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3F0" w:rsidRPr="002A091A" w:rsidRDefault="00A103F0" w:rsidP="002A091A">
      <w:pPr>
        <w:ind w:left="8470"/>
        <w:rPr>
          <w:rFonts w:ascii="Times New Roman" w:hAnsi="Times New Roman"/>
          <w:sz w:val="16"/>
          <w:szCs w:val="16"/>
        </w:rPr>
      </w:pPr>
      <w:r w:rsidRPr="002A091A">
        <w:rPr>
          <w:rFonts w:ascii="Times New Roman" w:hAnsi="Times New Roman"/>
          <w:sz w:val="16"/>
          <w:szCs w:val="16"/>
        </w:rPr>
        <w:t>Приложение 1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A103F0" w:rsidRPr="002A091A" w:rsidRDefault="00A103F0" w:rsidP="002A091A">
      <w:pPr>
        <w:ind w:left="8470"/>
        <w:rPr>
          <w:rFonts w:ascii="Times New Roman" w:hAnsi="Times New Roman"/>
          <w:sz w:val="16"/>
          <w:szCs w:val="16"/>
        </w:rPr>
      </w:pPr>
      <w:r w:rsidRPr="002A091A">
        <w:rPr>
          <w:rFonts w:ascii="Times New Roman" w:hAnsi="Times New Roman"/>
          <w:sz w:val="16"/>
          <w:szCs w:val="16"/>
        </w:rPr>
        <w:t xml:space="preserve">к Порядку размещения сведений 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о доходах, об имуществе и обязательствах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имущественного характера лиц, замещающих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 xml:space="preserve">муниципальные 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должности муниципальной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службы Администрации СП «Село Головтеево»,</w:t>
      </w:r>
      <w:r>
        <w:rPr>
          <w:rFonts w:ascii="Times New Roman" w:hAnsi="Times New Roman"/>
          <w:sz w:val="16"/>
          <w:szCs w:val="16"/>
        </w:rPr>
        <w:t xml:space="preserve">  </w:t>
      </w:r>
      <w:r w:rsidRPr="002A091A">
        <w:rPr>
          <w:rFonts w:ascii="Times New Roman" w:hAnsi="Times New Roman"/>
          <w:sz w:val="16"/>
          <w:szCs w:val="16"/>
        </w:rPr>
        <w:t>и членов их семей на официальном сайте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Малоярославецкой районной администрации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в информационно-телекоммуникационной сети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Интернет и представление этих сведений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средствам массовой информации для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2A091A">
        <w:rPr>
          <w:rFonts w:ascii="Times New Roman" w:hAnsi="Times New Roman"/>
          <w:sz w:val="16"/>
          <w:szCs w:val="16"/>
        </w:rPr>
        <w:t>опубликования» от _20.03_2013 № 13_</w:t>
      </w:r>
    </w:p>
    <w:p w:rsidR="00A103F0" w:rsidRDefault="00A103F0" w:rsidP="002A091A">
      <w:pPr>
        <w:jc w:val="center"/>
        <w:rPr>
          <w:rFonts w:ascii="Times New Roman" w:hAnsi="Times New Roman"/>
          <w:b/>
          <w:sz w:val="20"/>
          <w:szCs w:val="20"/>
        </w:rPr>
      </w:pPr>
      <w:r w:rsidRPr="002A091A">
        <w:rPr>
          <w:rFonts w:ascii="Times New Roman" w:hAnsi="Times New Roman"/>
          <w:b/>
          <w:sz w:val="20"/>
          <w:szCs w:val="20"/>
        </w:rPr>
        <w:t>СВЕДЕНИЯ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A103F0" w:rsidRPr="002A091A" w:rsidRDefault="00A103F0" w:rsidP="002A091A">
      <w:pPr>
        <w:jc w:val="center"/>
        <w:rPr>
          <w:rFonts w:ascii="Times New Roman" w:hAnsi="Times New Roman"/>
          <w:b/>
          <w:sz w:val="20"/>
          <w:szCs w:val="20"/>
        </w:rPr>
      </w:pPr>
      <w:r w:rsidRPr="002A091A">
        <w:rPr>
          <w:rFonts w:ascii="Times New Roman" w:hAnsi="Times New Roman"/>
          <w:b/>
          <w:sz w:val="20"/>
          <w:szCs w:val="20"/>
        </w:rPr>
        <w:t>о  доходах за отчетный период с 1 января 2012 года по 31декабря  2012 года об имуществе и обязательствах  имущественного характера  по состоянию на конец отчетного периода, представленных муниципальными служащими  администрации СП «Село Головтеево»</w:t>
      </w:r>
    </w:p>
    <w:p w:rsidR="00A103F0" w:rsidRPr="002A091A" w:rsidRDefault="00A103F0" w:rsidP="002A091A">
      <w:pPr>
        <w:spacing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35"/>
        <w:gridCol w:w="1485"/>
        <w:gridCol w:w="1635"/>
        <w:gridCol w:w="1500"/>
        <w:gridCol w:w="990"/>
        <w:gridCol w:w="1425"/>
        <w:gridCol w:w="1440"/>
        <w:gridCol w:w="1365"/>
        <w:gridCol w:w="990"/>
        <w:gridCol w:w="1440"/>
      </w:tblGrid>
      <w:tr w:rsidR="00A103F0" w:rsidRPr="002A091A" w:rsidTr="00DF6E47">
        <w:trPr>
          <w:tblCellSpacing w:w="0" w:type="dxa"/>
          <w:jc w:val="center"/>
        </w:trPr>
        <w:tc>
          <w:tcPr>
            <w:tcW w:w="2235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Фамилия, имя, отчество муниципального служащего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&lt;1&gt;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Должность  муниципального служащего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&lt;2&gt;</w:t>
            </w:r>
          </w:p>
        </w:tc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Декларированный годовой доход за 2012 год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(рублей)</w:t>
            </w:r>
          </w:p>
        </w:tc>
        <w:tc>
          <w:tcPr>
            <w:tcW w:w="53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Объекты недвижимого имущества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(вид, марка)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Вид объектов недвижимого имущества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(кв. м)</w:t>
            </w:r>
          </w:p>
        </w:tc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Вид объектов  недвижимого имущества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&lt;3&gt;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(кв. м)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  <w:p w:rsidR="00A103F0" w:rsidRPr="002A091A" w:rsidRDefault="00A103F0" w:rsidP="00DF6E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Иванова Светлана Александровна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 xml:space="preserve"> Заместитель главы администрации – начальник отдела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212901,78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¼ квартиры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11,75 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Россия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Супруг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145673,48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¼ квартиры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11,75 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Россия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Земельный участок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500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Россия </w:t>
            </w: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103F0" w:rsidRPr="002A091A" w:rsidRDefault="00A103F0" w:rsidP="00DF6E4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нет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¼ квартиры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11,75 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Россия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A103F0" w:rsidRPr="002A091A" w:rsidTr="00DF6E47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103F0" w:rsidRPr="002A091A" w:rsidRDefault="00A103F0" w:rsidP="00DF6E47">
            <w:pPr>
              <w:spacing w:before="100" w:beforeAutospacing="1" w:after="100" w:afterAutospacing="1"/>
              <w:rPr>
                <w:rFonts w:ascii="Times New Roman" w:hAnsi="Times New Roman"/>
                <w:sz w:val="18"/>
                <w:szCs w:val="18"/>
              </w:rPr>
            </w:pPr>
            <w:r w:rsidRPr="002A091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A103F0" w:rsidRPr="002A091A" w:rsidRDefault="00A103F0" w:rsidP="002A091A">
      <w:pPr>
        <w:shd w:val="clear" w:color="auto" w:fill="FFFFFF"/>
        <w:jc w:val="both"/>
        <w:rPr>
          <w:rFonts w:ascii="Times New Roman" w:hAnsi="Times New Roman"/>
          <w:sz w:val="18"/>
          <w:szCs w:val="18"/>
        </w:rPr>
      </w:pPr>
      <w:r w:rsidRPr="002A091A">
        <w:rPr>
          <w:rFonts w:ascii="Times New Roman" w:hAnsi="Times New Roman"/>
          <w:sz w:val="18"/>
          <w:szCs w:val="18"/>
        </w:rPr>
        <w:t> </w:t>
      </w:r>
    </w:p>
    <w:p w:rsidR="00A103F0" w:rsidRDefault="00A103F0" w:rsidP="002A091A">
      <w:pPr>
        <w:shd w:val="clear" w:color="auto" w:fill="FFFFFF"/>
        <w:jc w:val="both"/>
        <w:rPr>
          <w:rFonts w:ascii="Times New Roman" w:hAnsi="Times New Roman"/>
          <w:sz w:val="18"/>
          <w:szCs w:val="18"/>
        </w:rPr>
      </w:pPr>
      <w:r w:rsidRPr="002A091A">
        <w:rPr>
          <w:rFonts w:ascii="Times New Roman" w:hAnsi="Times New Roman"/>
          <w:sz w:val="18"/>
          <w:szCs w:val="18"/>
        </w:rPr>
        <w:t>&lt;1&gt; Указывается только ФИО муниципального служащего, ФИО супруги (супруга) и несовершеннолетних детей не указываются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A103F0" w:rsidRPr="002A091A" w:rsidRDefault="00A103F0" w:rsidP="002A091A">
      <w:pPr>
        <w:shd w:val="clear" w:color="auto" w:fill="FFFFFF"/>
        <w:jc w:val="both"/>
        <w:rPr>
          <w:rFonts w:ascii="Times New Roman" w:hAnsi="Times New Roman"/>
          <w:sz w:val="18"/>
          <w:szCs w:val="18"/>
        </w:rPr>
      </w:pPr>
      <w:r w:rsidRPr="002A091A">
        <w:rPr>
          <w:rFonts w:ascii="Times New Roman" w:hAnsi="Times New Roman"/>
          <w:sz w:val="18"/>
          <w:szCs w:val="18"/>
        </w:rPr>
        <w:t>&lt;2&gt; Указывается только должность муниципального служащего</w:t>
      </w:r>
    </w:p>
    <w:p w:rsidR="00A103F0" w:rsidRPr="002A091A" w:rsidRDefault="00A103F0" w:rsidP="002A091A">
      <w:pPr>
        <w:shd w:val="clear" w:color="auto" w:fill="FFFFFF"/>
        <w:jc w:val="both"/>
        <w:rPr>
          <w:rFonts w:ascii="Times New Roman" w:hAnsi="Times New Roman"/>
          <w:sz w:val="18"/>
          <w:szCs w:val="18"/>
        </w:rPr>
      </w:pPr>
      <w:r w:rsidRPr="002A091A">
        <w:rPr>
          <w:rFonts w:ascii="Times New Roman" w:hAnsi="Times New Roman"/>
          <w:sz w:val="18"/>
          <w:szCs w:val="18"/>
        </w:rPr>
        <w:t>&lt;3&gt; Например, жилой дом, земельный участок, квартира и т.д.</w:t>
      </w:r>
    </w:p>
    <w:p w:rsidR="00A103F0" w:rsidRPr="002A091A" w:rsidRDefault="00A103F0" w:rsidP="002A091A">
      <w:pPr>
        <w:shd w:val="clear" w:color="auto" w:fill="FFFFFF"/>
        <w:jc w:val="both"/>
        <w:rPr>
          <w:rFonts w:ascii="Times New Roman" w:hAnsi="Times New Roman"/>
          <w:b/>
          <w:sz w:val="18"/>
          <w:szCs w:val="18"/>
        </w:rPr>
      </w:pPr>
      <w:r w:rsidRPr="002A091A">
        <w:rPr>
          <w:rFonts w:ascii="Times New Roman" w:hAnsi="Times New Roman"/>
          <w:sz w:val="18"/>
          <w:szCs w:val="18"/>
        </w:rPr>
        <w:t>&lt;4&gt; Россия или иная страна (государство)</w:t>
      </w:r>
    </w:p>
    <w:p w:rsidR="00A103F0" w:rsidRPr="002A091A" w:rsidRDefault="00A103F0" w:rsidP="005A1210">
      <w:pPr>
        <w:shd w:val="clear" w:color="auto" w:fill="FFFFFF"/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:rsidR="00A103F0" w:rsidRPr="002A091A" w:rsidRDefault="00A103F0" w:rsidP="005A1210">
      <w:pPr>
        <w:spacing w:after="0"/>
        <w:rPr>
          <w:rFonts w:ascii="Times New Roman" w:hAnsi="Times New Roman"/>
          <w:sz w:val="18"/>
          <w:szCs w:val="18"/>
        </w:rPr>
      </w:pPr>
    </w:p>
    <w:sectPr w:rsidR="00A103F0" w:rsidRPr="002A091A" w:rsidSect="002A091A">
      <w:pgSz w:w="16838" w:h="11906" w:orient="landscape" w:code="9"/>
      <w:pgMar w:top="850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6058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CA25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6703E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D4B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5743B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E49C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4A6A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72BF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667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7E36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210"/>
    <w:rsid w:val="001F09CD"/>
    <w:rsid w:val="002A091A"/>
    <w:rsid w:val="005A1210"/>
    <w:rsid w:val="00811733"/>
    <w:rsid w:val="00880961"/>
    <w:rsid w:val="00A103F0"/>
    <w:rsid w:val="00A86901"/>
    <w:rsid w:val="00AB50D3"/>
    <w:rsid w:val="00DF6E47"/>
    <w:rsid w:val="00E008A6"/>
    <w:rsid w:val="00E02DD0"/>
    <w:rsid w:val="00FF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9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A1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210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rsid w:val="002A09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271</Words>
  <Characters>1550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2013-04-11T11:01:00Z</cp:lastPrinted>
  <dcterms:created xsi:type="dcterms:W3CDTF">2013-04-11T10:55:00Z</dcterms:created>
  <dcterms:modified xsi:type="dcterms:W3CDTF">2013-04-12T08:23:00Z</dcterms:modified>
</cp:coreProperties>
</file>