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C0" w:rsidRPr="005254F5" w:rsidRDefault="00D273C0" w:rsidP="00850D79">
      <w:pPr>
        <w:pStyle w:val="a"/>
        <w:spacing w:before="561" w:line="316" w:lineRule="exact"/>
        <w:ind w:left="2694" w:right="640" w:hanging="664"/>
        <w:jc w:val="center"/>
        <w:rPr>
          <w:b/>
          <w:iCs/>
          <w:sz w:val="27"/>
          <w:szCs w:val="27"/>
        </w:rPr>
      </w:pPr>
      <w:r w:rsidRPr="005254F5">
        <w:rPr>
          <w:b/>
          <w:iCs/>
          <w:sz w:val="27"/>
          <w:szCs w:val="27"/>
        </w:rPr>
        <w:t>Сведения о доходах, об имуществе и обязательствах имущест</w:t>
      </w:r>
      <w:r>
        <w:rPr>
          <w:b/>
          <w:iCs/>
          <w:sz w:val="27"/>
          <w:szCs w:val="27"/>
        </w:rPr>
        <w:t xml:space="preserve">венного характера муниципальных </w:t>
      </w:r>
      <w:r w:rsidRPr="005254F5">
        <w:rPr>
          <w:b/>
          <w:iCs/>
          <w:sz w:val="27"/>
          <w:szCs w:val="27"/>
        </w:rPr>
        <w:t xml:space="preserve">служащих </w:t>
      </w:r>
      <w:r>
        <w:rPr>
          <w:b/>
          <w:iCs/>
          <w:sz w:val="27"/>
          <w:szCs w:val="27"/>
        </w:rPr>
        <w:t>Комитета по</w:t>
      </w:r>
      <w:r w:rsidRPr="005254F5">
        <w:rPr>
          <w:b/>
          <w:iCs/>
          <w:sz w:val="27"/>
          <w:szCs w:val="27"/>
        </w:rPr>
        <w:t xml:space="preserve"> управлени</w:t>
      </w:r>
      <w:r>
        <w:rPr>
          <w:b/>
          <w:iCs/>
          <w:sz w:val="27"/>
          <w:szCs w:val="27"/>
        </w:rPr>
        <w:t>ю</w:t>
      </w:r>
      <w:r w:rsidRPr="005254F5">
        <w:rPr>
          <w:b/>
          <w:iCs/>
          <w:sz w:val="27"/>
          <w:szCs w:val="27"/>
        </w:rPr>
        <w:t xml:space="preserve"> </w:t>
      </w:r>
      <w:r>
        <w:rPr>
          <w:b/>
          <w:iCs/>
          <w:sz w:val="27"/>
          <w:szCs w:val="27"/>
        </w:rPr>
        <w:t>муниципальным имуществом</w:t>
      </w:r>
      <w:r w:rsidRPr="005254F5">
        <w:rPr>
          <w:b/>
          <w:iCs/>
          <w:sz w:val="27"/>
          <w:szCs w:val="27"/>
        </w:rPr>
        <w:t xml:space="preserve"> муниципального образования городского округа «Усинск» u членов их семьи</w:t>
      </w:r>
    </w:p>
    <w:p w:rsidR="00D273C0" w:rsidRDefault="00D273C0" w:rsidP="00CD6E82">
      <w:pPr>
        <w:pStyle w:val="a"/>
        <w:spacing w:before="532" w:line="1" w:lineRule="exact"/>
        <w:rPr>
          <w:sz w:val="23"/>
          <w:szCs w:val="23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410"/>
        <w:gridCol w:w="1276"/>
        <w:gridCol w:w="992"/>
        <w:gridCol w:w="1417"/>
        <w:gridCol w:w="1134"/>
        <w:gridCol w:w="993"/>
        <w:gridCol w:w="1134"/>
        <w:gridCol w:w="1701"/>
        <w:gridCol w:w="1417"/>
        <w:gridCol w:w="2410"/>
      </w:tblGrid>
      <w:tr w:rsidR="00D273C0" w:rsidRPr="00760A9B" w:rsidTr="00105A47">
        <w:trPr>
          <w:trHeight w:val="780"/>
        </w:trPr>
        <w:tc>
          <w:tcPr>
            <w:tcW w:w="426" w:type="dxa"/>
            <w:vMerge w:val="restart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 xml:space="preserve">п </w:t>
            </w:r>
            <w:r w:rsidRPr="00377D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</w:p>
        </w:tc>
        <w:tc>
          <w:tcPr>
            <w:tcW w:w="2410" w:type="dxa"/>
            <w:vMerge w:val="restart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D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gridSpan w:val="3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410" w:type="dxa"/>
            <w:vMerge w:val="restart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rFonts w:ascii="Times New Roman" w:hAnsi="Times New Roman"/>
                  <w:b/>
                  <w:sz w:val="20"/>
                  <w:szCs w:val="20"/>
                </w:rPr>
                <w:t>2011</w:t>
              </w:r>
              <w:r w:rsidRPr="00377DFF">
                <w:rPr>
                  <w:rFonts w:ascii="Times New Roman" w:hAnsi="Times New Roman"/>
                  <w:b/>
                  <w:sz w:val="20"/>
                  <w:szCs w:val="20"/>
                </w:rPr>
                <w:t xml:space="preserve"> г</w:t>
              </w:r>
            </w:smartTag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(тыс.</w:t>
            </w: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 xml:space="preserve"> руб.)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&lt; 3&gt;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273C0" w:rsidRPr="00760A9B" w:rsidTr="00105A47">
        <w:trPr>
          <w:trHeight w:val="1515"/>
        </w:trPr>
        <w:tc>
          <w:tcPr>
            <w:tcW w:w="426" w:type="dxa"/>
            <w:vMerge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Вид объектов недвижи-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 xml:space="preserve">мости, вид собствен-ности  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1" w:right="-112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&lt; 1 &gt;</w:t>
            </w:r>
          </w:p>
        </w:tc>
        <w:tc>
          <w:tcPr>
            <w:tcW w:w="992" w:type="dxa"/>
          </w:tcPr>
          <w:p w:rsidR="00D273C0" w:rsidRPr="00377DFF" w:rsidRDefault="00D273C0" w:rsidP="00AA421C">
            <w:pPr>
              <w:spacing w:after="0" w:line="240" w:lineRule="auto"/>
              <w:ind w:left="-18" w:right="-188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Площадь</w:t>
            </w:r>
          </w:p>
          <w:p w:rsidR="00D273C0" w:rsidRPr="00377DFF" w:rsidRDefault="00D273C0" w:rsidP="00AA42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(кв. м)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273C0" w:rsidRPr="00377DFF" w:rsidRDefault="00D273C0" w:rsidP="00AA421C">
            <w:pPr>
              <w:spacing w:after="0" w:line="240" w:lineRule="auto"/>
              <w:ind w:left="-28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Страна располо - жения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Вид объектов недвижи-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 xml:space="preserve">мости  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&lt; 2&gt;</w:t>
            </w:r>
          </w:p>
        </w:tc>
        <w:tc>
          <w:tcPr>
            <w:tcW w:w="993" w:type="dxa"/>
          </w:tcPr>
          <w:p w:rsidR="00D273C0" w:rsidRPr="00377DFF" w:rsidRDefault="00D273C0" w:rsidP="00AA421C">
            <w:pPr>
              <w:spacing w:after="0" w:line="240" w:lineRule="auto"/>
              <w:ind w:left="-128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Площадь</w:t>
            </w:r>
          </w:p>
          <w:p w:rsidR="00D273C0" w:rsidRPr="00377DFF" w:rsidRDefault="00D273C0" w:rsidP="00AA421C">
            <w:pPr>
              <w:spacing w:after="0" w:line="240" w:lineRule="auto"/>
              <w:ind w:left="-128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(кв.м.)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3C0" w:rsidRPr="00377DFF" w:rsidRDefault="00D273C0" w:rsidP="00AA421C">
            <w:pPr>
              <w:spacing w:after="0" w:line="240" w:lineRule="auto"/>
              <w:ind w:left="-88"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Страна расположе-ния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417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77DFF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2410" w:type="dxa"/>
            <w:vMerge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273C0" w:rsidRPr="00760A9B" w:rsidTr="00105A47">
        <w:trPr>
          <w:trHeight w:val="902"/>
        </w:trPr>
        <w:tc>
          <w:tcPr>
            <w:tcW w:w="426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D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273C0" w:rsidRDefault="00D273C0" w:rsidP="00D3113F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Маковецкая Татьяна Ивановна, </w:t>
            </w:r>
          </w:p>
          <w:p w:rsidR="00D273C0" w:rsidRPr="00377DFF" w:rsidRDefault="00D273C0" w:rsidP="00D3113F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Председатель Комитета</w:t>
            </w:r>
          </w:p>
        </w:tc>
        <w:tc>
          <w:tcPr>
            <w:tcW w:w="1276" w:type="dxa"/>
          </w:tcPr>
          <w:p w:rsidR="00D273C0" w:rsidRPr="00377DFF" w:rsidRDefault="00D273C0" w:rsidP="004644EE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66,4</w:t>
            </w:r>
          </w:p>
        </w:tc>
        <w:tc>
          <w:tcPr>
            <w:tcW w:w="1417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AF357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AF357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AF357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AF357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1253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760A9B" w:rsidTr="00105A47">
        <w:tc>
          <w:tcPr>
            <w:tcW w:w="426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273C0" w:rsidRPr="000B3F6D" w:rsidRDefault="00D273C0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377DFF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3" w:type="dxa"/>
          </w:tcPr>
          <w:p w:rsidR="00D273C0" w:rsidRPr="00377DFF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66,4</w:t>
            </w:r>
          </w:p>
        </w:tc>
        <w:tc>
          <w:tcPr>
            <w:tcW w:w="1134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BB5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1858</w:t>
            </w:r>
          </w:p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760A9B" w:rsidTr="00105A47">
        <w:tc>
          <w:tcPr>
            <w:tcW w:w="426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77DFF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377DFF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3" w:type="dxa"/>
          </w:tcPr>
          <w:p w:rsidR="00D273C0" w:rsidRPr="00377DFF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66,4</w:t>
            </w:r>
          </w:p>
        </w:tc>
        <w:tc>
          <w:tcPr>
            <w:tcW w:w="1134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Default="00D273C0" w:rsidP="00AA421C"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77DFF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Pr="000B3F6D" w:rsidRDefault="00D273C0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377DFF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3" w:type="dxa"/>
          </w:tcPr>
          <w:p w:rsidR="00D273C0" w:rsidRPr="00377DFF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66,4</w:t>
            </w:r>
          </w:p>
        </w:tc>
        <w:tc>
          <w:tcPr>
            <w:tcW w:w="1134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Pr="000B3F6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0B3F6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D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D273C0" w:rsidRPr="00377DFF" w:rsidRDefault="00D273C0" w:rsidP="00F8709E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Сулейманова Наталья Анатольевна, заместитель председателя Комитета руководитель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D273C0" w:rsidRPr="00377DFF" w:rsidRDefault="00D273C0" w:rsidP="00773CC5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(1/3 доли)</w:t>
            </w:r>
          </w:p>
        </w:tc>
        <w:tc>
          <w:tcPr>
            <w:tcW w:w="992" w:type="dxa"/>
          </w:tcPr>
          <w:p w:rsidR="00D273C0" w:rsidRPr="00377DFF" w:rsidRDefault="00D273C0" w:rsidP="00773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  <w:tc>
          <w:tcPr>
            <w:tcW w:w="1417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8D64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8D64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8D64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8D64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8D64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Pr="00377DFF" w:rsidRDefault="00D273C0" w:rsidP="00773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823</w:t>
            </w: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3E2E5C" w:rsidTr="00105A47">
        <w:trPr>
          <w:trHeight w:val="646"/>
        </w:trPr>
        <w:tc>
          <w:tcPr>
            <w:tcW w:w="426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85" w:right="-108"/>
              <w:rPr>
                <w:rFonts w:ascii="Times New Roman" w:hAnsi="Times New Roman"/>
                <w:sz w:val="20"/>
                <w:szCs w:val="20"/>
              </w:rPr>
            </w:pPr>
            <w:r w:rsidRPr="00377DFF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(1/3 доли)</w:t>
            </w:r>
          </w:p>
        </w:tc>
        <w:tc>
          <w:tcPr>
            <w:tcW w:w="992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3C0" w:rsidRDefault="00D273C0" w:rsidP="00AA421C">
            <w:r w:rsidRPr="00C7071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C7071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C7071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071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3E2E5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071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Pr="00377DFF" w:rsidRDefault="00D273C0" w:rsidP="008C6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323</w:t>
            </w:r>
          </w:p>
          <w:p w:rsidR="00D273C0" w:rsidRPr="003E2E5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760A9B" w:rsidTr="00105A47">
        <w:tc>
          <w:tcPr>
            <w:tcW w:w="426" w:type="dxa"/>
          </w:tcPr>
          <w:p w:rsidR="00D273C0" w:rsidRPr="003E2E5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377DFF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(1/3 доли)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  <w:tc>
          <w:tcPr>
            <w:tcW w:w="1417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Pr="003E2E5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377DFF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377DFF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(1/3 доли)</w:t>
            </w:r>
          </w:p>
        </w:tc>
        <w:tc>
          <w:tcPr>
            <w:tcW w:w="993" w:type="dxa"/>
          </w:tcPr>
          <w:p w:rsidR="00D273C0" w:rsidRPr="00377DFF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  <w:tc>
          <w:tcPr>
            <w:tcW w:w="1134" w:type="dxa"/>
          </w:tcPr>
          <w:p w:rsidR="00D273C0" w:rsidRPr="00377DFF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r w:rsidRPr="0036581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rPr>
          <w:trHeight w:val="1994"/>
        </w:trPr>
        <w:tc>
          <w:tcPr>
            <w:tcW w:w="426" w:type="dxa"/>
          </w:tcPr>
          <w:p w:rsidR="00D273C0" w:rsidRPr="003E2E5C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D273C0" w:rsidRDefault="00D273C0" w:rsidP="008C6C8D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Атаманских Татьяна Вячеславовна,  заместитель председателя Комитета руководитель отдела землепользования</w:t>
            </w:r>
          </w:p>
        </w:tc>
        <w:tc>
          <w:tcPr>
            <w:tcW w:w="1276" w:type="dxa"/>
          </w:tcPr>
          <w:p w:rsidR="00D273C0" w:rsidRDefault="00D273C0" w:rsidP="00F756B5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 общая долевая (1/4 доли)</w:t>
            </w:r>
          </w:p>
          <w:p w:rsidR="00D273C0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F756B5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2)Земельный участок</w:t>
            </w:r>
          </w:p>
        </w:tc>
        <w:tc>
          <w:tcPr>
            <w:tcW w:w="992" w:type="dxa"/>
          </w:tcPr>
          <w:p w:rsidR="00D273C0" w:rsidRDefault="00D273C0" w:rsidP="00F7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66</w:t>
            </w:r>
          </w:p>
          <w:p w:rsidR="00D273C0" w:rsidRPr="00F756B5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F756B5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494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Россия</w:t>
            </w:r>
          </w:p>
          <w:p w:rsidR="00D273C0" w:rsidRPr="00F756B5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F756B5" w:rsidRDefault="00D273C0" w:rsidP="00F756B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638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273C0" w:rsidRDefault="00D273C0" w:rsidP="00F756B5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Квартира общая долевая (1/4 доли)</w:t>
            </w: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932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(1/4 доли)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Pr="00C84361" w:rsidRDefault="00D273C0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(1/4 доли)</w:t>
            </w:r>
          </w:p>
        </w:tc>
        <w:tc>
          <w:tcPr>
            <w:tcW w:w="992" w:type="dxa"/>
          </w:tcPr>
          <w:p w:rsidR="00D273C0" w:rsidRPr="00C84361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417" w:type="dxa"/>
          </w:tcPr>
          <w:p w:rsidR="00D273C0" w:rsidRPr="00C84361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F77539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C843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Pr="00F77539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C843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Pr="00F77539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C843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F77539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C843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F77539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C8436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D273C0" w:rsidRDefault="00D273C0" w:rsidP="003A1C43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AA421C">
              <w:rPr>
                <w:rFonts w:ascii="Times New Roman" w:hAnsi="Times New Roman"/>
                <w:sz w:val="20"/>
                <w:szCs w:val="20"/>
              </w:rPr>
              <w:t>Мишанова Олеся Олеговна, главный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41,18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F7753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549</w:t>
            </w: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D273C0" w:rsidRDefault="00D273C0" w:rsidP="00105A4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Адамьянц Виктория Валерьевна,</w:t>
            </w:r>
            <w:r w:rsidRPr="00AA421C">
              <w:rPr>
                <w:rFonts w:ascii="Times New Roman" w:hAnsi="Times New Roman"/>
                <w:sz w:val="20"/>
                <w:szCs w:val="20"/>
              </w:rPr>
              <w:t xml:space="preserve"> главный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491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2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802ADD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3" w:type="dxa"/>
          </w:tcPr>
          <w:p w:rsidR="00D273C0" w:rsidRDefault="00D273C0" w:rsidP="00802ADD"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</w:tc>
        <w:tc>
          <w:tcPr>
            <w:tcW w:w="1134" w:type="dxa"/>
          </w:tcPr>
          <w:p w:rsidR="00D273C0" w:rsidRDefault="00D273C0" w:rsidP="00802ADD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417" w:type="dxa"/>
          </w:tcPr>
          <w:p w:rsidR="00D273C0" w:rsidRPr="008F448A" w:rsidRDefault="00D273C0" w:rsidP="00D45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Suzuki Grand Vitara</w:t>
            </w:r>
          </w:p>
        </w:tc>
        <w:tc>
          <w:tcPr>
            <w:tcW w:w="2410" w:type="dxa"/>
          </w:tcPr>
          <w:p w:rsidR="00D273C0" w:rsidRDefault="00D273C0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627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802ADD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3" w:type="dxa"/>
          </w:tcPr>
          <w:p w:rsidR="00D273C0" w:rsidRDefault="00D273C0" w:rsidP="00802ADD"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</w:tc>
        <w:tc>
          <w:tcPr>
            <w:tcW w:w="1134" w:type="dxa"/>
          </w:tcPr>
          <w:p w:rsidR="00D273C0" w:rsidRDefault="00D273C0" w:rsidP="00802ADD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D45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276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802ADD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индивидуальная</w:t>
            </w:r>
          </w:p>
        </w:tc>
        <w:tc>
          <w:tcPr>
            <w:tcW w:w="993" w:type="dxa"/>
          </w:tcPr>
          <w:p w:rsidR="00D273C0" w:rsidRDefault="00D273C0" w:rsidP="00802ADD"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</w:tc>
        <w:tc>
          <w:tcPr>
            <w:tcW w:w="1134" w:type="dxa"/>
          </w:tcPr>
          <w:p w:rsidR="00D273C0" w:rsidRDefault="00D273C0" w:rsidP="00802ADD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D454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2769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10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D273C0" w:rsidRDefault="00D273C0" w:rsidP="00E4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Кавиева Рамзия Равилевна,  </w:t>
            </w:r>
            <w:r w:rsidRPr="00AA421C">
              <w:rPr>
                <w:rFonts w:ascii="Times New Roman" w:hAnsi="Times New Roman"/>
                <w:sz w:val="20"/>
                <w:szCs w:val="20"/>
              </w:rPr>
              <w:t>главный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D273C0" w:rsidRDefault="00D273C0" w:rsidP="00E87288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 общая совместная</w:t>
            </w:r>
          </w:p>
          <w:p w:rsidR="00D273C0" w:rsidRDefault="00D273C0" w:rsidP="00E87288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E87288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E44FBE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t xml:space="preserve"> </w:t>
            </w:r>
            <w:r w:rsidRPr="00E44FBE">
              <w:rPr>
                <w:rFonts w:ascii="Times New Roman" w:hAnsi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индивидуальная</w:t>
            </w:r>
          </w:p>
          <w:p w:rsidR="00D273C0" w:rsidRPr="00E44FBE" w:rsidRDefault="00D273C0" w:rsidP="00E87288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3)Земельный участок</w:t>
            </w:r>
          </w:p>
        </w:tc>
        <w:tc>
          <w:tcPr>
            <w:tcW w:w="992" w:type="dxa"/>
          </w:tcPr>
          <w:p w:rsidR="00D273C0" w:rsidRDefault="00D273C0" w:rsidP="00E87288">
            <w:pPr>
              <w:spacing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49,78</w:t>
            </w:r>
          </w:p>
          <w:p w:rsidR="00D273C0" w:rsidRDefault="00D273C0" w:rsidP="00E87288">
            <w:pPr>
              <w:spacing w:line="240" w:lineRule="auto"/>
            </w:pPr>
          </w:p>
          <w:p w:rsidR="00D273C0" w:rsidRDefault="00D273C0" w:rsidP="00E872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E872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4FBE">
              <w:rPr>
                <w:rFonts w:ascii="Times New Roman" w:hAnsi="Times New Roman"/>
                <w:sz w:val="20"/>
                <w:szCs w:val="20"/>
              </w:rPr>
              <w:t>61,6</w:t>
            </w:r>
          </w:p>
          <w:p w:rsidR="00D273C0" w:rsidRDefault="00D273C0" w:rsidP="00E872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E44FBE" w:rsidRDefault="00D273C0" w:rsidP="00E8728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536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D273C0" w:rsidRDefault="00D273C0" w:rsidP="00E44FBE"/>
          <w:p w:rsidR="00D273C0" w:rsidRDefault="00D273C0" w:rsidP="00E44FBE">
            <w:r w:rsidRPr="00E44FBE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  <w:p w:rsidR="00D273C0" w:rsidRDefault="00D273C0" w:rsidP="00E44FBE"/>
          <w:p w:rsidR="00D273C0" w:rsidRPr="00E44FBE" w:rsidRDefault="00D273C0" w:rsidP="00E44FBE">
            <w:r w:rsidRPr="00E87288">
              <w:rPr>
                <w:rFonts w:ascii="Times New Roman" w:hAnsi="Times New Roman"/>
                <w:sz w:val="20"/>
                <w:szCs w:val="20"/>
              </w:rPr>
              <w:t>3)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D56B6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D56B6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совместная</w:t>
            </w:r>
          </w:p>
        </w:tc>
        <w:tc>
          <w:tcPr>
            <w:tcW w:w="992" w:type="dxa"/>
          </w:tcPr>
          <w:p w:rsidR="00D273C0" w:rsidRDefault="00D273C0" w:rsidP="00E87288">
            <w:pPr>
              <w:spacing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49,78</w:t>
            </w:r>
          </w:p>
          <w:p w:rsidR="00D273C0" w:rsidRDefault="00D273C0" w:rsidP="00AA421C"/>
        </w:tc>
        <w:tc>
          <w:tcPr>
            <w:tcW w:w="1417" w:type="dxa"/>
          </w:tcPr>
          <w:p w:rsidR="00D273C0" w:rsidRDefault="00D273C0" w:rsidP="00AA421C"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E44FBE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t xml:space="preserve"> </w:t>
            </w:r>
            <w:r w:rsidRPr="00E44FBE">
              <w:rPr>
                <w:rFonts w:ascii="Times New Roman" w:hAnsi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индивидуальная</w:t>
            </w:r>
          </w:p>
          <w:p w:rsidR="00D273C0" w:rsidRPr="00E44FBE" w:rsidRDefault="00D273C0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3)Земельный участок</w:t>
            </w:r>
          </w:p>
        </w:tc>
        <w:tc>
          <w:tcPr>
            <w:tcW w:w="993" w:type="dxa"/>
          </w:tcPr>
          <w:p w:rsidR="00D273C0" w:rsidRDefault="00D273C0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4FBE">
              <w:rPr>
                <w:rFonts w:ascii="Times New Roman" w:hAnsi="Times New Roman"/>
                <w:sz w:val="20"/>
                <w:szCs w:val="20"/>
              </w:rPr>
              <w:t>61,6</w:t>
            </w:r>
          </w:p>
          <w:p w:rsidR="00D273C0" w:rsidRDefault="00D273C0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E44FBE" w:rsidRDefault="00D273C0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536</w:t>
            </w:r>
          </w:p>
        </w:tc>
        <w:tc>
          <w:tcPr>
            <w:tcW w:w="1134" w:type="dxa"/>
          </w:tcPr>
          <w:p w:rsidR="00D273C0" w:rsidRDefault="00D273C0" w:rsidP="00802ADD">
            <w:r w:rsidRPr="00E44FBE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  <w:p w:rsidR="00D273C0" w:rsidRDefault="00D273C0" w:rsidP="00802ADD"/>
          <w:p w:rsidR="00D273C0" w:rsidRPr="00E44FBE" w:rsidRDefault="00D273C0" w:rsidP="00802ADD">
            <w:r w:rsidRPr="00E87288">
              <w:rPr>
                <w:rFonts w:ascii="Times New Roman" w:hAnsi="Times New Roman"/>
                <w:sz w:val="20"/>
                <w:szCs w:val="20"/>
              </w:rPr>
              <w:t>3)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701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887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 общая совместная</w:t>
            </w:r>
          </w:p>
          <w:p w:rsidR="00D273C0" w:rsidRDefault="00D273C0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E44FBE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t xml:space="preserve"> </w:t>
            </w:r>
            <w:r w:rsidRPr="00E44FBE">
              <w:rPr>
                <w:rFonts w:ascii="Times New Roman" w:hAnsi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индивидуальная</w:t>
            </w:r>
          </w:p>
          <w:p w:rsidR="00D273C0" w:rsidRPr="00E44FBE" w:rsidRDefault="00D273C0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3)Земельный участок</w:t>
            </w:r>
          </w:p>
        </w:tc>
        <w:tc>
          <w:tcPr>
            <w:tcW w:w="993" w:type="dxa"/>
          </w:tcPr>
          <w:p w:rsidR="00D273C0" w:rsidRDefault="00D273C0" w:rsidP="00802ADD">
            <w:pPr>
              <w:spacing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49,78</w:t>
            </w:r>
          </w:p>
          <w:p w:rsidR="00D273C0" w:rsidRDefault="00D273C0" w:rsidP="00802ADD">
            <w:pPr>
              <w:spacing w:line="240" w:lineRule="auto"/>
            </w:pPr>
          </w:p>
          <w:p w:rsidR="00D273C0" w:rsidRDefault="00D273C0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4FBE">
              <w:rPr>
                <w:rFonts w:ascii="Times New Roman" w:hAnsi="Times New Roman"/>
                <w:sz w:val="20"/>
                <w:szCs w:val="20"/>
              </w:rPr>
              <w:t>61,6</w:t>
            </w:r>
          </w:p>
          <w:p w:rsidR="00D273C0" w:rsidRDefault="00D273C0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E44FBE" w:rsidRDefault="00D273C0" w:rsidP="00802A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536</w:t>
            </w:r>
          </w:p>
        </w:tc>
        <w:tc>
          <w:tcPr>
            <w:tcW w:w="1134" w:type="dxa"/>
          </w:tcPr>
          <w:p w:rsidR="00D273C0" w:rsidRDefault="00D273C0" w:rsidP="00802ADD"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D273C0" w:rsidRDefault="00D273C0" w:rsidP="00802ADD"/>
          <w:p w:rsidR="00D273C0" w:rsidRDefault="00D273C0" w:rsidP="00802ADD">
            <w:r w:rsidRPr="00E44FBE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  <w:p w:rsidR="00D273C0" w:rsidRDefault="00D273C0" w:rsidP="00802ADD"/>
          <w:p w:rsidR="00D273C0" w:rsidRPr="00E44FBE" w:rsidRDefault="00D273C0" w:rsidP="00802ADD">
            <w:r w:rsidRPr="00E87288">
              <w:rPr>
                <w:rFonts w:ascii="Times New Roman" w:hAnsi="Times New Roman"/>
                <w:sz w:val="20"/>
                <w:szCs w:val="20"/>
              </w:rPr>
              <w:t>3)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701" w:type="dxa"/>
          </w:tcPr>
          <w:p w:rsidR="00D273C0" w:rsidRDefault="00D273C0" w:rsidP="00AA421C">
            <w:r w:rsidRPr="00D50E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D50E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r w:rsidRPr="00D50EA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D273C0" w:rsidRDefault="00D273C0" w:rsidP="00AA09C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Безрукова Мария Алексеевна,  ведущий</w:t>
            </w:r>
            <w:r w:rsidRPr="00AA421C">
              <w:rPr>
                <w:rFonts w:ascii="Times New Roman" w:hAnsi="Times New Roman"/>
                <w:sz w:val="20"/>
                <w:szCs w:val="20"/>
              </w:rPr>
              <w:t xml:space="preserve">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D273C0" w:rsidRDefault="00D273C0" w:rsidP="00AA09C4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долевая (1/2 доля)</w:t>
            </w:r>
          </w:p>
        </w:tc>
        <w:tc>
          <w:tcPr>
            <w:tcW w:w="992" w:type="dxa"/>
          </w:tcPr>
          <w:p w:rsidR="00D273C0" w:rsidRDefault="00D273C0" w:rsidP="00AA0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50,4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9F7D2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9F7D2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416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283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CE621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CE621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CE621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долевая (1/2 доля)</w:t>
            </w:r>
          </w:p>
        </w:tc>
        <w:tc>
          <w:tcPr>
            <w:tcW w:w="993" w:type="dxa"/>
          </w:tcPr>
          <w:p w:rsidR="00D273C0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D273C0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Default="00D273C0" w:rsidP="00AA421C">
            <w:r w:rsidRPr="002523F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2523F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D273C0" w:rsidRDefault="00D273C0" w:rsidP="00375F48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Храмова Виктория Алексеевна,  ведущий</w:t>
            </w:r>
            <w:r w:rsidRPr="00AA421C">
              <w:rPr>
                <w:rFonts w:ascii="Times New Roman" w:hAnsi="Times New Roman"/>
                <w:sz w:val="20"/>
                <w:szCs w:val="20"/>
              </w:rPr>
              <w:t xml:space="preserve">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69298D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2523F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2523F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</w:t>
            </w: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56388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56388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56388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ВАЗ-2112</w:t>
            </w:r>
          </w:p>
        </w:tc>
        <w:tc>
          <w:tcPr>
            <w:tcW w:w="2410" w:type="dxa"/>
          </w:tcPr>
          <w:p w:rsidR="00D273C0" w:rsidRDefault="00D273C0" w:rsidP="003A3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411</w:t>
            </w: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16C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F32FD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027B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r w:rsidRPr="00027BD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D273C0" w:rsidRDefault="00D273C0" w:rsidP="00B102C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Дедова Юлия Викторовна,  ведущий</w:t>
            </w:r>
            <w:r w:rsidRPr="00AA421C">
              <w:rPr>
                <w:rFonts w:ascii="Times New Roman" w:hAnsi="Times New Roman"/>
                <w:sz w:val="20"/>
                <w:szCs w:val="20"/>
              </w:rPr>
              <w:t xml:space="preserve">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F32FD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F32FD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7,25</w:t>
            </w:r>
          </w:p>
        </w:tc>
      </w:tr>
      <w:tr w:rsidR="00D273C0" w:rsidRPr="00101164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D273C0" w:rsidRDefault="00D273C0" w:rsidP="00912D36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Полковник Алина Борисовна, ведущий</w:t>
            </w:r>
            <w:r w:rsidRPr="00AA421C">
              <w:rPr>
                <w:rFonts w:ascii="Times New Roman" w:hAnsi="Times New Roman"/>
                <w:sz w:val="20"/>
                <w:szCs w:val="20"/>
              </w:rPr>
              <w:t xml:space="preserve"> специалист отдела арендных отношений и учета муниципальной казны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101164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</w:t>
            </w:r>
          </w:p>
          <w:p w:rsidR="00D273C0" w:rsidRPr="00101164" w:rsidRDefault="00D273C0" w:rsidP="00E7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A66D8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A66D8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r w:rsidRPr="009737E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Pr="004905EA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D273C0" w:rsidRDefault="00D273C0" w:rsidP="00315D9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Мануйлова Наталья Петровна,  главный специалист отдела землепользования</w:t>
            </w:r>
          </w:p>
        </w:tc>
        <w:tc>
          <w:tcPr>
            <w:tcW w:w="1276" w:type="dxa"/>
          </w:tcPr>
          <w:p w:rsidR="00D273C0" w:rsidRDefault="00D273C0" w:rsidP="00D41A9B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собственность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Pr="007C6B70" w:rsidRDefault="00D273C0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E44FBE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t xml:space="preserve"> </w:t>
            </w:r>
            <w:r w:rsidRPr="00E44FBE">
              <w:rPr>
                <w:rFonts w:ascii="Times New Roman" w:hAnsi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993" w:type="dxa"/>
          </w:tcPr>
          <w:p w:rsidR="00D273C0" w:rsidRPr="004905EA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36,75</w:t>
            </w:r>
          </w:p>
        </w:tc>
        <w:tc>
          <w:tcPr>
            <w:tcW w:w="1134" w:type="dxa"/>
          </w:tcPr>
          <w:p w:rsidR="00D273C0" w:rsidRPr="004905EA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Default="00D273C0" w:rsidP="00AA421C">
            <w:r w:rsidRPr="00A66D8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A66D84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</w:t>
            </w:r>
          </w:p>
        </w:tc>
      </w:tr>
      <w:tr w:rsidR="00D273C0" w:rsidRPr="00760A9B" w:rsidTr="004905EA">
        <w:trPr>
          <w:trHeight w:val="1982"/>
        </w:trPr>
        <w:tc>
          <w:tcPr>
            <w:tcW w:w="426" w:type="dxa"/>
          </w:tcPr>
          <w:p w:rsidR="00D273C0" w:rsidRPr="00315D94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D273C0" w:rsidRDefault="00D273C0" w:rsidP="00315D9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273C0" w:rsidRDefault="00D273C0" w:rsidP="004905EA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 общая совместная</w:t>
            </w:r>
          </w:p>
          <w:p w:rsidR="00D273C0" w:rsidRDefault="00D273C0" w:rsidP="004905EA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7C6B70" w:rsidRDefault="00D273C0" w:rsidP="004905EA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E44FBE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t xml:space="preserve"> </w:t>
            </w:r>
            <w:r w:rsidRPr="00E44FBE">
              <w:rPr>
                <w:rFonts w:ascii="Times New Roman" w:hAnsi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992" w:type="dxa"/>
          </w:tcPr>
          <w:p w:rsidR="00D273C0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66,0</w:t>
            </w:r>
          </w:p>
          <w:p w:rsidR="00D273C0" w:rsidRDefault="00D273C0" w:rsidP="004905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4905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4905EA" w:rsidRDefault="00D273C0" w:rsidP="004905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36,75</w:t>
            </w:r>
          </w:p>
        </w:tc>
        <w:tc>
          <w:tcPr>
            <w:tcW w:w="1417" w:type="dxa"/>
          </w:tcPr>
          <w:p w:rsidR="00D273C0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273C0" w:rsidRPr="004905EA" w:rsidRDefault="00D273C0" w:rsidP="004905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4905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4905EA" w:rsidRDefault="00D273C0" w:rsidP="004905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Pr="00A66D84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A66D84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454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Pr="00315D94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D273C0" w:rsidRDefault="00D273C0" w:rsidP="00315D94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Pr="007C6B70" w:rsidRDefault="00D273C0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7C6B70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7C6B70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802AD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 общая совместная</w:t>
            </w:r>
          </w:p>
          <w:p w:rsidR="00D273C0" w:rsidRDefault="00D273C0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7C6B70" w:rsidRDefault="00D273C0" w:rsidP="00802ADD">
            <w:pPr>
              <w:spacing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E44FBE">
              <w:rPr>
                <w:rFonts w:ascii="Times New Roman" w:hAnsi="Times New Roman"/>
                <w:sz w:val="20"/>
                <w:szCs w:val="20"/>
              </w:rPr>
              <w:t>2)</w:t>
            </w:r>
            <w:r>
              <w:t xml:space="preserve"> </w:t>
            </w:r>
            <w:r w:rsidRPr="00E44FBE">
              <w:rPr>
                <w:rFonts w:ascii="Times New Roman" w:hAnsi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1134" w:type="dxa"/>
          </w:tcPr>
          <w:p w:rsidR="00D273C0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66,0</w:t>
            </w:r>
          </w:p>
          <w:p w:rsidR="00D273C0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4905EA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36,75</w:t>
            </w:r>
          </w:p>
        </w:tc>
        <w:tc>
          <w:tcPr>
            <w:tcW w:w="1701" w:type="dxa"/>
          </w:tcPr>
          <w:p w:rsidR="00D273C0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273C0" w:rsidRPr="004905EA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4905EA" w:rsidRDefault="00D273C0" w:rsidP="00802A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D273C0" w:rsidRPr="00A66D84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6A0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52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Pr="004905EA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47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D273C0" w:rsidRDefault="00D273C0" w:rsidP="004905EA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Вербило Оксана Николаевна, главный специалист отдела землепользования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собственность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C347A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C347A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C347A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C347A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C347A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343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собственность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 Автомобиль легковой</w:t>
            </w: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273C0" w:rsidRPr="009747C7" w:rsidRDefault="00D273C0" w:rsidP="009747C7">
            <w:pPr>
              <w:pStyle w:val="Heading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caps/>
                <w:color w:val="5C5C5C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747C7">
              <w:rPr>
                <w:b w:val="0"/>
                <w:bCs w:val="0"/>
                <w:caps/>
                <w:sz w:val="18"/>
                <w:szCs w:val="18"/>
              </w:rPr>
              <w:t>FIAT ALBEA</w:t>
            </w:r>
          </w:p>
          <w:p w:rsidR="00D273C0" w:rsidRPr="00EA3BA1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73C0" w:rsidRPr="009747C7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Pr="00EA3BA1" w:rsidRDefault="00D273C0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1416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собственность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CD574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CD574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r w:rsidRPr="00CD574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собственность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CD574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CD574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r w:rsidRPr="00CD5749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Pr="007C6B70" w:rsidRDefault="00D273C0" w:rsidP="00AA421C">
            <w:pPr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Pr="007C6B70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7C6B70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895D0E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общая долевая собственность</w:t>
            </w:r>
          </w:p>
        </w:tc>
        <w:tc>
          <w:tcPr>
            <w:tcW w:w="993" w:type="dxa"/>
          </w:tcPr>
          <w:p w:rsidR="00D273C0" w:rsidRDefault="00D273C0" w:rsidP="00895D0E">
            <w:r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</w:tcPr>
          <w:p w:rsidR="00D273C0" w:rsidRDefault="00D273C0" w:rsidP="00895D0E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273C0" w:rsidRPr="00CD5749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Pr="00CD5749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Pr="00CD5749" w:rsidRDefault="00D273C0" w:rsidP="00AA421C">
            <w:pPr>
              <w:rPr>
                <w:rFonts w:ascii="Times New Roman" w:hAnsi="Times New Roman"/>
                <w:sz w:val="20"/>
                <w:szCs w:val="20"/>
              </w:rPr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D273C0" w:rsidRDefault="00D273C0" w:rsidP="00C6416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Зотова Наталья Анатольевна,  ведущий специалист отдела землепользования</w:t>
            </w:r>
          </w:p>
        </w:tc>
        <w:tc>
          <w:tcPr>
            <w:tcW w:w="127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6B7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7C088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101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 Автомобиль легковой</w:t>
            </w:r>
          </w:p>
          <w:p w:rsidR="00D273C0" w:rsidRDefault="00D273C0" w:rsidP="00101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 Автомобиль легковой</w:t>
            </w:r>
          </w:p>
          <w:p w:rsidR="00D273C0" w:rsidRDefault="00D273C0" w:rsidP="00AA421C"/>
        </w:tc>
        <w:tc>
          <w:tcPr>
            <w:tcW w:w="1417" w:type="dxa"/>
          </w:tcPr>
          <w:p w:rsidR="00D273C0" w:rsidRDefault="00D273C0" w:rsidP="00AA421C">
            <w:pPr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Audi 80</w:t>
            </w:r>
          </w:p>
          <w:p w:rsidR="00D273C0" w:rsidRPr="008F6DA5" w:rsidRDefault="00D273C0" w:rsidP="001018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F6DA5">
              <w:rPr>
                <w:rFonts w:ascii="Times New Roman" w:hAnsi="Times New Roman"/>
                <w:sz w:val="20"/>
                <w:szCs w:val="20"/>
                <w:lang w:val="en-US"/>
              </w:rPr>
              <w:t>BMW 525</w:t>
            </w:r>
          </w:p>
        </w:tc>
        <w:tc>
          <w:tcPr>
            <w:tcW w:w="2410" w:type="dxa"/>
          </w:tcPr>
          <w:p w:rsidR="00D273C0" w:rsidRDefault="00D273C0" w:rsidP="00C64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327</w:t>
            </w: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ВАЗ-21083</w:t>
            </w:r>
          </w:p>
        </w:tc>
        <w:tc>
          <w:tcPr>
            <w:tcW w:w="2410" w:type="dxa"/>
          </w:tcPr>
          <w:p w:rsidR="00D273C0" w:rsidRPr="005C662B" w:rsidRDefault="00D273C0" w:rsidP="005C6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662B">
              <w:rPr>
                <w:rFonts w:ascii="Times New Roman" w:hAnsi="Times New Roman"/>
                <w:sz w:val="20"/>
                <w:szCs w:val="20"/>
              </w:rPr>
              <w:t>225</w:t>
            </w:r>
          </w:p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096A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D273C0" w:rsidRDefault="00D273C0" w:rsidP="005C662B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Павлова Дарья Александровна,  ведущий специалист отдела землепользования</w:t>
            </w:r>
          </w:p>
        </w:tc>
        <w:tc>
          <w:tcPr>
            <w:tcW w:w="1276" w:type="dxa"/>
          </w:tcPr>
          <w:p w:rsidR="00D273C0" w:rsidRDefault="00D273C0" w:rsidP="00AA421C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Квартира долевая (1/2 доля)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54,64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8923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8923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8923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8923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8923C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89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</w:t>
            </w:r>
          </w:p>
        </w:tc>
      </w:tr>
      <w:tr w:rsidR="00D273C0" w:rsidRPr="00760A9B" w:rsidTr="00105A47">
        <w:tc>
          <w:tcPr>
            <w:tcW w:w="426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273C0" w:rsidRDefault="00D273C0" w:rsidP="00AA421C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273C0" w:rsidRDefault="00D273C0" w:rsidP="002779CE">
            <w:pPr>
              <w:ind w:left="34" w:hanging="34"/>
            </w:pPr>
            <w:r>
              <w:rPr>
                <w:rFonts w:ascii="Times New Roman" w:hAnsi="Times New Roman"/>
                <w:sz w:val="20"/>
                <w:szCs w:val="20"/>
              </w:rPr>
              <w:t>Квартира долевая (1/4 доля)</w:t>
            </w:r>
          </w:p>
        </w:tc>
        <w:tc>
          <w:tcPr>
            <w:tcW w:w="992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54,64</w:t>
            </w:r>
          </w:p>
        </w:tc>
        <w:tc>
          <w:tcPr>
            <w:tcW w:w="1417" w:type="dxa"/>
          </w:tcPr>
          <w:p w:rsidR="00D273C0" w:rsidRDefault="00D273C0" w:rsidP="00AA421C"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D273C0" w:rsidRDefault="00D273C0" w:rsidP="00AA421C">
            <w:r w:rsidRPr="0004522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D273C0" w:rsidRDefault="00D273C0" w:rsidP="00AA421C">
            <w:r w:rsidRPr="0004522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3C0" w:rsidRDefault="00D273C0" w:rsidP="00AA421C">
            <w:r w:rsidRPr="0004522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D273C0" w:rsidRDefault="00D273C0" w:rsidP="00AA421C">
            <w:r w:rsidRPr="0004522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D273C0" w:rsidRDefault="00D273C0" w:rsidP="00AA421C">
            <w:r w:rsidRPr="0004522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410" w:type="dxa"/>
          </w:tcPr>
          <w:p w:rsidR="00D273C0" w:rsidRDefault="00D273C0" w:rsidP="008960C0">
            <w:r>
              <w:rPr>
                <w:rFonts w:ascii="Times New Roman" w:hAnsi="Times New Roman"/>
                <w:sz w:val="20"/>
                <w:szCs w:val="20"/>
              </w:rPr>
              <w:t>309</w:t>
            </w:r>
          </w:p>
        </w:tc>
      </w:tr>
    </w:tbl>
    <w:p w:rsidR="00D273C0" w:rsidRDefault="00D273C0"/>
    <w:sectPr w:rsidR="00D273C0" w:rsidSect="00802ADD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76C"/>
    <w:rsid w:val="00001200"/>
    <w:rsid w:val="00021EFB"/>
    <w:rsid w:val="00027BD4"/>
    <w:rsid w:val="000406E2"/>
    <w:rsid w:val="00041484"/>
    <w:rsid w:val="000439AD"/>
    <w:rsid w:val="0004522E"/>
    <w:rsid w:val="00050FCE"/>
    <w:rsid w:val="00051B3D"/>
    <w:rsid w:val="00054BC3"/>
    <w:rsid w:val="0006557E"/>
    <w:rsid w:val="00085F2C"/>
    <w:rsid w:val="00086809"/>
    <w:rsid w:val="00086F46"/>
    <w:rsid w:val="00096A42"/>
    <w:rsid w:val="00096E11"/>
    <w:rsid w:val="000B2489"/>
    <w:rsid w:val="000B3A53"/>
    <w:rsid w:val="000B3F6D"/>
    <w:rsid w:val="000C5A42"/>
    <w:rsid w:val="000C5A76"/>
    <w:rsid w:val="000D2F57"/>
    <w:rsid w:val="000D4BBE"/>
    <w:rsid w:val="0010092C"/>
    <w:rsid w:val="00101164"/>
    <w:rsid w:val="0010187F"/>
    <w:rsid w:val="00105A47"/>
    <w:rsid w:val="00135C6B"/>
    <w:rsid w:val="00162D74"/>
    <w:rsid w:val="00185A92"/>
    <w:rsid w:val="001A1DB6"/>
    <w:rsid w:val="001A6DFB"/>
    <w:rsid w:val="001B2E62"/>
    <w:rsid w:val="001D7BC6"/>
    <w:rsid w:val="001E25A5"/>
    <w:rsid w:val="001F6D21"/>
    <w:rsid w:val="00204ABC"/>
    <w:rsid w:val="00205BD8"/>
    <w:rsid w:val="002146B1"/>
    <w:rsid w:val="00215DE2"/>
    <w:rsid w:val="00220CB2"/>
    <w:rsid w:val="00224A7F"/>
    <w:rsid w:val="00227A1C"/>
    <w:rsid w:val="00232E71"/>
    <w:rsid w:val="00236006"/>
    <w:rsid w:val="002428CA"/>
    <w:rsid w:val="002523F1"/>
    <w:rsid w:val="00255ED0"/>
    <w:rsid w:val="00271263"/>
    <w:rsid w:val="00274417"/>
    <w:rsid w:val="002769EF"/>
    <w:rsid w:val="002779CE"/>
    <w:rsid w:val="00282E79"/>
    <w:rsid w:val="002A7039"/>
    <w:rsid w:val="002B37F6"/>
    <w:rsid w:val="002C3075"/>
    <w:rsid w:val="002C3DB5"/>
    <w:rsid w:val="002D3D83"/>
    <w:rsid w:val="002D70B5"/>
    <w:rsid w:val="002E4938"/>
    <w:rsid w:val="002F04B4"/>
    <w:rsid w:val="002F66B4"/>
    <w:rsid w:val="00314A38"/>
    <w:rsid w:val="00315D94"/>
    <w:rsid w:val="00335BB8"/>
    <w:rsid w:val="00361627"/>
    <w:rsid w:val="0036211C"/>
    <w:rsid w:val="00362547"/>
    <w:rsid w:val="00365812"/>
    <w:rsid w:val="00365E71"/>
    <w:rsid w:val="00375F48"/>
    <w:rsid w:val="00377DFF"/>
    <w:rsid w:val="00380D8A"/>
    <w:rsid w:val="003829D2"/>
    <w:rsid w:val="0038411D"/>
    <w:rsid w:val="00387164"/>
    <w:rsid w:val="00387773"/>
    <w:rsid w:val="00387ACD"/>
    <w:rsid w:val="00390537"/>
    <w:rsid w:val="003913CF"/>
    <w:rsid w:val="003A1C43"/>
    <w:rsid w:val="003A3F6F"/>
    <w:rsid w:val="003B2A90"/>
    <w:rsid w:val="003E2E5C"/>
    <w:rsid w:val="003F0DDF"/>
    <w:rsid w:val="00401393"/>
    <w:rsid w:val="00403461"/>
    <w:rsid w:val="00416649"/>
    <w:rsid w:val="004305EA"/>
    <w:rsid w:val="0043274A"/>
    <w:rsid w:val="00451640"/>
    <w:rsid w:val="00451C0D"/>
    <w:rsid w:val="00460B56"/>
    <w:rsid w:val="00461E89"/>
    <w:rsid w:val="004644EE"/>
    <w:rsid w:val="00471F26"/>
    <w:rsid w:val="0047612E"/>
    <w:rsid w:val="004854FC"/>
    <w:rsid w:val="0048599D"/>
    <w:rsid w:val="004905EA"/>
    <w:rsid w:val="004B1A0E"/>
    <w:rsid w:val="004C16F8"/>
    <w:rsid w:val="004C7B12"/>
    <w:rsid w:val="004D0C14"/>
    <w:rsid w:val="004D6A55"/>
    <w:rsid w:val="004E2A85"/>
    <w:rsid w:val="004F591D"/>
    <w:rsid w:val="004F74F9"/>
    <w:rsid w:val="00506251"/>
    <w:rsid w:val="005254F5"/>
    <w:rsid w:val="00531514"/>
    <w:rsid w:val="005548FB"/>
    <w:rsid w:val="00557A43"/>
    <w:rsid w:val="00563880"/>
    <w:rsid w:val="00564BA9"/>
    <w:rsid w:val="00571049"/>
    <w:rsid w:val="00575BEE"/>
    <w:rsid w:val="00582959"/>
    <w:rsid w:val="005A6CAD"/>
    <w:rsid w:val="005B2FCA"/>
    <w:rsid w:val="005C662B"/>
    <w:rsid w:val="005E1E19"/>
    <w:rsid w:val="005F036E"/>
    <w:rsid w:val="005F2B82"/>
    <w:rsid w:val="005F644D"/>
    <w:rsid w:val="00605FCC"/>
    <w:rsid w:val="00621D09"/>
    <w:rsid w:val="006221C9"/>
    <w:rsid w:val="0062496B"/>
    <w:rsid w:val="00640B7E"/>
    <w:rsid w:val="006743DB"/>
    <w:rsid w:val="00677423"/>
    <w:rsid w:val="0068016F"/>
    <w:rsid w:val="0069298D"/>
    <w:rsid w:val="00693E2E"/>
    <w:rsid w:val="006A0CA8"/>
    <w:rsid w:val="006A1638"/>
    <w:rsid w:val="006A46EC"/>
    <w:rsid w:val="006B2BB8"/>
    <w:rsid w:val="006B7370"/>
    <w:rsid w:val="006C1CE2"/>
    <w:rsid w:val="006D4BAF"/>
    <w:rsid w:val="006E4382"/>
    <w:rsid w:val="006F49A3"/>
    <w:rsid w:val="0070035E"/>
    <w:rsid w:val="00710FA3"/>
    <w:rsid w:val="00726C61"/>
    <w:rsid w:val="00726C68"/>
    <w:rsid w:val="0074392C"/>
    <w:rsid w:val="007452A4"/>
    <w:rsid w:val="00753C53"/>
    <w:rsid w:val="00760A9B"/>
    <w:rsid w:val="0076534B"/>
    <w:rsid w:val="0077064A"/>
    <w:rsid w:val="00773CC5"/>
    <w:rsid w:val="007771E6"/>
    <w:rsid w:val="007774AA"/>
    <w:rsid w:val="00782A57"/>
    <w:rsid w:val="00783E7B"/>
    <w:rsid w:val="00792656"/>
    <w:rsid w:val="007933ED"/>
    <w:rsid w:val="007A1CE3"/>
    <w:rsid w:val="007B144B"/>
    <w:rsid w:val="007B3A08"/>
    <w:rsid w:val="007B52DD"/>
    <w:rsid w:val="007C0883"/>
    <w:rsid w:val="007C29CB"/>
    <w:rsid w:val="007C6B70"/>
    <w:rsid w:val="007E103C"/>
    <w:rsid w:val="007E6B4E"/>
    <w:rsid w:val="007F31D6"/>
    <w:rsid w:val="00802ADD"/>
    <w:rsid w:val="00817046"/>
    <w:rsid w:val="00831E50"/>
    <w:rsid w:val="008474BB"/>
    <w:rsid w:val="00850D79"/>
    <w:rsid w:val="008623A6"/>
    <w:rsid w:val="00872C19"/>
    <w:rsid w:val="00887416"/>
    <w:rsid w:val="008923C3"/>
    <w:rsid w:val="00893AFE"/>
    <w:rsid w:val="00895D0E"/>
    <w:rsid w:val="008960C0"/>
    <w:rsid w:val="008973E9"/>
    <w:rsid w:val="008A4543"/>
    <w:rsid w:val="008B152C"/>
    <w:rsid w:val="008C6C8D"/>
    <w:rsid w:val="008D16C6"/>
    <w:rsid w:val="008D5ABC"/>
    <w:rsid w:val="008D64C3"/>
    <w:rsid w:val="008E218A"/>
    <w:rsid w:val="008F448A"/>
    <w:rsid w:val="008F6DA5"/>
    <w:rsid w:val="00904A91"/>
    <w:rsid w:val="00912D36"/>
    <w:rsid w:val="00913F71"/>
    <w:rsid w:val="009212B7"/>
    <w:rsid w:val="00923654"/>
    <w:rsid w:val="009241FC"/>
    <w:rsid w:val="00925987"/>
    <w:rsid w:val="00935A05"/>
    <w:rsid w:val="00937E8A"/>
    <w:rsid w:val="00937F5E"/>
    <w:rsid w:val="00943B09"/>
    <w:rsid w:val="00946913"/>
    <w:rsid w:val="00947ECD"/>
    <w:rsid w:val="00955A23"/>
    <w:rsid w:val="00955F2D"/>
    <w:rsid w:val="00971794"/>
    <w:rsid w:val="00972E5A"/>
    <w:rsid w:val="009737E9"/>
    <w:rsid w:val="00973C44"/>
    <w:rsid w:val="009747C7"/>
    <w:rsid w:val="00986C03"/>
    <w:rsid w:val="00987641"/>
    <w:rsid w:val="00995980"/>
    <w:rsid w:val="009A3BDD"/>
    <w:rsid w:val="009B0BA2"/>
    <w:rsid w:val="009C157F"/>
    <w:rsid w:val="009E0218"/>
    <w:rsid w:val="009F0773"/>
    <w:rsid w:val="009F7D26"/>
    <w:rsid w:val="00A0276B"/>
    <w:rsid w:val="00A227C1"/>
    <w:rsid w:val="00A455B9"/>
    <w:rsid w:val="00A6338E"/>
    <w:rsid w:val="00A66C63"/>
    <w:rsid w:val="00A66D84"/>
    <w:rsid w:val="00A770E3"/>
    <w:rsid w:val="00A83F09"/>
    <w:rsid w:val="00A86C4C"/>
    <w:rsid w:val="00A9554D"/>
    <w:rsid w:val="00A966D5"/>
    <w:rsid w:val="00AA09C4"/>
    <w:rsid w:val="00AA3A95"/>
    <w:rsid w:val="00AA421C"/>
    <w:rsid w:val="00AD6C0A"/>
    <w:rsid w:val="00AE33F1"/>
    <w:rsid w:val="00AF3572"/>
    <w:rsid w:val="00AF7BF4"/>
    <w:rsid w:val="00B00C1D"/>
    <w:rsid w:val="00B01351"/>
    <w:rsid w:val="00B024A7"/>
    <w:rsid w:val="00B02DB0"/>
    <w:rsid w:val="00B102C4"/>
    <w:rsid w:val="00B12E1F"/>
    <w:rsid w:val="00B147B1"/>
    <w:rsid w:val="00B15647"/>
    <w:rsid w:val="00B163EB"/>
    <w:rsid w:val="00B238A4"/>
    <w:rsid w:val="00B2580D"/>
    <w:rsid w:val="00B27A1A"/>
    <w:rsid w:val="00B3238A"/>
    <w:rsid w:val="00B3445B"/>
    <w:rsid w:val="00B56F7D"/>
    <w:rsid w:val="00B574FB"/>
    <w:rsid w:val="00B66C64"/>
    <w:rsid w:val="00B761BD"/>
    <w:rsid w:val="00B77C57"/>
    <w:rsid w:val="00B77EA8"/>
    <w:rsid w:val="00B87A13"/>
    <w:rsid w:val="00B90F9D"/>
    <w:rsid w:val="00BA5F5B"/>
    <w:rsid w:val="00BB0168"/>
    <w:rsid w:val="00BB5F0D"/>
    <w:rsid w:val="00BC4DE4"/>
    <w:rsid w:val="00BE701D"/>
    <w:rsid w:val="00BF50EE"/>
    <w:rsid w:val="00C20BEE"/>
    <w:rsid w:val="00C347A5"/>
    <w:rsid w:val="00C43D53"/>
    <w:rsid w:val="00C453C4"/>
    <w:rsid w:val="00C64169"/>
    <w:rsid w:val="00C65AD9"/>
    <w:rsid w:val="00C65D23"/>
    <w:rsid w:val="00C70710"/>
    <w:rsid w:val="00C75B6F"/>
    <w:rsid w:val="00C84361"/>
    <w:rsid w:val="00C86F2A"/>
    <w:rsid w:val="00C87BF5"/>
    <w:rsid w:val="00C9709E"/>
    <w:rsid w:val="00CA0810"/>
    <w:rsid w:val="00CD1BD3"/>
    <w:rsid w:val="00CD4C1B"/>
    <w:rsid w:val="00CD5749"/>
    <w:rsid w:val="00CD6E82"/>
    <w:rsid w:val="00CE6219"/>
    <w:rsid w:val="00CF5CE7"/>
    <w:rsid w:val="00CF7360"/>
    <w:rsid w:val="00D17C3D"/>
    <w:rsid w:val="00D273C0"/>
    <w:rsid w:val="00D3113F"/>
    <w:rsid w:val="00D41A9B"/>
    <w:rsid w:val="00D454F3"/>
    <w:rsid w:val="00D50EAD"/>
    <w:rsid w:val="00D56B65"/>
    <w:rsid w:val="00D6615B"/>
    <w:rsid w:val="00D72C07"/>
    <w:rsid w:val="00D732B3"/>
    <w:rsid w:val="00D815AD"/>
    <w:rsid w:val="00D97231"/>
    <w:rsid w:val="00DA3974"/>
    <w:rsid w:val="00DC04D5"/>
    <w:rsid w:val="00DC5645"/>
    <w:rsid w:val="00DC77F8"/>
    <w:rsid w:val="00DF1985"/>
    <w:rsid w:val="00E10C2E"/>
    <w:rsid w:val="00E118E8"/>
    <w:rsid w:val="00E401EE"/>
    <w:rsid w:val="00E44FBE"/>
    <w:rsid w:val="00E46A9F"/>
    <w:rsid w:val="00E522A9"/>
    <w:rsid w:val="00E66591"/>
    <w:rsid w:val="00E715D2"/>
    <w:rsid w:val="00E71A74"/>
    <w:rsid w:val="00E77EE6"/>
    <w:rsid w:val="00E8116A"/>
    <w:rsid w:val="00E83548"/>
    <w:rsid w:val="00E866BD"/>
    <w:rsid w:val="00E87288"/>
    <w:rsid w:val="00EA180E"/>
    <w:rsid w:val="00EA3BA1"/>
    <w:rsid w:val="00EA6477"/>
    <w:rsid w:val="00ED68EA"/>
    <w:rsid w:val="00F01E62"/>
    <w:rsid w:val="00F05A59"/>
    <w:rsid w:val="00F16FDD"/>
    <w:rsid w:val="00F23EF3"/>
    <w:rsid w:val="00F27547"/>
    <w:rsid w:val="00F32FD3"/>
    <w:rsid w:val="00F34A4C"/>
    <w:rsid w:val="00F456F9"/>
    <w:rsid w:val="00F51165"/>
    <w:rsid w:val="00F53F09"/>
    <w:rsid w:val="00F5520B"/>
    <w:rsid w:val="00F641CB"/>
    <w:rsid w:val="00F710D4"/>
    <w:rsid w:val="00F72EF7"/>
    <w:rsid w:val="00F756B5"/>
    <w:rsid w:val="00F77539"/>
    <w:rsid w:val="00F85812"/>
    <w:rsid w:val="00F8709E"/>
    <w:rsid w:val="00F87A69"/>
    <w:rsid w:val="00F95BC3"/>
    <w:rsid w:val="00FA176C"/>
    <w:rsid w:val="00FB0E61"/>
    <w:rsid w:val="00FE6B3F"/>
    <w:rsid w:val="00FE6E5E"/>
    <w:rsid w:val="00FF5E61"/>
    <w:rsid w:val="00FF6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E82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link w:val="Heading1Char"/>
    <w:uiPriority w:val="99"/>
    <w:qFormat/>
    <w:rsid w:val="009747C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747C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">
    <w:name w:val="Стиль"/>
    <w:uiPriority w:val="99"/>
    <w:rsid w:val="00CD6E8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756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01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6</Pages>
  <Words>840</Words>
  <Characters>4788</Characters>
  <Application>Microsoft Office Outlook</Application>
  <DocSecurity>0</DocSecurity>
  <Lines>0</Lines>
  <Paragraphs>0</Paragraphs>
  <ScaleCrop>false</ScaleCrop>
  <Company>КУМИ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</dc:creator>
  <cp:keywords/>
  <dc:description/>
  <cp:lastModifiedBy>Зеленская</cp:lastModifiedBy>
  <cp:revision>4</cp:revision>
  <dcterms:created xsi:type="dcterms:W3CDTF">2012-12-03T13:09:00Z</dcterms:created>
  <dcterms:modified xsi:type="dcterms:W3CDTF">2012-12-03T13:50:00Z</dcterms:modified>
</cp:coreProperties>
</file>