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36C" w:rsidRPr="003550BE" w:rsidRDefault="00E8636C" w:rsidP="002475B3">
      <w:pPr>
        <w:pStyle w:val="a"/>
        <w:spacing w:before="561" w:line="316" w:lineRule="exact"/>
        <w:ind w:right="640"/>
        <w:jc w:val="center"/>
        <w:rPr>
          <w:i/>
          <w:iCs/>
          <w:sz w:val="27"/>
          <w:szCs w:val="27"/>
        </w:rPr>
      </w:pPr>
      <w:r w:rsidRPr="003550BE">
        <w:rPr>
          <w:i/>
          <w:iCs/>
          <w:sz w:val="27"/>
          <w:szCs w:val="27"/>
        </w:rPr>
        <w:t>Сведения о доходах, об имуществе и обязательствах имущественного характера муниципальных служащих Финансового управления администрации муниципального образования городского о</w:t>
      </w:r>
      <w:r>
        <w:rPr>
          <w:i/>
          <w:iCs/>
          <w:sz w:val="27"/>
          <w:szCs w:val="27"/>
        </w:rPr>
        <w:t>круга «Усинск» u членов их семей за 2012 год</w:t>
      </w:r>
    </w:p>
    <w:p w:rsidR="00E8636C" w:rsidRPr="003550BE" w:rsidRDefault="00E8636C" w:rsidP="004E2A85">
      <w:pPr>
        <w:pStyle w:val="a"/>
        <w:spacing w:before="532" w:line="1" w:lineRule="exact"/>
        <w:rPr>
          <w:sz w:val="23"/>
          <w:szCs w:val="23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3410"/>
        <w:gridCol w:w="1919"/>
        <w:gridCol w:w="815"/>
        <w:gridCol w:w="995"/>
        <w:gridCol w:w="1682"/>
        <w:gridCol w:w="935"/>
        <w:gridCol w:w="1250"/>
        <w:gridCol w:w="1475"/>
        <w:gridCol w:w="1447"/>
        <w:gridCol w:w="1445"/>
      </w:tblGrid>
      <w:tr w:rsidR="00E8636C" w:rsidRPr="003550BE" w:rsidTr="00DB0ACF">
        <w:trPr>
          <w:trHeight w:val="780"/>
        </w:trPr>
        <w:tc>
          <w:tcPr>
            <w:tcW w:w="0" w:type="auto"/>
            <w:vMerge w:val="restart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 xml:space="preserve">п </w:t>
            </w:r>
            <w:r w:rsidRPr="003550B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</w:p>
        </w:tc>
        <w:tc>
          <w:tcPr>
            <w:tcW w:w="0" w:type="auto"/>
            <w:vMerge w:val="restart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3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0" w:type="auto"/>
            <w:gridSpan w:val="3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0" w:type="auto"/>
            <w:vMerge w:val="restart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Times New Roman" w:hAnsi="Times New Roman"/>
                  <w:b/>
                  <w:sz w:val="20"/>
                  <w:szCs w:val="20"/>
                </w:rPr>
                <w:t>2012</w:t>
              </w:r>
              <w:r w:rsidRPr="003550BE">
                <w:rPr>
                  <w:rFonts w:ascii="Times New Roman" w:hAnsi="Times New Roman"/>
                  <w:b/>
                  <w:sz w:val="20"/>
                  <w:szCs w:val="20"/>
                </w:rPr>
                <w:t xml:space="preserve"> г</w:t>
              </w:r>
            </w:smartTag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E8636C" w:rsidRPr="003550BE" w:rsidRDefault="00E8636C" w:rsidP="000524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( руб.)</w:t>
            </w: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636C" w:rsidRPr="003550BE" w:rsidTr="00DB0ACF">
        <w:trPr>
          <w:trHeight w:val="931"/>
        </w:trPr>
        <w:tc>
          <w:tcPr>
            <w:tcW w:w="0" w:type="auto"/>
            <w:vMerge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DB0ACF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объектов недвижи</w:t>
            </w: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мости, вид собстве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 xml:space="preserve">ности  </w:t>
            </w:r>
          </w:p>
        </w:tc>
        <w:tc>
          <w:tcPr>
            <w:tcW w:w="0" w:type="auto"/>
          </w:tcPr>
          <w:p w:rsidR="00E8636C" w:rsidRDefault="00E8636C" w:rsidP="00DB0ACF">
            <w:pPr>
              <w:spacing w:after="0" w:line="240" w:lineRule="auto"/>
              <w:ind w:left="-57" w:right="-188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8636C" w:rsidRPr="003550BE" w:rsidRDefault="00E8636C" w:rsidP="00DB0ACF">
            <w:pPr>
              <w:spacing w:after="0" w:line="240" w:lineRule="auto"/>
              <w:ind w:left="-57" w:right="-188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(кв. м)</w:t>
            </w: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9F6D02">
            <w:pPr>
              <w:spacing w:after="0" w:line="240" w:lineRule="auto"/>
              <w:ind w:left="-2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Страна располо - жения</w:t>
            </w: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DB0ACF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объектов недвижи</w:t>
            </w: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 xml:space="preserve">мости </w:t>
            </w:r>
          </w:p>
        </w:tc>
        <w:tc>
          <w:tcPr>
            <w:tcW w:w="0" w:type="auto"/>
          </w:tcPr>
          <w:p w:rsidR="00E8636C" w:rsidRPr="003550BE" w:rsidRDefault="00E8636C" w:rsidP="009F6D02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</w:p>
          <w:p w:rsidR="00E8636C" w:rsidRPr="003550BE" w:rsidRDefault="00E8636C" w:rsidP="009F6D02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(кв.м.)</w:t>
            </w: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9F6D02">
            <w:pPr>
              <w:spacing w:after="0" w:line="240" w:lineRule="auto"/>
              <w:ind w:left="-8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Страна расположе-ния</w:t>
            </w:r>
          </w:p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550BE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0" w:type="auto"/>
            <w:vMerge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636C" w:rsidRPr="003550BE" w:rsidTr="00DB0ACF">
        <w:trPr>
          <w:trHeight w:val="902"/>
        </w:trPr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Чапцева Алла Эдуардовна руководитель Финуправления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АМО «Усинск»</w:t>
            </w:r>
          </w:p>
        </w:tc>
        <w:tc>
          <w:tcPr>
            <w:tcW w:w="0" w:type="auto"/>
          </w:tcPr>
          <w:p w:rsidR="00E8636C" w:rsidRDefault="00E8636C" w:rsidP="003C23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Квартира долевая (2/3 доли</w:t>
            </w:r>
            <w:r w:rsidRPr="003C232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8636C" w:rsidRDefault="00E8636C" w:rsidP="003C23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2.Земельный участок</w:t>
            </w:r>
          </w:p>
          <w:p w:rsidR="00E8636C" w:rsidRPr="003C232E" w:rsidRDefault="00E8636C" w:rsidP="003C23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3.Жилой дом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>48,4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2)2222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3)79,3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1548067,26</w:t>
            </w:r>
          </w:p>
        </w:tc>
      </w:tr>
      <w:tr w:rsidR="00E8636C" w:rsidRPr="003550BE" w:rsidTr="00DB0ACF">
        <w:trPr>
          <w:trHeight w:val="689"/>
        </w:trPr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5F570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5F570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4 072,63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Росликова Светлана Константиновна заместитель руководителя Финуправления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АМО «Усинск»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51,38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1085985</w:t>
            </w:r>
          </w:p>
        </w:tc>
      </w:tr>
      <w:tr w:rsidR="00E8636C" w:rsidRPr="003550BE" w:rsidTr="00DB0ACF">
        <w:trPr>
          <w:trHeight w:val="646"/>
        </w:trPr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1. Квартира индивидуальная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2. 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65,3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Хундай </w:t>
            </w: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Tucson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2.0</w:t>
            </w: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GLS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1 475 920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715AC3" w:rsidRDefault="00E8636C" w:rsidP="006A3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17 387</w:t>
            </w:r>
          </w:p>
        </w:tc>
      </w:tr>
      <w:tr w:rsidR="00E8636C" w:rsidRPr="003550BE" w:rsidTr="00DB0ACF">
        <w:trPr>
          <w:trHeight w:val="550"/>
        </w:trPr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долевая  (1/2 доля)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51,38</w:t>
            </w:r>
          </w:p>
        </w:tc>
        <w:tc>
          <w:tcPr>
            <w:tcW w:w="0" w:type="auto"/>
          </w:tcPr>
          <w:p w:rsidR="00E8636C" w:rsidRPr="003550BE" w:rsidRDefault="00E8636C" w:rsidP="00E73B8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E73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E73B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6 826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Глушкова Светлана Геннадьевна руководитель отдела бюджетного и бухгалтерского учета и отчетности и бюджетного надзора – главный бухгалтер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общая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973 024,92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общая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160695" w:rsidRDefault="00E8636C">
            <w:pPr>
              <w:rPr>
                <w:rFonts w:ascii="Times New Roman" w:hAnsi="Times New Roman"/>
                <w:sz w:val="20"/>
                <w:szCs w:val="20"/>
              </w:rPr>
            </w:pPr>
            <w:r w:rsidRPr="00160695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0" w:type="auto"/>
          </w:tcPr>
          <w:p w:rsidR="00E8636C" w:rsidRPr="00160695" w:rsidRDefault="00E8636C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Nissan Tiida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1 096 767,22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160695" w:rsidRDefault="00E8636C" w:rsidP="00160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4 326,73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Костина Надежа Михайловна – заместитель руководителя отдела бюджетного и бухгалтерского учета и отчетности и бюджетного надзор – заместитель главного бухгалтера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975E1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>Квартира долевая (1/3 доля)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2.Квартира совместная 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2)66,3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846 805,39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индивидуальная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35,6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KIA sportage</w:t>
            </w:r>
          </w:p>
        </w:tc>
        <w:tc>
          <w:tcPr>
            <w:tcW w:w="0" w:type="auto"/>
          </w:tcPr>
          <w:p w:rsidR="00E8636C" w:rsidRPr="003550BE" w:rsidRDefault="00E8636C" w:rsidP="00E7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2699253,64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5 663,81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E8636C" w:rsidRPr="003550BE" w:rsidRDefault="00E8636C" w:rsidP="000542E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Шиликова Яна Владимировна – </w:t>
            </w:r>
            <w:r>
              <w:rPr>
                <w:rFonts w:ascii="Times New Roman" w:hAnsi="Times New Roman"/>
                <w:sz w:val="20"/>
                <w:szCs w:val="20"/>
              </w:rPr>
              <w:t>руководитель казначейско-операционного отдела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0542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583 545,89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59,4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432 882,66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E8636C" w:rsidRPr="003550BE" w:rsidRDefault="00E8636C" w:rsidP="00E75405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Валиева Азурат Аиповна </w:t>
            </w:r>
            <w:r>
              <w:rPr>
                <w:rFonts w:ascii="Times New Roman" w:hAnsi="Times New Roman"/>
                <w:sz w:val="20"/>
                <w:szCs w:val="20"/>
              </w:rPr>
              <w:t>главный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специалист отдела бюджетного и бухгалтерского учета и отчетности и бюджетного надзора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E7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E7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271378,05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Шевроле Круз</w:t>
            </w:r>
          </w:p>
        </w:tc>
        <w:tc>
          <w:tcPr>
            <w:tcW w:w="0" w:type="auto"/>
          </w:tcPr>
          <w:p w:rsidR="00E8636C" w:rsidRPr="003550BE" w:rsidRDefault="00E8636C" w:rsidP="00E7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784 162,07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E75405" w:rsidRDefault="00E8636C" w:rsidP="00CE15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3 516,9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CE15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5 555,98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Полякова Надежда Семеновна главный специалист отдела </w:t>
            </w:r>
            <w:r>
              <w:rPr>
                <w:rFonts w:ascii="Times New Roman" w:hAnsi="Times New Roman"/>
                <w:sz w:val="20"/>
                <w:szCs w:val="20"/>
              </w:rPr>
              <w:t>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долевая (1/5 доля)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A8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544751,23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Default="00E8636C" w:rsidP="00A867D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>
              <w:rPr>
                <w:rFonts w:ascii="Times New Roman" w:hAnsi="Times New Roman"/>
                <w:sz w:val="20"/>
                <w:szCs w:val="20"/>
              </w:rPr>
              <w:t>долевая (3/5 доли)</w:t>
            </w:r>
          </w:p>
          <w:p w:rsidR="00E8636C" w:rsidRPr="003550BE" w:rsidRDefault="00E8636C" w:rsidP="00A867D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2.Земельный участок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>71,5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2)1000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A8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A8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1 557 814,75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долевая (1/5 доля)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E73B85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71,5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CE152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CE152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CE1528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E8636C" w:rsidRPr="003550BE" w:rsidRDefault="00E8636C" w:rsidP="00CE152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Гараева Инна Алексеевна руководитель отдела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1. Квартира индивидуальная</w:t>
            </w:r>
          </w:p>
          <w:p w:rsidR="00E8636C" w:rsidRPr="003550BE" w:rsidRDefault="00E8636C" w:rsidP="0064219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2. 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54,03</w:t>
            </w:r>
          </w:p>
          <w:p w:rsidR="00E8636C" w:rsidRPr="003550BE" w:rsidRDefault="00E8636C" w:rsidP="007F66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64219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30,36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48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1316896,21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1705455,49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664563" w:rsidRDefault="00E8636C" w:rsidP="00CE152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4 082,4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481AC5" w:rsidRDefault="00E8636C" w:rsidP="00664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13 922,54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E8636C" w:rsidRPr="003550BE" w:rsidRDefault="00E8636C" w:rsidP="00CE152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Ривная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Екатер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ина Юрьевна главный специалист 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отдела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D07C4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0" w:type="auto"/>
          </w:tcPr>
          <w:p w:rsidR="00E8636C" w:rsidRPr="00D07C4E" w:rsidRDefault="00E8636C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KIA </w:t>
            </w:r>
            <w:smartTag w:uri="urn:schemas-microsoft-com:office:smarttags" w:element="place">
              <w:r>
                <w:rPr>
                  <w:rFonts w:ascii="Times New Roman" w:hAnsi="Times New Roman"/>
                  <w:sz w:val="20"/>
                  <w:szCs w:val="20"/>
                  <w:lang w:val="en-US"/>
                </w:rPr>
                <w:t>Rio</w:t>
              </w:r>
            </w:smartTag>
          </w:p>
        </w:tc>
        <w:tc>
          <w:tcPr>
            <w:tcW w:w="0" w:type="auto"/>
          </w:tcPr>
          <w:p w:rsidR="00E8636C" w:rsidRPr="003550BE" w:rsidRDefault="00E8636C" w:rsidP="00CE15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549227,61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Default="00E8636C" w:rsidP="00CE152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</w:tcPr>
          <w:p w:rsidR="00E8636C" w:rsidRPr="003550BE" w:rsidRDefault="00E8636C" w:rsidP="00E73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D07C4E" w:rsidRDefault="00E8636C" w:rsidP="00CE15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C4E">
              <w:rPr>
                <w:rFonts w:ascii="Times New Roman" w:hAnsi="Times New Roman"/>
                <w:sz w:val="20"/>
                <w:szCs w:val="20"/>
              </w:rPr>
              <w:t>343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031,</w:t>
            </w:r>
            <w:r w:rsidRPr="00D07C4E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E8636C" w:rsidRPr="003550BE" w:rsidRDefault="00E8636C" w:rsidP="0072455B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Арысланова Ольга Владимировна главный специалист отдела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52,2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NISSAN X-TRAIL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468 835.</w:t>
            </w:r>
          </w:p>
          <w:p w:rsidR="00E8636C" w:rsidRPr="003550BE" w:rsidRDefault="00E8636C" w:rsidP="00F24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2)Квартира индивидуальная</w:t>
            </w: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>52,2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2)43,6</w:t>
            </w: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636C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1 175 710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52,2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52,2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7 413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E8636C" w:rsidRPr="003550BE" w:rsidRDefault="00E8636C" w:rsidP="0072455B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Дудникова Дарья Васильевна ведущий специалист отдела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65,3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52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341178,58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E8636C" w:rsidRPr="003550BE" w:rsidRDefault="00E8636C" w:rsidP="0072455B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Бос</w:t>
            </w:r>
            <w:r>
              <w:rPr>
                <w:rFonts w:ascii="Times New Roman" w:hAnsi="Times New Roman"/>
                <w:sz w:val="20"/>
                <w:szCs w:val="20"/>
              </w:rPr>
              <w:t>трикова Екатерина Владимировна главный специалист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казначейско-операционного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отдела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4C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489472,39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43,9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2B2536" w:rsidRDefault="00E8636C" w:rsidP="002B2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0" w:type="auto"/>
          </w:tcPr>
          <w:p w:rsidR="00E8636C" w:rsidRPr="002B2536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OYOTA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0" w:type="auto"/>
          </w:tcPr>
          <w:p w:rsidR="00E8636C" w:rsidRDefault="00E8636C" w:rsidP="002B2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2B2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1 321 904,82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963A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7 752,9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6D0559">
            <w:pPr>
              <w:spacing w:after="100" w:afterAutospacing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11 053,89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Артеева Ирина Александровна главный специалист отдела бюджетного и бухгалтерского учета и отчетности и бюджетного надзора</w:t>
            </w:r>
          </w:p>
        </w:tc>
        <w:tc>
          <w:tcPr>
            <w:tcW w:w="0" w:type="auto"/>
          </w:tcPr>
          <w:p w:rsidR="00E8636C" w:rsidRPr="003550BE" w:rsidRDefault="00E8636C" w:rsidP="006D055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>
              <w:rPr>
                <w:rFonts w:ascii="Times New Roman" w:hAnsi="Times New Roman"/>
                <w:sz w:val="20"/>
                <w:szCs w:val="20"/>
              </w:rPr>
              <w:t>долевая (1/2 доли)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975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975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259 110,07.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6D0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4328,55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E8636C" w:rsidRPr="003550BE" w:rsidRDefault="00E8636C" w:rsidP="00963A6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Волкова Светлана Альбертовна </w:t>
            </w:r>
            <w:r>
              <w:rPr>
                <w:rFonts w:ascii="Times New Roman" w:hAnsi="Times New Roman"/>
                <w:sz w:val="20"/>
                <w:szCs w:val="20"/>
              </w:rPr>
              <w:t>главный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специалист отдела </w:t>
            </w:r>
            <w:r>
              <w:rPr>
                <w:rFonts w:ascii="Times New Roman" w:hAnsi="Times New Roman"/>
                <w:sz w:val="20"/>
                <w:szCs w:val="20"/>
              </w:rPr>
              <w:t>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963A66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 w:rsidRPr="00963A6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64,8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963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963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373269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9F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7F667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after="0" w:line="240" w:lineRule="auto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64,8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64.8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after="0"/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7 753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Величко Екатерина Валентиновна </w:t>
            </w:r>
            <w:r>
              <w:rPr>
                <w:rFonts w:ascii="Times New Roman" w:hAnsi="Times New Roman"/>
                <w:sz w:val="20"/>
                <w:szCs w:val="20"/>
              </w:rPr>
              <w:t>главный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специалист отдела бюджетного и бухгалтерского учета и отчетности и бюджетного надзора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973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973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38</w:t>
            </w:r>
            <w:r>
              <w:rPr>
                <w:rFonts w:ascii="Times New Roman" w:hAnsi="Times New Roman"/>
                <w:sz w:val="20"/>
                <w:szCs w:val="20"/>
              </w:rPr>
              <w:t>4 539,01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973C7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Шевроле Круз</w:t>
            </w:r>
          </w:p>
        </w:tc>
        <w:tc>
          <w:tcPr>
            <w:tcW w:w="0" w:type="auto"/>
          </w:tcPr>
          <w:p w:rsidR="00E8636C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2357273,88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E8636C" w:rsidRPr="003550BE" w:rsidRDefault="00E8636C" w:rsidP="001571B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Иванова Татьяна Владимировна </w:t>
            </w:r>
            <w:r>
              <w:rPr>
                <w:rFonts w:ascii="Times New Roman" w:hAnsi="Times New Roman"/>
                <w:sz w:val="20"/>
                <w:szCs w:val="20"/>
              </w:rPr>
              <w:t>заместитель руководителя отдела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603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208043,5</w:t>
            </w:r>
          </w:p>
        </w:tc>
      </w:tr>
      <w:tr w:rsidR="00E8636C" w:rsidRPr="003550BE" w:rsidTr="00DB0ACF">
        <w:trPr>
          <w:trHeight w:val="779"/>
        </w:trPr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50BE">
              <w:rPr>
                <w:rFonts w:ascii="Times New Roman" w:hAnsi="Times New Roman"/>
                <w:sz w:val="20"/>
                <w:szCs w:val="20"/>
                <w:lang w:val="en-US"/>
              </w:rPr>
              <w:t>SsangYong Aktyon</w:t>
            </w:r>
          </w:p>
        </w:tc>
        <w:tc>
          <w:tcPr>
            <w:tcW w:w="0" w:type="auto"/>
          </w:tcPr>
          <w:p w:rsidR="00E8636C" w:rsidRDefault="00E8636C" w:rsidP="00157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1571B6" w:rsidRDefault="00E8636C" w:rsidP="00157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964 608.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E73B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6 926,7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E8636C" w:rsidRPr="003550BE" w:rsidRDefault="00E8636C" w:rsidP="001F581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Черемохина Анастасия Сергеевна </w:t>
            </w:r>
            <w:r>
              <w:rPr>
                <w:rFonts w:ascii="Times New Roman" w:hAnsi="Times New Roman"/>
                <w:sz w:val="20"/>
                <w:szCs w:val="20"/>
              </w:rPr>
              <w:t>главный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специалист казначейско-операционного </w:t>
            </w:r>
            <w:r>
              <w:rPr>
                <w:rFonts w:ascii="Times New Roman" w:hAnsi="Times New Roman"/>
                <w:sz w:val="20"/>
                <w:szCs w:val="20"/>
              </w:rPr>
              <w:t>отдела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50,56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1F5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448161,17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50,56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1F5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611 308,79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47,4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1F5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4 175,63.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E8636C" w:rsidRPr="003550BE" w:rsidRDefault="00E8636C" w:rsidP="00FE59A5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Паршина Зоя Александровна главный специалист отдела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162 000.</w:t>
            </w:r>
          </w:p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07C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71,7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FE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906 830,32</w:t>
            </w:r>
          </w:p>
          <w:p w:rsidR="00E8636C" w:rsidRPr="003550BE" w:rsidRDefault="00E8636C" w:rsidP="00FE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E73B8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5 450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E8636C" w:rsidRPr="003550BE" w:rsidRDefault="00E8636C" w:rsidP="004625E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Беломестнова Анна Юрьевна главный специалист отдела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462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36C" w:rsidRPr="003550BE" w:rsidRDefault="00E8636C" w:rsidP="00462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103119.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462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600 000.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0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E8636C" w:rsidRPr="003550BE" w:rsidRDefault="00E8636C" w:rsidP="00A966A1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Муфазалова Лилия Филарисовна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главный специалист отдела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бюджета и межбюджетных отношений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Default="00E8636C" w:rsidP="003B04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</w:tcPr>
          <w:p w:rsidR="00E8636C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114 598,35</w:t>
            </w:r>
          </w:p>
        </w:tc>
      </w:tr>
      <w:tr w:rsidR="00E8636C" w:rsidRPr="003550BE" w:rsidTr="00DB0ACF"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Мерилов Сергей Васильевич главный</w:t>
            </w:r>
            <w:r w:rsidRPr="003550BE">
              <w:rPr>
                <w:rFonts w:ascii="Times New Roman" w:hAnsi="Times New Roman"/>
                <w:sz w:val="20"/>
                <w:szCs w:val="20"/>
              </w:rPr>
              <w:t xml:space="preserve"> специалист отдела бюджетного и бухгалтерского учета и отчетности и бюджетного надзора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долевая (1/2 доли)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49,22</w:t>
            </w: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E8636C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Default="00E8636C" w:rsidP="003B049C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E8636C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B04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636C" w:rsidRPr="003550BE" w:rsidRDefault="00E8636C" w:rsidP="003B0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176 710,21</w:t>
            </w:r>
          </w:p>
        </w:tc>
      </w:tr>
    </w:tbl>
    <w:p w:rsidR="00E8636C" w:rsidRPr="003550BE" w:rsidRDefault="00E8636C" w:rsidP="00101164">
      <w:pPr>
        <w:rPr>
          <w:rFonts w:ascii="Times New Roman" w:hAnsi="Times New Roman"/>
        </w:rPr>
      </w:pPr>
    </w:p>
    <w:sectPr w:rsidR="00E8636C" w:rsidRPr="003550BE" w:rsidSect="00B97F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97A"/>
    <w:multiLevelType w:val="hybridMultilevel"/>
    <w:tmpl w:val="552A83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A85"/>
    <w:rsid w:val="000048DA"/>
    <w:rsid w:val="00024E07"/>
    <w:rsid w:val="000320D0"/>
    <w:rsid w:val="000448B0"/>
    <w:rsid w:val="000476A5"/>
    <w:rsid w:val="00052480"/>
    <w:rsid w:val="000542E0"/>
    <w:rsid w:val="0006058B"/>
    <w:rsid w:val="00072432"/>
    <w:rsid w:val="00081A29"/>
    <w:rsid w:val="00087CAA"/>
    <w:rsid w:val="000E452F"/>
    <w:rsid w:val="000F19CD"/>
    <w:rsid w:val="000F3D8E"/>
    <w:rsid w:val="000F7D8D"/>
    <w:rsid w:val="00101164"/>
    <w:rsid w:val="00122FCA"/>
    <w:rsid w:val="0012535D"/>
    <w:rsid w:val="00130F62"/>
    <w:rsid w:val="001571B6"/>
    <w:rsid w:val="00160695"/>
    <w:rsid w:val="001E78D9"/>
    <w:rsid w:val="001F5817"/>
    <w:rsid w:val="00202231"/>
    <w:rsid w:val="00214E64"/>
    <w:rsid w:val="002475B3"/>
    <w:rsid w:val="002938EF"/>
    <w:rsid w:val="002A0489"/>
    <w:rsid w:val="002B2536"/>
    <w:rsid w:val="002F5BFB"/>
    <w:rsid w:val="00307CA1"/>
    <w:rsid w:val="00311D88"/>
    <w:rsid w:val="003550BE"/>
    <w:rsid w:val="003B049C"/>
    <w:rsid w:val="003B4C28"/>
    <w:rsid w:val="003C232E"/>
    <w:rsid w:val="003C3979"/>
    <w:rsid w:val="003D0B86"/>
    <w:rsid w:val="003D15BF"/>
    <w:rsid w:val="003E2E5C"/>
    <w:rsid w:val="00427EFE"/>
    <w:rsid w:val="004625E3"/>
    <w:rsid w:val="00481AC5"/>
    <w:rsid w:val="004A64F5"/>
    <w:rsid w:val="004C7336"/>
    <w:rsid w:val="004E2A85"/>
    <w:rsid w:val="005216DD"/>
    <w:rsid w:val="0052740B"/>
    <w:rsid w:val="005607F6"/>
    <w:rsid w:val="005942CC"/>
    <w:rsid w:val="005C6C9A"/>
    <w:rsid w:val="005F515C"/>
    <w:rsid w:val="005F570B"/>
    <w:rsid w:val="00610ACB"/>
    <w:rsid w:val="00625A58"/>
    <w:rsid w:val="00642196"/>
    <w:rsid w:val="00664563"/>
    <w:rsid w:val="0066676F"/>
    <w:rsid w:val="006720E8"/>
    <w:rsid w:val="00676A3C"/>
    <w:rsid w:val="0069298D"/>
    <w:rsid w:val="00695EBE"/>
    <w:rsid w:val="006A3DC3"/>
    <w:rsid w:val="006C0BB0"/>
    <w:rsid w:val="006D0559"/>
    <w:rsid w:val="006F4441"/>
    <w:rsid w:val="0070609A"/>
    <w:rsid w:val="00715AC3"/>
    <w:rsid w:val="0072455B"/>
    <w:rsid w:val="00734CEE"/>
    <w:rsid w:val="00781F60"/>
    <w:rsid w:val="00783232"/>
    <w:rsid w:val="007F667D"/>
    <w:rsid w:val="00804910"/>
    <w:rsid w:val="00825852"/>
    <w:rsid w:val="00825D57"/>
    <w:rsid w:val="008E4664"/>
    <w:rsid w:val="008F448A"/>
    <w:rsid w:val="008F4BDA"/>
    <w:rsid w:val="00904B2B"/>
    <w:rsid w:val="00957570"/>
    <w:rsid w:val="00963A66"/>
    <w:rsid w:val="00973C73"/>
    <w:rsid w:val="00975E1A"/>
    <w:rsid w:val="009970A8"/>
    <w:rsid w:val="009A512B"/>
    <w:rsid w:val="009D0DA7"/>
    <w:rsid w:val="009F6D02"/>
    <w:rsid w:val="00A22C16"/>
    <w:rsid w:val="00A41AC2"/>
    <w:rsid w:val="00A52B5E"/>
    <w:rsid w:val="00A578AC"/>
    <w:rsid w:val="00A61C6B"/>
    <w:rsid w:val="00A80B70"/>
    <w:rsid w:val="00A867D8"/>
    <w:rsid w:val="00A966A1"/>
    <w:rsid w:val="00AD69F8"/>
    <w:rsid w:val="00B000E6"/>
    <w:rsid w:val="00B36CD8"/>
    <w:rsid w:val="00B73DFE"/>
    <w:rsid w:val="00B84A5D"/>
    <w:rsid w:val="00B86CE5"/>
    <w:rsid w:val="00B97F93"/>
    <w:rsid w:val="00BB3638"/>
    <w:rsid w:val="00BC3D09"/>
    <w:rsid w:val="00BE3476"/>
    <w:rsid w:val="00BE3575"/>
    <w:rsid w:val="00BE3E34"/>
    <w:rsid w:val="00C13D5F"/>
    <w:rsid w:val="00C224ED"/>
    <w:rsid w:val="00C45CA4"/>
    <w:rsid w:val="00C470CF"/>
    <w:rsid w:val="00C54DA2"/>
    <w:rsid w:val="00C57FC5"/>
    <w:rsid w:val="00C654D7"/>
    <w:rsid w:val="00C84BB7"/>
    <w:rsid w:val="00C87E1F"/>
    <w:rsid w:val="00CA3235"/>
    <w:rsid w:val="00CB1299"/>
    <w:rsid w:val="00CE1528"/>
    <w:rsid w:val="00D0031C"/>
    <w:rsid w:val="00D07C4E"/>
    <w:rsid w:val="00D12E15"/>
    <w:rsid w:val="00D20AD1"/>
    <w:rsid w:val="00D578F9"/>
    <w:rsid w:val="00DA024C"/>
    <w:rsid w:val="00DB0ACF"/>
    <w:rsid w:val="00DF62B2"/>
    <w:rsid w:val="00E03F3B"/>
    <w:rsid w:val="00E25EE2"/>
    <w:rsid w:val="00E5492D"/>
    <w:rsid w:val="00E73B85"/>
    <w:rsid w:val="00E75405"/>
    <w:rsid w:val="00E8636C"/>
    <w:rsid w:val="00EA017F"/>
    <w:rsid w:val="00EA3BA1"/>
    <w:rsid w:val="00EA68DC"/>
    <w:rsid w:val="00EE705E"/>
    <w:rsid w:val="00EE748F"/>
    <w:rsid w:val="00F148BD"/>
    <w:rsid w:val="00F24C6C"/>
    <w:rsid w:val="00F61800"/>
    <w:rsid w:val="00FE0CA3"/>
    <w:rsid w:val="00FE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A8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тиль"/>
    <w:uiPriority w:val="99"/>
    <w:rsid w:val="004E2A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10116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3C2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1113</Words>
  <Characters>6348</Characters>
  <Application>Microsoft Office Outlook</Application>
  <DocSecurity>0</DocSecurity>
  <Lines>0</Lines>
  <Paragraphs>0</Paragraphs>
  <ScaleCrop>false</ScaleCrop>
  <Company>фу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муниципальных служащих Финансового управления администрации муниципального образования городского округа «Усинск» u членов их семей за 2012 год</dc:title>
  <dc:subject/>
  <dc:creator>Буряк</dc:creator>
  <cp:keywords/>
  <dc:description/>
  <cp:lastModifiedBy>Зеленская</cp:lastModifiedBy>
  <cp:revision>3</cp:revision>
  <dcterms:created xsi:type="dcterms:W3CDTF">2013-06-03T08:12:00Z</dcterms:created>
  <dcterms:modified xsi:type="dcterms:W3CDTF">2013-06-04T08:54:00Z</dcterms:modified>
</cp:coreProperties>
</file>