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82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939FF" w:rsidRPr="005939F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939FF" w:rsidRPr="005939F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75FFA" w:rsidRDefault="00B76638" w:rsidP="00775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Булаева </w:t>
            </w:r>
            <w:r w:rsidR="00775FFA">
              <w:rPr>
                <w:rFonts w:ascii="Times New Roman" w:hAnsi="Times New Roman"/>
                <w:b/>
                <w:bCs/>
                <w:sz w:val="24"/>
                <w:szCs w:val="24"/>
              </w:rPr>
              <w:t>Светлана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B76638" w:rsidP="00D24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B7836" w:rsidRDefault="00B76638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  <w:r w:rsidR="00781BB9"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, земельный участок</w:t>
            </w:r>
            <w:r w:rsidR="003B7836" w:rsidRPr="003B7836">
              <w:rPr>
                <w:rFonts w:ascii="Times New Roman" w:hAnsi="Times New Roman"/>
                <w:b/>
                <w:bCs/>
                <w:sz w:val="24"/>
                <w:szCs w:val="24"/>
              </w:rPr>
              <w:t>,2-</w:t>
            </w:r>
            <w:r w:rsidR="003B7836">
              <w:rPr>
                <w:rFonts w:ascii="Times New Roman" w:hAnsi="Times New Roman"/>
                <w:b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="00B76638"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олевая</w:t>
            </w:r>
            <w:r w:rsidR="00781BB9"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DA6005"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  <w:r w:rsidR="00B03349">
              <w:rPr>
                <w:rFonts w:ascii="Times New Roman" w:hAnsi="Times New Roman"/>
                <w:b/>
                <w:bCs/>
                <w:sz w:val="24"/>
                <w:szCs w:val="24"/>
              </w:rPr>
              <w:t>,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49,4</w:t>
            </w:r>
            <w:r w:rsidR="00DA6005"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; 615</w:t>
            </w:r>
            <w:r w:rsidR="003B7836">
              <w:rPr>
                <w:rFonts w:ascii="Times New Roman" w:hAnsi="Times New Roman"/>
                <w:b/>
                <w:bCs/>
                <w:sz w:val="24"/>
                <w:szCs w:val="24"/>
              </w:rPr>
              <w:t>;54,3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3B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76379" w:rsidRDefault="00A76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788094.72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752C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6638" w:rsidRPr="005752C3" w:rsidTr="00D2417F">
        <w:trPr>
          <w:trHeight w:val="201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EC3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7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836">
              <w:rPr>
                <w:rFonts w:ascii="Times New Roman" w:hAnsi="Times New Roman"/>
                <w:b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B76638" w:rsidRPr="005752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EC3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17F" w:rsidRPr="005752C3" w:rsidRDefault="00D24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76638" w:rsidRPr="005752C3" w:rsidRDefault="00B76638" w:rsidP="00D241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836">
              <w:rPr>
                <w:rFonts w:ascii="Times New Roman" w:hAnsi="Times New Roman"/>
                <w:b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726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B03349" w:rsidP="00D24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8" w:rsidRPr="005752C3" w:rsidRDefault="00F2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2C3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5939FF"/>
    <w:rsid w:val="000E2EB7"/>
    <w:rsid w:val="000F7565"/>
    <w:rsid w:val="0011282E"/>
    <w:rsid w:val="0012564E"/>
    <w:rsid w:val="00154416"/>
    <w:rsid w:val="00386BC3"/>
    <w:rsid w:val="003B7836"/>
    <w:rsid w:val="003E2E48"/>
    <w:rsid w:val="00412C68"/>
    <w:rsid w:val="0043760A"/>
    <w:rsid w:val="00487E81"/>
    <w:rsid w:val="00557D6A"/>
    <w:rsid w:val="005752C3"/>
    <w:rsid w:val="005939FF"/>
    <w:rsid w:val="005F54DD"/>
    <w:rsid w:val="00691D05"/>
    <w:rsid w:val="00695E4F"/>
    <w:rsid w:val="007260A5"/>
    <w:rsid w:val="007615B0"/>
    <w:rsid w:val="00775FFA"/>
    <w:rsid w:val="00781BB9"/>
    <w:rsid w:val="007D03FA"/>
    <w:rsid w:val="00895AE0"/>
    <w:rsid w:val="008C1C0A"/>
    <w:rsid w:val="00935F15"/>
    <w:rsid w:val="00A00873"/>
    <w:rsid w:val="00A43C32"/>
    <w:rsid w:val="00A76379"/>
    <w:rsid w:val="00B03349"/>
    <w:rsid w:val="00B76638"/>
    <w:rsid w:val="00D2417F"/>
    <w:rsid w:val="00DA0750"/>
    <w:rsid w:val="00DA6005"/>
    <w:rsid w:val="00E811C3"/>
    <w:rsid w:val="00EB5C80"/>
    <w:rsid w:val="00EC3F9B"/>
    <w:rsid w:val="00F25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erver\TEMP\&#1041;&#1077;&#1076;&#1085;&#1086;&#1074;&#1072;%20&#1045;&#1042;\&#1057;&#1055;&#1056;&#1040;&#1042;&#1050;&#1048;\BulaevaSN_1603202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BulaevaSN_16032021</Template>
  <TotalTime>2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Булаева Светлана Николаевна</dc:creator>
  <cp:lastModifiedBy>Булаева Светлана Николаевна</cp:lastModifiedBy>
  <cp:revision>1</cp:revision>
  <dcterms:created xsi:type="dcterms:W3CDTF">2021-03-17T10:03:00Z</dcterms:created>
  <dcterms:modified xsi:type="dcterms:W3CDTF">2021-03-17T10:05:00Z</dcterms:modified>
</cp:coreProperties>
</file>