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329" w:rsidRDefault="00274329" w:rsidP="00CC33C6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F30">
        <w:rPr>
          <w:rFonts w:ascii="Times New Roman" w:hAnsi="Times New Roman" w:cs="Times New Roman"/>
          <w:sz w:val="28"/>
          <w:szCs w:val="28"/>
        </w:rPr>
        <w:t>СВЕДЕНИЯ</w:t>
      </w:r>
    </w:p>
    <w:p w:rsidR="00274329" w:rsidRDefault="00274329" w:rsidP="008525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75F30">
        <w:rPr>
          <w:rFonts w:ascii="Times New Roman" w:hAnsi="Times New Roman" w:cs="Times New Roman"/>
          <w:sz w:val="28"/>
          <w:szCs w:val="28"/>
        </w:rPr>
        <w:t xml:space="preserve"> доходах, об имуществе и обязательствах имущественного характера лиц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5F30">
        <w:rPr>
          <w:rFonts w:ascii="Times New Roman" w:hAnsi="Times New Roman" w:cs="Times New Roman"/>
          <w:sz w:val="28"/>
          <w:szCs w:val="28"/>
        </w:rPr>
        <w:t xml:space="preserve"> замещающих должности руководителей муниципальных учреждений Клинцовского района, и членов их семей на официальном сайте администрации Клинцовского района для опубликования за отчетный период </w:t>
      </w:r>
    </w:p>
    <w:p w:rsidR="00274329" w:rsidRPr="00375F30" w:rsidRDefault="00274329" w:rsidP="00CC33C6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F30">
        <w:rPr>
          <w:rFonts w:ascii="Times New Roman" w:hAnsi="Times New Roman" w:cs="Times New Roman"/>
          <w:sz w:val="28"/>
          <w:szCs w:val="28"/>
        </w:rPr>
        <w:t xml:space="preserve">с </w:t>
      </w:r>
      <w:r w:rsidRPr="00375F30">
        <w:rPr>
          <w:rFonts w:ascii="Times New Roman" w:hAnsi="Times New Roman" w:cs="Times New Roman"/>
          <w:sz w:val="28"/>
          <w:szCs w:val="28"/>
          <w:u w:val="single"/>
        </w:rPr>
        <w:t>1 января 201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375F30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75F30">
        <w:rPr>
          <w:rFonts w:ascii="Times New Roman" w:hAnsi="Times New Roman" w:cs="Times New Roman"/>
          <w:sz w:val="28"/>
          <w:szCs w:val="28"/>
        </w:rPr>
        <w:t xml:space="preserve">  по </w:t>
      </w:r>
      <w:r w:rsidRPr="00852526">
        <w:rPr>
          <w:rFonts w:ascii="Times New Roman" w:hAnsi="Times New Roman" w:cs="Times New Roman"/>
          <w:sz w:val="28"/>
          <w:szCs w:val="28"/>
          <w:u w:val="single"/>
        </w:rPr>
        <w:t>31 декабря 201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852526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75F30">
        <w:rPr>
          <w:rFonts w:ascii="Times New Roman" w:hAnsi="Times New Roman" w:cs="Times New Roman"/>
          <w:sz w:val="28"/>
          <w:szCs w:val="28"/>
        </w:rPr>
        <w:t>.</w:t>
      </w:r>
    </w:p>
    <w:p w:rsidR="00274329" w:rsidRPr="00375F30" w:rsidRDefault="00274329" w:rsidP="00CC33C6">
      <w:pPr>
        <w:jc w:val="center"/>
        <w:rPr>
          <w:rFonts w:ascii="Times New Roman" w:hAnsi="Times New Roman" w:cs="Times New Roman"/>
        </w:rPr>
      </w:pPr>
    </w:p>
    <w:p w:rsidR="00274329" w:rsidRPr="00375F30" w:rsidRDefault="00274329" w:rsidP="00CC33C6">
      <w:pPr>
        <w:jc w:val="center"/>
        <w:rPr>
          <w:rFonts w:ascii="Times New Roman" w:hAnsi="Times New Roman" w:cs="Times New Roman"/>
        </w:rPr>
      </w:pPr>
    </w:p>
    <w:p w:rsidR="00274329" w:rsidRPr="00375F30" w:rsidRDefault="00274329" w:rsidP="00373242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9"/>
        <w:gridCol w:w="1279"/>
        <w:gridCol w:w="1499"/>
        <w:gridCol w:w="1592"/>
        <w:gridCol w:w="1060"/>
        <w:gridCol w:w="1560"/>
        <w:gridCol w:w="2062"/>
      </w:tblGrid>
      <w:tr w:rsidR="00274329" w:rsidRPr="00373242" w:rsidTr="00373242"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ind w:left="-101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Фамилия,</w:t>
            </w:r>
            <w:r w:rsidRPr="00373242">
              <w:rPr>
                <w:rFonts w:ascii="Times New Roman" w:hAnsi="Times New Roman" w:cs="Times New Roman"/>
              </w:rPr>
              <w:br/>
              <w:t>Имя,</w:t>
            </w:r>
            <w:r w:rsidRPr="00373242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Общая сумма декларированного годового дохода за отчетный период (руб)</w:t>
            </w:r>
          </w:p>
        </w:tc>
        <w:tc>
          <w:tcPr>
            <w:tcW w:w="4212" w:type="dxa"/>
            <w:gridSpan w:val="3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Перечень объектов недвижимого </w:t>
            </w:r>
            <w:r w:rsidRPr="00373242">
              <w:rPr>
                <w:rFonts w:ascii="Times New Roman" w:hAnsi="Times New Roman" w:cs="Times New Roman"/>
              </w:rPr>
              <w:br/>
              <w:t>имущества, принадлежащих на праве собственности или находящихся в пользовании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274329" w:rsidRPr="00373242" w:rsidTr="00373242"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Вид объекта </w:t>
            </w:r>
            <w:r w:rsidRPr="00373242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Страна </w:t>
            </w:r>
            <w:r w:rsidRPr="00373242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</w:t>
            </w:r>
          </w:p>
        </w:tc>
      </w:tr>
      <w:tr w:rsidR="00274329" w:rsidRPr="00373242" w:rsidTr="00373242">
        <w:trPr>
          <w:trHeight w:val="1885"/>
        </w:trPr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Загоруй Ольга Петровна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 МБОУ – «Клинцовский районный Центр ПМСС»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118995,83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Автомобиль легковой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Пежо 206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Загоруй Иван Иванович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Безработный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48119,93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Песенок Евгений Максимович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Ученик 7 класса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13709,96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Рассоленко Людмила Ивановна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Руководитель МБУ – Комплексный центр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297240,56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Рассоленко Юрий Викторович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390203,86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Легковой автомобиль: </w:t>
            </w:r>
            <w:r w:rsidRPr="00373242">
              <w:rPr>
                <w:rFonts w:ascii="Times New Roman" w:hAnsi="Times New Roman" w:cs="Times New Roman"/>
                <w:lang w:val="en-US"/>
              </w:rPr>
              <w:t xml:space="preserve">Renault </w:t>
            </w:r>
            <w:r w:rsidRPr="00373242">
              <w:rPr>
                <w:rFonts w:ascii="Times New Roman" w:hAnsi="Times New Roman" w:cs="Times New Roman"/>
              </w:rPr>
              <w:t>«</w:t>
            </w:r>
            <w:r w:rsidRPr="00373242">
              <w:rPr>
                <w:rFonts w:ascii="Times New Roman" w:hAnsi="Times New Roman" w:cs="Times New Roman"/>
                <w:lang w:val="en-US"/>
              </w:rPr>
              <w:t>Laguna</w:t>
            </w:r>
            <w:r w:rsidRPr="00373242">
              <w:rPr>
                <w:rFonts w:ascii="Times New Roman" w:hAnsi="Times New Roman" w:cs="Times New Roman"/>
              </w:rPr>
              <w:t>»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Ласая Светлана Петровна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 МБОУ – Первомайская СОШ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528168,51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242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242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242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242">
              <w:rPr>
                <w:rFonts w:ascii="Times New Roman" w:hAnsi="Times New Roman" w:cs="Times New Roman"/>
              </w:rPr>
              <w:t xml:space="preserve">Автомобиль легковой Инфинити </w:t>
            </w:r>
            <w:r w:rsidRPr="00373242">
              <w:rPr>
                <w:rFonts w:ascii="Times New Roman" w:hAnsi="Times New Roman" w:cs="Times New Roman"/>
                <w:lang w:val="en-US"/>
              </w:rPr>
              <w:t>FX35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Зубарев Роман Викторович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 МБОУ – Коржовоголубовская СОШ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242">
              <w:rPr>
                <w:rFonts w:ascii="Times New Roman" w:hAnsi="Times New Roman" w:cs="Times New Roman"/>
                <w:lang w:val="en-US"/>
              </w:rPr>
              <w:t>461998</w:t>
            </w:r>
            <w:r w:rsidRPr="00373242">
              <w:rPr>
                <w:rFonts w:ascii="Times New Roman" w:hAnsi="Times New Roman" w:cs="Times New Roman"/>
              </w:rPr>
              <w:t>,</w:t>
            </w:r>
            <w:r w:rsidRPr="00373242">
              <w:rPr>
                <w:rFonts w:ascii="Times New Roman" w:hAnsi="Times New Roman" w:cs="Times New Roman"/>
                <w:lang w:val="en-US"/>
              </w:rPr>
              <w:t>78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Легковой автомобиль: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Нива-Шевроле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Зубарева Наталья Борисовна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ГБУЗ «БОПТД» Клинцовское отделение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108000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555"/>
        </w:trPr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Зубарева Екатерина Романовна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Учащаяся школы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rPr>
          <w:trHeight w:val="21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855"/>
        </w:trPr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Трубицына Татьяна Викторовна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МБОУ – Смотровобудская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374702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участок: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приусадебный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rPr>
          <w:trHeight w:val="405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Трубицын Сергей Владимирович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Сторож, ГУП «Брянскпецремонт»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289626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Трубицын Павел Сергеевич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Учащийся школы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rPr>
          <w:trHeight w:val="690"/>
        </w:trPr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Гончаров Петр Григорьевич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МБОУ – Рожновская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557636,35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rPr>
          <w:trHeight w:val="435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Квартиры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33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Гаражи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555"/>
        </w:trPr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Гончарова Раиса Семеновна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112314,17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rPr>
          <w:trHeight w:val="51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214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Дачный домик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345"/>
        </w:trPr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Швед Александр Константинович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МБОУ – Чемерновская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823213,41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242">
              <w:rPr>
                <w:rFonts w:ascii="Times New Roman" w:hAnsi="Times New Roman" w:cs="Times New Roman"/>
              </w:rPr>
              <w:t>Автомобиль легковой: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242">
              <w:rPr>
                <w:rFonts w:ascii="Times New Roman" w:hAnsi="Times New Roman" w:cs="Times New Roman"/>
                <w:lang w:val="en-US"/>
              </w:rPr>
              <w:t>FORD FOCUS</w:t>
            </w:r>
          </w:p>
        </w:tc>
      </w:tr>
      <w:tr w:rsidR="00274329" w:rsidRPr="00373242" w:rsidTr="00373242">
        <w:trPr>
          <w:trHeight w:val="45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45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Швед Лариса Петровна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Учитель,  МБОУ – Чемерновская СОШ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459048,59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rPr>
          <w:trHeight w:val="495"/>
        </w:trPr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Трущенко Алла Николаевна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МБОУ – Гулёвская СОШ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479600,63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Автомобиль легковой: 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Шкода-Октавиа</w:t>
            </w:r>
          </w:p>
        </w:tc>
      </w:tr>
      <w:tr w:rsidR="00274329" w:rsidRPr="00373242" w:rsidTr="00373242">
        <w:trPr>
          <w:trHeight w:val="27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197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пай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345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пай (общая долевая собственность)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1/593 из 23720000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255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пай (общая долевая собственность)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1/150 из 6000000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135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Квартира (общая долевая собственность)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25,1 из 345,2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216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118,9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216"/>
        </w:trPr>
        <w:tc>
          <w:tcPr>
            <w:tcW w:w="1419" w:type="dxa"/>
            <w:tcBorders>
              <w:top w:val="nil"/>
            </w:tcBorders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tcBorders>
              <w:top w:val="nil"/>
            </w:tcBorders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nil"/>
            </w:tcBorders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Исайкина Наталья Валерьевна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МБДОУ  «Затишский детский сад «Ёлочка»»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228295,45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Автомобиль легковой: 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ВАЗ 21144</w:t>
            </w:r>
          </w:p>
        </w:tc>
      </w:tr>
      <w:tr w:rsidR="00274329" w:rsidRPr="00373242" w:rsidTr="00373242">
        <w:trPr>
          <w:trHeight w:val="1065"/>
        </w:trPr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Исайкин Сергей Алексеевич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Индивидуальный предприниматель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85794,42</w:t>
            </w:r>
          </w:p>
        </w:tc>
        <w:tc>
          <w:tcPr>
            <w:tcW w:w="159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0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60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Автомобиль легковой: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242">
              <w:rPr>
                <w:rFonts w:ascii="Times New Roman" w:hAnsi="Times New Roman" w:cs="Times New Roman"/>
                <w:lang w:val="en-US"/>
              </w:rPr>
              <w:t xml:space="preserve">Volkswagen </w:t>
            </w:r>
            <w:r w:rsidRPr="00373242">
              <w:rPr>
                <w:rFonts w:ascii="Times New Roman" w:hAnsi="Times New Roman" w:cs="Times New Roman"/>
              </w:rPr>
              <w:t>«</w:t>
            </w:r>
            <w:r w:rsidRPr="00373242">
              <w:rPr>
                <w:rFonts w:ascii="Times New Roman" w:hAnsi="Times New Roman" w:cs="Times New Roman"/>
                <w:lang w:val="en-US"/>
              </w:rPr>
              <w:t>SHARAN</w:t>
            </w:r>
            <w:r w:rsidRPr="00373242">
              <w:rPr>
                <w:rFonts w:ascii="Times New Roman" w:hAnsi="Times New Roman" w:cs="Times New Roman"/>
              </w:rPr>
              <w:t>»</w:t>
            </w:r>
          </w:p>
        </w:tc>
      </w:tr>
      <w:tr w:rsidR="00274329" w:rsidRPr="00373242" w:rsidTr="00373242">
        <w:trPr>
          <w:trHeight w:val="45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Автомобиль грузовой: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ГАЗ – 33-02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Исайкин Алексей Сергеевич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Учащийся школы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Сидоренко Ольга Ростиславна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МБОУ – Великотопальская СОШ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674219,86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242">
              <w:rPr>
                <w:rFonts w:ascii="Times New Roman" w:hAnsi="Times New Roman" w:cs="Times New Roman"/>
              </w:rPr>
              <w:t xml:space="preserve">Автомобиль легковой: </w:t>
            </w:r>
            <w:r w:rsidRPr="00373242">
              <w:rPr>
                <w:rFonts w:ascii="Times New Roman" w:hAnsi="Times New Roman" w:cs="Times New Roman"/>
                <w:lang w:val="en-US"/>
              </w:rPr>
              <w:t>FOLKSWAGEN GETTA</w:t>
            </w:r>
          </w:p>
        </w:tc>
      </w:tr>
      <w:tr w:rsidR="00274329" w:rsidRPr="00373242" w:rsidTr="00373242"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Сидоренко Михаил Павлович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Водитель,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СПК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«Родина»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364584,95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  <w:p w:rsidR="00274329" w:rsidRPr="00373242" w:rsidRDefault="00274329" w:rsidP="00373242">
            <w:pPr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(жилищное строительство)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участок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54,1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3157,64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Сельскохозяйственная техника: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Трактор Т-25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372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24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285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Сарай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24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15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Летняя кухня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Дубоделова Людмила Васильевна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МБОУ- Ущерпская СОШ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488847,60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 (общая доля 1/3 доля)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rPr>
          <w:trHeight w:val="510"/>
        </w:trPr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Дубоделов Николай Павлович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Учитель, МБОУ – Ущерпская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510932,21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Автомобиль легковой: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Рено </w:t>
            </w:r>
            <w:r w:rsidRPr="00373242">
              <w:rPr>
                <w:rFonts w:ascii="Times New Roman" w:hAnsi="Times New Roman" w:cs="Times New Roman"/>
                <w:lang w:val="en-US"/>
              </w:rPr>
              <w:t>Megane</w:t>
            </w:r>
            <w:r w:rsidRPr="00373242">
              <w:rPr>
                <w:rFonts w:ascii="Times New Roman" w:hAnsi="Times New Roman" w:cs="Times New Roman"/>
              </w:rPr>
              <w:t xml:space="preserve"> </w:t>
            </w:r>
            <w:r w:rsidRPr="00373242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274329" w:rsidRPr="00373242" w:rsidTr="00373242">
        <w:trPr>
          <w:trHeight w:val="495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 (общая доля 1/3 доля)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Дубоделов Андрей Николаевич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Учащийся школы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rPr>
          <w:trHeight w:val="285"/>
        </w:trPr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Ахремцева Нина Владимировна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МБОУ – Киваевская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691545,53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43000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Автомобиль легковой: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242">
              <w:rPr>
                <w:rFonts w:ascii="Times New Roman" w:hAnsi="Times New Roman" w:cs="Times New Roman"/>
                <w:lang w:val="en-US"/>
              </w:rPr>
              <w:t>AUDI 80</w:t>
            </w:r>
          </w:p>
        </w:tc>
      </w:tr>
      <w:tr w:rsidR="00274329" w:rsidRPr="00373242" w:rsidTr="00373242">
        <w:trPr>
          <w:trHeight w:val="24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43000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225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 (общая доля 1/4)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630"/>
        </w:trPr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Ахремцев Василий Николаевич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завхоз школы, МБОУ – Киваевская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176031,96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43000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Сельскохозяйственная техника: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трактор Т-25</w:t>
            </w:r>
          </w:p>
        </w:tc>
      </w:tr>
      <w:tr w:rsidR="00274329" w:rsidRPr="00373242" w:rsidTr="00373242">
        <w:trPr>
          <w:trHeight w:val="345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27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 (общая доля 1/4)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  <w:color w:val="FF0000"/>
              </w:rPr>
              <w:t>Ахремцев Владислав Васильевич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учащийся школы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12790,69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 (общая доля 1/4)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680019" w:rsidTr="00373242">
        <w:tc>
          <w:tcPr>
            <w:tcW w:w="1419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Селезнев Василий Иванович</w:t>
            </w:r>
          </w:p>
        </w:tc>
        <w:tc>
          <w:tcPr>
            <w:tcW w:w="1279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Директор, МБОУ – Медвёдовская СОШ</w:t>
            </w:r>
          </w:p>
        </w:tc>
        <w:tc>
          <w:tcPr>
            <w:tcW w:w="1499" w:type="dxa"/>
            <w:vAlign w:val="center"/>
          </w:tcPr>
          <w:p w:rsidR="00274329" w:rsidRPr="00EB2686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377309</w:t>
            </w:r>
            <w:r>
              <w:rPr>
                <w:rFonts w:ascii="Times New Roman" w:hAnsi="Times New Roman" w:cs="Times New Roman"/>
              </w:rPr>
              <w:t>,18</w:t>
            </w: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Автомобиль легковой: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Лада 111830</w:t>
            </w:r>
          </w:p>
        </w:tc>
      </w:tr>
      <w:tr w:rsidR="00274329" w:rsidRPr="00680019" w:rsidTr="00373242">
        <w:trPr>
          <w:trHeight w:val="795"/>
        </w:trPr>
        <w:tc>
          <w:tcPr>
            <w:tcW w:w="141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Селезнёва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Ольга Евгеньевна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Воспитатель ГПД, МБОУ – Медвёдовская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248079,57</w:t>
            </w: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Земельный участок (общая доля 1/2)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2701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680019" w:rsidTr="00373242">
        <w:trPr>
          <w:trHeight w:val="720"/>
        </w:trPr>
        <w:tc>
          <w:tcPr>
            <w:tcW w:w="141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Жилой дом (общая доля 1/2)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rPr>
          <w:trHeight w:val="840"/>
        </w:trPr>
        <w:tc>
          <w:tcPr>
            <w:tcW w:w="141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Селезнева Елена Васильевна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Учащаяся школы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Земельный участок (общая доля 1/2)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2701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680019" w:rsidTr="00373242">
        <w:trPr>
          <w:trHeight w:val="165"/>
        </w:trPr>
        <w:tc>
          <w:tcPr>
            <w:tcW w:w="141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Жилой дом (общая доля 1/2)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c>
          <w:tcPr>
            <w:tcW w:w="1419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680019">
              <w:rPr>
                <w:rFonts w:ascii="Times New Roman" w:hAnsi="Times New Roman" w:cs="Times New Roman"/>
              </w:rPr>
              <w:t>Бондаренко Елена Васильевна</w:t>
            </w:r>
          </w:p>
        </w:tc>
        <w:tc>
          <w:tcPr>
            <w:tcW w:w="1279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Директор, МБОУ – Лопатенская СОШ</w:t>
            </w:r>
          </w:p>
        </w:tc>
        <w:tc>
          <w:tcPr>
            <w:tcW w:w="1499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329685,88</w:t>
            </w: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Квартира (общая доля 1/2)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79,1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680019" w:rsidTr="00373242">
        <w:trPr>
          <w:trHeight w:val="765"/>
        </w:trPr>
        <w:tc>
          <w:tcPr>
            <w:tcW w:w="141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Буравлева Светлана Васильевна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Директор, МБОУ – Смолевичская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442582,34</w:t>
            </w: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>(приусадебный)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680019" w:rsidTr="00373242">
        <w:trPr>
          <w:trHeight w:val="495"/>
        </w:trPr>
        <w:tc>
          <w:tcPr>
            <w:tcW w:w="141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rPr>
          <w:trHeight w:val="180"/>
        </w:trPr>
        <w:tc>
          <w:tcPr>
            <w:tcW w:w="141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Жилой дом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118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rPr>
          <w:trHeight w:val="255"/>
        </w:trPr>
        <w:tc>
          <w:tcPr>
            <w:tcW w:w="141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Дроздова Александра Николаевна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Директор, МБОУ – Мартьяновская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635896,91</w:t>
            </w:r>
          </w:p>
        </w:tc>
        <w:tc>
          <w:tcPr>
            <w:tcW w:w="1592" w:type="dxa"/>
            <w:vAlign w:val="center"/>
          </w:tcPr>
          <w:p w:rsidR="0027432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Земельный участок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(приусадебный)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80019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rPr>
          <w:trHeight w:val="345"/>
        </w:trPr>
        <w:tc>
          <w:tcPr>
            <w:tcW w:w="141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с/х пай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43000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rPr>
          <w:trHeight w:val="210"/>
        </w:trPr>
        <w:tc>
          <w:tcPr>
            <w:tcW w:w="141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Квартира (долевая собствен</w:t>
            </w:r>
            <w:r w:rsidRPr="00680019">
              <w:rPr>
                <w:rFonts w:ascii="Times New Roman" w:hAnsi="Times New Roman" w:cs="Times New Roman"/>
              </w:rPr>
              <w:br/>
              <w:t>ность)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82,2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rPr>
          <w:trHeight w:val="420"/>
        </w:trPr>
        <w:tc>
          <w:tcPr>
            <w:tcW w:w="141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rPr>
          <w:trHeight w:val="675"/>
        </w:trPr>
        <w:tc>
          <w:tcPr>
            <w:tcW w:w="141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Дроздов Александр Петрович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Учитель, МБОУ – Мартьяновская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398675,67</w:t>
            </w: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Автомобили легковые: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Форд-Мондео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Ниссан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Мототранспортные средства: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Мотоцикл «Урал»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Мотоцикл Иж «Планета -5»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Сельскохозяйственная техника: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Трактор Т-25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Трактор Т-40</w:t>
            </w:r>
          </w:p>
        </w:tc>
      </w:tr>
      <w:tr w:rsidR="00274329" w:rsidRPr="00680019" w:rsidTr="00373242">
        <w:trPr>
          <w:trHeight w:val="575"/>
        </w:trPr>
        <w:tc>
          <w:tcPr>
            <w:tcW w:w="141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Tr="00373242">
        <w:tblPrEx>
          <w:tblLook w:val="0000"/>
        </w:tblPrEx>
        <w:trPr>
          <w:trHeight w:val="373"/>
        </w:trPr>
        <w:tc>
          <w:tcPr>
            <w:tcW w:w="141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Киркоро Ольга Васильевна</w:t>
            </w:r>
          </w:p>
        </w:tc>
        <w:tc>
          <w:tcPr>
            <w:tcW w:w="127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МБУ- ХРК</w:t>
            </w:r>
          </w:p>
        </w:tc>
        <w:tc>
          <w:tcPr>
            <w:tcW w:w="149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514116,88</w:t>
            </w:r>
          </w:p>
        </w:tc>
        <w:tc>
          <w:tcPr>
            <w:tcW w:w="1592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60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легковой:</w:t>
            </w: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Хэндэ Туссон</w:t>
            </w:r>
          </w:p>
        </w:tc>
      </w:tr>
      <w:tr w:rsidR="00274329" w:rsidTr="00373242">
        <w:tblPrEx>
          <w:tblLook w:val="0000"/>
        </w:tblPrEx>
        <w:trPr>
          <w:trHeight w:val="371"/>
        </w:trPr>
        <w:tc>
          <w:tcPr>
            <w:tcW w:w="141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Киркоро Виктор Фёдорович</w:t>
            </w:r>
          </w:p>
        </w:tc>
        <w:tc>
          <w:tcPr>
            <w:tcW w:w="127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Мастер ОАО «Хотьковский автомост»</w:t>
            </w:r>
          </w:p>
        </w:tc>
        <w:tc>
          <w:tcPr>
            <w:tcW w:w="149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557918,54</w:t>
            </w:r>
          </w:p>
        </w:tc>
        <w:tc>
          <w:tcPr>
            <w:tcW w:w="1592" w:type="dxa"/>
          </w:tcPr>
          <w:p w:rsidR="00274329" w:rsidRDefault="00274329" w:rsidP="006A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</w:tcPr>
          <w:p w:rsidR="00274329" w:rsidRDefault="00274329" w:rsidP="006A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60" w:type="dxa"/>
          </w:tcPr>
          <w:p w:rsidR="00274329" w:rsidRDefault="00274329" w:rsidP="006A001B">
            <w:pPr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Tr="00373242">
        <w:tblPrEx>
          <w:tblLook w:val="0000"/>
        </w:tblPrEx>
        <w:trPr>
          <w:trHeight w:val="371"/>
        </w:trPr>
        <w:tc>
          <w:tcPr>
            <w:tcW w:w="141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Киркоро</w:t>
            </w: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Кирилл Викторович</w:t>
            </w:r>
          </w:p>
        </w:tc>
        <w:tc>
          <w:tcPr>
            <w:tcW w:w="127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Tr="00373242">
        <w:tblPrEx>
          <w:tblLook w:val="0000"/>
        </w:tblPrEx>
        <w:trPr>
          <w:trHeight w:val="371"/>
        </w:trPr>
        <w:tc>
          <w:tcPr>
            <w:tcW w:w="141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Киркоро Иван Викторович</w:t>
            </w:r>
          </w:p>
        </w:tc>
        <w:tc>
          <w:tcPr>
            <w:tcW w:w="127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74329" w:rsidRPr="00375F30" w:rsidRDefault="00274329" w:rsidP="007043EA">
      <w:pPr>
        <w:ind w:left="284"/>
        <w:jc w:val="center"/>
        <w:rPr>
          <w:rFonts w:ascii="Times New Roman" w:hAnsi="Times New Roman" w:cs="Times New Roman"/>
        </w:rPr>
      </w:pPr>
    </w:p>
    <w:sectPr w:rsidR="00274329" w:rsidRPr="00375F30" w:rsidSect="00E4379A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3C6"/>
    <w:rsid w:val="00080A05"/>
    <w:rsid w:val="000B0C5E"/>
    <w:rsid w:val="000C793F"/>
    <w:rsid w:val="001F79E2"/>
    <w:rsid w:val="002336AC"/>
    <w:rsid w:val="00274329"/>
    <w:rsid w:val="002913AF"/>
    <w:rsid w:val="002D0450"/>
    <w:rsid w:val="002D4EAD"/>
    <w:rsid w:val="00373242"/>
    <w:rsid w:val="00375F30"/>
    <w:rsid w:val="00384F83"/>
    <w:rsid w:val="00397C77"/>
    <w:rsid w:val="003F3941"/>
    <w:rsid w:val="004403CF"/>
    <w:rsid w:val="00440492"/>
    <w:rsid w:val="00452CB9"/>
    <w:rsid w:val="005348DA"/>
    <w:rsid w:val="005A2446"/>
    <w:rsid w:val="005F29A4"/>
    <w:rsid w:val="005F7D1A"/>
    <w:rsid w:val="00654A8B"/>
    <w:rsid w:val="00677123"/>
    <w:rsid w:val="00680019"/>
    <w:rsid w:val="006A001B"/>
    <w:rsid w:val="007043EA"/>
    <w:rsid w:val="007E2F3F"/>
    <w:rsid w:val="00852526"/>
    <w:rsid w:val="00867AA3"/>
    <w:rsid w:val="008701C5"/>
    <w:rsid w:val="008A7854"/>
    <w:rsid w:val="008F7E56"/>
    <w:rsid w:val="00980DB6"/>
    <w:rsid w:val="009F0DB2"/>
    <w:rsid w:val="00A97072"/>
    <w:rsid w:val="00AE7D72"/>
    <w:rsid w:val="00B14344"/>
    <w:rsid w:val="00CC33C6"/>
    <w:rsid w:val="00CF1643"/>
    <w:rsid w:val="00D54DC8"/>
    <w:rsid w:val="00DF1BA2"/>
    <w:rsid w:val="00E10CA5"/>
    <w:rsid w:val="00E4379A"/>
    <w:rsid w:val="00E74432"/>
    <w:rsid w:val="00EB2686"/>
    <w:rsid w:val="00F22DF4"/>
    <w:rsid w:val="00FB3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CB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C33C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5</Pages>
  <Words>1048</Words>
  <Characters>5977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2013-07-08T11:31:00Z</cp:lastPrinted>
  <dcterms:created xsi:type="dcterms:W3CDTF">2014-05-15T20:14:00Z</dcterms:created>
  <dcterms:modified xsi:type="dcterms:W3CDTF">2014-05-16T06:18:00Z</dcterms:modified>
</cp:coreProperties>
</file>