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9DA" w:rsidRPr="00897DAF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0709DA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0709DA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CE185D">
        <w:rPr>
          <w:rFonts w:ascii="Times New Roman" w:hAnsi="Times New Roman" w:cs="Times New Roman"/>
          <w:sz w:val="28"/>
          <w:szCs w:val="28"/>
          <w:u w:val="single"/>
        </w:rPr>
        <w:t>ведущего  специалиста  комитета по  управлению  муниципальным имуществом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 Амурской области и членов его семьи</w:t>
      </w:r>
    </w:p>
    <w:p w:rsidR="000709DA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0709DA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709DA" w:rsidRPr="004A3E49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0709DA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0709DA" w:rsidRPr="000A479E" w:rsidTr="005321A0">
        <w:trPr>
          <w:trHeight w:val="810"/>
        </w:trPr>
        <w:tc>
          <w:tcPr>
            <w:tcW w:w="1722" w:type="dxa"/>
            <w:vMerge w:val="restart"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 w:val="restart"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09DA" w:rsidRPr="000A479E" w:rsidTr="005321A0">
        <w:trPr>
          <w:trHeight w:val="300"/>
        </w:trPr>
        <w:tc>
          <w:tcPr>
            <w:tcW w:w="1722" w:type="dxa"/>
            <w:vMerge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0709DA" w:rsidRPr="000A479E" w:rsidTr="005321A0">
        <w:trPr>
          <w:trHeight w:val="300"/>
        </w:trPr>
        <w:tc>
          <w:tcPr>
            <w:tcW w:w="1722" w:type="dxa"/>
          </w:tcPr>
          <w:p w:rsidR="000709DA" w:rsidRPr="005321A0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21A0">
              <w:rPr>
                <w:rFonts w:ascii="Times New Roman" w:hAnsi="Times New Roman" w:cs="Times New Roman"/>
                <w:sz w:val="24"/>
                <w:szCs w:val="24"/>
              </w:rPr>
              <w:t>Шуйкина  Татьяна Владимировна</w:t>
            </w:r>
          </w:p>
        </w:tc>
        <w:tc>
          <w:tcPr>
            <w:tcW w:w="2085" w:type="dxa"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275798,57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Default="000709DA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 участок</w:t>
            </w:r>
          </w:p>
          <w:p w:rsidR="000709DA" w:rsidRPr="000A479E" w:rsidRDefault="000709DA" w:rsidP="005742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 дом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  <w:p w:rsidR="000709DA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41,6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0709DA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DA" w:rsidRPr="005321A0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FE1C7D" w:rsidRDefault="000709DA" w:rsidP="00B048B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общая долевая доля  1/3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0709DA" w:rsidRPr="000A479E" w:rsidTr="005321A0">
        <w:trPr>
          <w:trHeight w:val="300"/>
        </w:trPr>
        <w:tc>
          <w:tcPr>
            <w:tcW w:w="1722" w:type="dxa"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Шуйкин  Андрей  Михайлович</w:t>
            </w:r>
          </w:p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243037,00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576B06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FE1C7D" w:rsidRDefault="000709DA" w:rsidP="0053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М/автобус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HYUNAI</w:t>
            </w:r>
            <w:r w:rsidRPr="00FE1C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GRACE</w:t>
            </w:r>
          </w:p>
          <w:p w:rsidR="000709DA" w:rsidRPr="000A479E" w:rsidRDefault="000709DA" w:rsidP="005321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1C7D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</w:t>
            </w:r>
            <w:r w:rsidRPr="00FE1C7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</w:t>
            </w:r>
            <w:r w:rsidRPr="00FE1C7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 общая долевая доля  1/3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18,23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0709DA" w:rsidRPr="000A479E" w:rsidRDefault="000709DA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</w:tbl>
    <w:p w:rsidR="000709DA" w:rsidRPr="00897DAF" w:rsidRDefault="000709DA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709DA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6724F"/>
    <w:rsid w:val="000709DA"/>
    <w:rsid w:val="000A479E"/>
    <w:rsid w:val="001127E2"/>
    <w:rsid w:val="00140837"/>
    <w:rsid w:val="00144764"/>
    <w:rsid w:val="00164565"/>
    <w:rsid w:val="0019675B"/>
    <w:rsid w:val="001F7515"/>
    <w:rsid w:val="00264C51"/>
    <w:rsid w:val="002676EB"/>
    <w:rsid w:val="002A17D3"/>
    <w:rsid w:val="002E2839"/>
    <w:rsid w:val="003A17E6"/>
    <w:rsid w:val="004A3E49"/>
    <w:rsid w:val="005129DB"/>
    <w:rsid w:val="005321A0"/>
    <w:rsid w:val="00536D1D"/>
    <w:rsid w:val="0055333C"/>
    <w:rsid w:val="00560E62"/>
    <w:rsid w:val="005742F8"/>
    <w:rsid w:val="00576B06"/>
    <w:rsid w:val="005C2B4F"/>
    <w:rsid w:val="00897DAF"/>
    <w:rsid w:val="008A1A67"/>
    <w:rsid w:val="00AC0D7D"/>
    <w:rsid w:val="00AF2F89"/>
    <w:rsid w:val="00AF5325"/>
    <w:rsid w:val="00B048BE"/>
    <w:rsid w:val="00B91CBB"/>
    <w:rsid w:val="00B9740B"/>
    <w:rsid w:val="00C22B86"/>
    <w:rsid w:val="00CC0991"/>
    <w:rsid w:val="00CE185D"/>
    <w:rsid w:val="00CE5FAE"/>
    <w:rsid w:val="00D671E2"/>
    <w:rsid w:val="00E058A7"/>
    <w:rsid w:val="00E10F20"/>
    <w:rsid w:val="00F77B26"/>
    <w:rsid w:val="00FE1C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75B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97DA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124</TotalTime>
  <Pages>1</Pages>
  <Words>135</Words>
  <Characters>776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пользователь</cp:lastModifiedBy>
  <cp:revision>15</cp:revision>
  <dcterms:created xsi:type="dcterms:W3CDTF">2013-06-27T04:08:00Z</dcterms:created>
  <dcterms:modified xsi:type="dcterms:W3CDTF">2013-07-04T23:04:00Z</dcterms:modified>
</cp:coreProperties>
</file>