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04" w:rsidRPr="00897DAF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по опеке и попечительству в отношении несовершеннолетних лиц отдела по труду, социальным и правовым вопросам  администрации Завитинского района и членов его семьи 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FB2704" w:rsidRPr="0004297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FB2704" w:rsidRPr="00543305">
        <w:trPr>
          <w:trHeight w:val="810"/>
        </w:trPr>
        <w:tc>
          <w:tcPr>
            <w:tcW w:w="1785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704" w:rsidRPr="00543305">
        <w:trPr>
          <w:trHeight w:val="300"/>
        </w:trPr>
        <w:tc>
          <w:tcPr>
            <w:tcW w:w="1785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B2704" w:rsidRPr="00543305">
        <w:trPr>
          <w:trHeight w:val="810"/>
        </w:trPr>
        <w:tc>
          <w:tcPr>
            <w:tcW w:w="1785" w:type="dxa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Палагута Анастасия Станиславовна</w:t>
            </w:r>
          </w:p>
        </w:tc>
        <w:tc>
          <w:tcPr>
            <w:tcW w:w="2095" w:type="dxa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248795,57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22478A" w:rsidRDefault="00FB270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B2704" w:rsidRPr="00543305">
        <w:trPr>
          <w:trHeight w:val="810"/>
        </w:trPr>
        <w:tc>
          <w:tcPr>
            <w:tcW w:w="1785" w:type="dxa"/>
          </w:tcPr>
          <w:p w:rsidR="00FB2704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95" w:type="dxa"/>
          </w:tcPr>
          <w:p w:rsidR="00FB2704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363116,21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FB270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FB2704" w:rsidRDefault="00FB270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Т-240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05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B2704" w:rsidRPr="00130EFB" w:rsidRDefault="00FB270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B2704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351D18"/>
    <w:rsid w:val="003658F8"/>
    <w:rsid w:val="003D584B"/>
    <w:rsid w:val="00400041"/>
    <w:rsid w:val="004659BF"/>
    <w:rsid w:val="004A759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E133C"/>
    <w:rsid w:val="007F5DD2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F4E61"/>
    <w:rsid w:val="00B13DAB"/>
    <w:rsid w:val="00B41718"/>
    <w:rsid w:val="00B458FC"/>
    <w:rsid w:val="00B62005"/>
    <w:rsid w:val="00B844B4"/>
    <w:rsid w:val="00BD6E3B"/>
    <w:rsid w:val="00C2614B"/>
    <w:rsid w:val="00C558C6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975C4"/>
    <w:rsid w:val="00DE4349"/>
    <w:rsid w:val="00DE61BA"/>
    <w:rsid w:val="00E10F20"/>
    <w:rsid w:val="00E74B54"/>
    <w:rsid w:val="00E954C0"/>
    <w:rsid w:val="00ED43DE"/>
    <w:rsid w:val="00F11638"/>
    <w:rsid w:val="00F24D3B"/>
    <w:rsid w:val="00F318DD"/>
    <w:rsid w:val="00FB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F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498</TotalTime>
  <Pages>1</Pages>
  <Words>127</Words>
  <Characters>728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34</cp:revision>
  <cp:lastPrinted>2013-07-10T01:12:00Z</cp:lastPrinted>
  <dcterms:created xsi:type="dcterms:W3CDTF">2013-06-27T04:08:00Z</dcterms:created>
  <dcterms:modified xsi:type="dcterms:W3CDTF">2013-01-25T23:01:00Z</dcterms:modified>
</cp:coreProperties>
</file>