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BA4" w:rsidRPr="00897DAF" w:rsidRDefault="00612BA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612BA4" w:rsidRDefault="00612BA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12BA4" w:rsidRDefault="00612BA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заместителя начальника финансового отдела администрации Завитинского района и членов его семьи </w:t>
      </w:r>
    </w:p>
    <w:p w:rsidR="00612BA4" w:rsidRDefault="00612BA4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612BA4" w:rsidRPr="00042974" w:rsidRDefault="00612BA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2013года</w:t>
      </w:r>
    </w:p>
    <w:p w:rsidR="00612BA4" w:rsidRDefault="00612BA4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612BA4" w:rsidRPr="00543305">
        <w:trPr>
          <w:trHeight w:val="810"/>
        </w:trPr>
        <w:tc>
          <w:tcPr>
            <w:tcW w:w="1785" w:type="dxa"/>
            <w:vMerge w:val="restart"/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612BA4" w:rsidRPr="00543305" w:rsidRDefault="00612BA4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543305">
                <w:rPr>
                  <w:rFonts w:ascii="Times New Roman" w:hAnsi="Times New Roman" w:cs="Times New Roman"/>
                  <w:sz w:val="24"/>
                  <w:szCs w:val="24"/>
                </w:rPr>
                <w:t>201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Pr="00543305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BA4" w:rsidRPr="00543305">
        <w:trPr>
          <w:trHeight w:val="300"/>
        </w:trPr>
        <w:tc>
          <w:tcPr>
            <w:tcW w:w="1785" w:type="dxa"/>
            <w:vMerge/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612BA4" w:rsidRPr="00543305" w:rsidTr="001A2762">
        <w:trPr>
          <w:trHeight w:val="2779"/>
        </w:trPr>
        <w:tc>
          <w:tcPr>
            <w:tcW w:w="1785" w:type="dxa"/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Курдина Валентина Васильевна</w:t>
            </w:r>
          </w:p>
        </w:tc>
        <w:tc>
          <w:tcPr>
            <w:tcW w:w="2095" w:type="dxa"/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534091,74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Pr="00543305" w:rsidRDefault="00612BA4" w:rsidP="00CC0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Default="00612BA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612BA4" w:rsidRDefault="00612BA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807,0</w:t>
            </w:r>
          </w:p>
          <w:p w:rsidR="00612BA4" w:rsidRDefault="00612BA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  <w:p w:rsidR="00612BA4" w:rsidRDefault="00612BA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Pr="00543305" w:rsidRDefault="00612BA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22478A" w:rsidRDefault="00612BA4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12BA4" w:rsidRPr="00543305">
        <w:trPr>
          <w:trHeight w:val="810"/>
        </w:trPr>
        <w:tc>
          <w:tcPr>
            <w:tcW w:w="1785" w:type="dxa"/>
          </w:tcPr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34824,76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CC0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807,0</w:t>
            </w: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Default="00612BA4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Грузовой</w:t>
            </w:r>
          </w:p>
          <w:p w:rsidR="00612BA4" w:rsidRPr="006A6DDC" w:rsidRDefault="00612BA4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TOYOACE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E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E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E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612BA4" w:rsidRPr="00130EFB" w:rsidRDefault="00612BA4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12BA4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26CCB"/>
    <w:rsid w:val="00130EFB"/>
    <w:rsid w:val="00145971"/>
    <w:rsid w:val="00151446"/>
    <w:rsid w:val="00151ED7"/>
    <w:rsid w:val="00180FBD"/>
    <w:rsid w:val="001A2762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63BE"/>
    <w:rsid w:val="004A759F"/>
    <w:rsid w:val="00511196"/>
    <w:rsid w:val="00531B20"/>
    <w:rsid w:val="005370A4"/>
    <w:rsid w:val="00543305"/>
    <w:rsid w:val="005464A3"/>
    <w:rsid w:val="0056456F"/>
    <w:rsid w:val="0059202B"/>
    <w:rsid w:val="00594C21"/>
    <w:rsid w:val="00600A56"/>
    <w:rsid w:val="00612BA4"/>
    <w:rsid w:val="006362F8"/>
    <w:rsid w:val="00656C0E"/>
    <w:rsid w:val="00662A22"/>
    <w:rsid w:val="00682DAB"/>
    <w:rsid w:val="006964F4"/>
    <w:rsid w:val="006A6DDC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56690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B255A"/>
    <w:rsid w:val="00BD6E3B"/>
    <w:rsid w:val="00C0061A"/>
    <w:rsid w:val="00C2614B"/>
    <w:rsid w:val="00C558C6"/>
    <w:rsid w:val="00C642C2"/>
    <w:rsid w:val="00C723F2"/>
    <w:rsid w:val="00CB5348"/>
    <w:rsid w:val="00CC04EE"/>
    <w:rsid w:val="00CC0839"/>
    <w:rsid w:val="00CE05F3"/>
    <w:rsid w:val="00CE0A1D"/>
    <w:rsid w:val="00D10BD5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152C7"/>
    <w:rsid w:val="00E615FD"/>
    <w:rsid w:val="00E74B54"/>
    <w:rsid w:val="00E954C0"/>
    <w:rsid w:val="00ED43DE"/>
    <w:rsid w:val="00ED7FE7"/>
    <w:rsid w:val="00EF1B8F"/>
    <w:rsid w:val="00F11638"/>
    <w:rsid w:val="00F24D3B"/>
    <w:rsid w:val="00F318DD"/>
    <w:rsid w:val="00F428F6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8F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97DA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584</TotalTime>
  <Pages>1</Pages>
  <Words>146</Words>
  <Characters>837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45</cp:revision>
  <cp:lastPrinted>2013-07-10T01:12:00Z</cp:lastPrinted>
  <dcterms:created xsi:type="dcterms:W3CDTF">2013-06-27T04:08:00Z</dcterms:created>
  <dcterms:modified xsi:type="dcterms:W3CDTF">2014-05-25T23:23:00Z</dcterms:modified>
</cp:coreProperties>
</file>