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0D9" w:rsidRDefault="00DE30D9" w:rsidP="00B34E84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СВЕДЕНИЯ</w:t>
      </w:r>
    </w:p>
    <w:p w:rsidR="00DE30D9" w:rsidRDefault="00DE30D9" w:rsidP="00B34E84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 доходах, расходах, об имуществе и обязательствах</w:t>
      </w:r>
    </w:p>
    <w:p w:rsidR="00DE30D9" w:rsidRDefault="00DE30D9" w:rsidP="00B34E84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имущественного характера лиц, замещающих государственные должности Челябинской области</w:t>
      </w:r>
    </w:p>
    <w:p w:rsidR="00DE30D9" w:rsidRDefault="00DE30D9" w:rsidP="00B34E84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 отчётный период с 1 января 2013 г. по 31 декабря 2013 г.</w:t>
      </w:r>
    </w:p>
    <w:p w:rsidR="00DE30D9" w:rsidRDefault="00DE30D9" w:rsidP="00B34E84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tbl>
      <w:tblPr>
        <w:tblW w:w="14940" w:type="dxa"/>
        <w:tblInd w:w="-73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BF"/>
      </w:tblPr>
      <w:tblGrid>
        <w:gridCol w:w="1620"/>
        <w:gridCol w:w="1800"/>
        <w:gridCol w:w="2340"/>
        <w:gridCol w:w="1620"/>
        <w:gridCol w:w="1440"/>
        <w:gridCol w:w="1620"/>
        <w:gridCol w:w="1620"/>
        <w:gridCol w:w="1620"/>
        <w:gridCol w:w="1260"/>
      </w:tblGrid>
      <w:tr w:rsidR="00DE30D9">
        <w:tc>
          <w:tcPr>
            <w:tcW w:w="1620" w:type="dxa"/>
            <w:vMerge w:val="restart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30D9" w:rsidRDefault="00DE30D9" w:rsidP="00B34E8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Фамилия,</w:t>
            </w:r>
          </w:p>
          <w:p w:rsidR="00DE30D9" w:rsidRDefault="00DE30D9" w:rsidP="00B34E8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имя, отчество лица,</w:t>
            </w:r>
          </w:p>
          <w:p w:rsidR="00DE30D9" w:rsidRDefault="00DE30D9" w:rsidP="00B34E8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чьи сведения размещаются</w:t>
            </w:r>
          </w:p>
        </w:tc>
        <w:tc>
          <w:tcPr>
            <w:tcW w:w="1800" w:type="dxa"/>
            <w:vMerge w:val="restart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30D9" w:rsidRDefault="00DE30D9" w:rsidP="00B34E8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Должность</w:t>
            </w:r>
          </w:p>
        </w:tc>
        <w:tc>
          <w:tcPr>
            <w:tcW w:w="7020" w:type="dxa"/>
            <w:gridSpan w:val="4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30D9" w:rsidRDefault="00DE30D9" w:rsidP="00B34E8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Объекты недвижимости, принадлежащие на праве собственности или находящиеся в пользовании</w:t>
            </w:r>
          </w:p>
        </w:tc>
        <w:tc>
          <w:tcPr>
            <w:tcW w:w="1620" w:type="dxa"/>
            <w:vMerge w:val="restart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30D9" w:rsidRDefault="00DE30D9" w:rsidP="00B34E8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Транспортные средства</w:t>
            </w:r>
          </w:p>
          <w:p w:rsidR="00DE30D9" w:rsidRDefault="00DE30D9" w:rsidP="00B34E8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(вид, марка)</w:t>
            </w:r>
          </w:p>
        </w:tc>
        <w:tc>
          <w:tcPr>
            <w:tcW w:w="1620" w:type="dxa"/>
            <w:vMerge w:val="restart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30D9" w:rsidRPr="00797656" w:rsidRDefault="00DE30D9" w:rsidP="00B34E8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Деклариро</w:t>
            </w:r>
            <w:r w:rsidRPr="00797656">
              <w:rPr>
                <w:color w:val="000000"/>
                <w:sz w:val="20"/>
                <w:szCs w:val="20"/>
              </w:rPr>
              <w:t xml:space="preserve">ванный годовой доход </w:t>
            </w:r>
            <w:r>
              <w:rPr>
                <w:color w:val="000000"/>
                <w:sz w:val="20"/>
                <w:szCs w:val="20"/>
              </w:rPr>
              <w:t>за  отчё</w:t>
            </w:r>
            <w:r w:rsidRPr="00797656">
              <w:rPr>
                <w:color w:val="000000"/>
                <w:sz w:val="20"/>
                <w:szCs w:val="20"/>
              </w:rPr>
              <w:t>тный период</w:t>
            </w:r>
          </w:p>
          <w:p w:rsidR="00DE30D9" w:rsidRDefault="00DE30D9" w:rsidP="00B34E8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797656">
              <w:rPr>
                <w:color w:val="000000"/>
                <w:sz w:val="20"/>
                <w:szCs w:val="20"/>
              </w:rPr>
              <w:t>(руб.)</w:t>
            </w:r>
          </w:p>
        </w:tc>
        <w:tc>
          <w:tcPr>
            <w:tcW w:w="1260" w:type="dxa"/>
            <w:vMerge w:val="restart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:rsidR="00DE30D9" w:rsidRPr="00797656" w:rsidRDefault="00DE30D9" w:rsidP="00B34E8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797656">
              <w:rPr>
                <w:color w:val="000000"/>
                <w:sz w:val="20"/>
                <w:szCs w:val="20"/>
              </w:rPr>
              <w:t>Сведения об источниках</w:t>
            </w:r>
            <w:r>
              <w:rPr>
                <w:color w:val="000000"/>
                <w:sz w:val="20"/>
                <w:szCs w:val="20"/>
              </w:rPr>
              <w:t xml:space="preserve"> получения средств, за счё</w:t>
            </w:r>
            <w:r w:rsidRPr="00797656">
              <w:rPr>
                <w:color w:val="000000"/>
                <w:sz w:val="20"/>
                <w:szCs w:val="20"/>
              </w:rPr>
              <w:t>т которых</w:t>
            </w:r>
            <w:r>
              <w:rPr>
                <w:color w:val="000000"/>
                <w:sz w:val="20"/>
                <w:szCs w:val="20"/>
              </w:rPr>
              <w:t xml:space="preserve"> совершена сделка (вид приобретё</w:t>
            </w:r>
            <w:r w:rsidRPr="00797656">
              <w:rPr>
                <w:color w:val="000000"/>
                <w:sz w:val="20"/>
                <w:szCs w:val="20"/>
              </w:rPr>
              <w:t>нного имущества, источники)</w:t>
            </w:r>
          </w:p>
        </w:tc>
      </w:tr>
      <w:tr w:rsidR="00DE30D9">
        <w:tc>
          <w:tcPr>
            <w:tcW w:w="1620" w:type="dxa"/>
            <w:vMerge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30D9" w:rsidRPr="00797656" w:rsidRDefault="00DE30D9" w:rsidP="00B34E8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797656">
              <w:rPr>
                <w:color w:val="000000"/>
                <w:sz w:val="20"/>
                <w:szCs w:val="20"/>
              </w:rPr>
              <w:t>вид</w:t>
            </w:r>
          </w:p>
          <w:p w:rsidR="00DE30D9" w:rsidRPr="00797656" w:rsidRDefault="00DE30D9" w:rsidP="00B34E8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797656">
              <w:rPr>
                <w:color w:val="000000"/>
                <w:sz w:val="20"/>
                <w:szCs w:val="20"/>
              </w:rPr>
              <w:t>объекта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30D9" w:rsidRPr="00797656" w:rsidRDefault="00DE30D9" w:rsidP="00B34E8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797656">
              <w:rPr>
                <w:color w:val="000000"/>
                <w:sz w:val="20"/>
                <w:szCs w:val="20"/>
              </w:rPr>
              <w:t>вид</w:t>
            </w:r>
          </w:p>
          <w:p w:rsidR="00DE30D9" w:rsidRPr="00797656" w:rsidRDefault="00DE30D9" w:rsidP="00B34E8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797656">
              <w:rPr>
                <w:color w:val="000000"/>
                <w:sz w:val="20"/>
                <w:szCs w:val="20"/>
              </w:rPr>
              <w:t>собственности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30D9" w:rsidRPr="00797656" w:rsidRDefault="00DE30D9" w:rsidP="00B34E8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797656">
              <w:rPr>
                <w:color w:val="000000"/>
                <w:sz w:val="20"/>
                <w:szCs w:val="20"/>
              </w:rPr>
              <w:t>площадь</w:t>
            </w:r>
          </w:p>
          <w:p w:rsidR="00DE30D9" w:rsidRPr="00797656" w:rsidRDefault="00DE30D9" w:rsidP="00B34E8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797656">
              <w:rPr>
                <w:color w:val="000000"/>
                <w:sz w:val="20"/>
                <w:szCs w:val="20"/>
              </w:rPr>
              <w:t>(кв. м)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30D9" w:rsidRPr="00797656" w:rsidRDefault="00DE30D9" w:rsidP="00B34E8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797656">
              <w:rPr>
                <w:color w:val="000000"/>
                <w:sz w:val="20"/>
                <w:szCs w:val="20"/>
              </w:rPr>
              <w:t>страна расположения</w:t>
            </w:r>
          </w:p>
        </w:tc>
        <w:tc>
          <w:tcPr>
            <w:tcW w:w="162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E30D9">
        <w:tc>
          <w:tcPr>
            <w:tcW w:w="16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Pr="009926E0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 w:rsidRPr="009926E0">
              <w:rPr>
                <w:color w:val="000000"/>
                <w:sz w:val="22"/>
                <w:szCs w:val="22"/>
              </w:rPr>
              <w:t>Комяков</w:t>
            </w:r>
          </w:p>
          <w:p w:rsidR="00DE30D9" w:rsidRPr="009926E0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 w:rsidRPr="009926E0">
              <w:rPr>
                <w:color w:val="000000"/>
                <w:sz w:val="22"/>
                <w:szCs w:val="22"/>
              </w:rPr>
              <w:t>Сергей</w:t>
            </w:r>
          </w:p>
          <w:p w:rsidR="00DE30D9" w:rsidRPr="009926E0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 w:rsidRPr="009926E0">
              <w:rPr>
                <w:color w:val="000000"/>
                <w:sz w:val="22"/>
                <w:szCs w:val="22"/>
              </w:rPr>
              <w:t>Львович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Pr="009926E0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</w:t>
            </w:r>
            <w:r w:rsidRPr="009926E0">
              <w:rPr>
                <w:color w:val="000000"/>
                <w:sz w:val="22"/>
                <w:szCs w:val="22"/>
              </w:rPr>
              <w:t>редседатель Правительства Челябинской области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 w:rsidRPr="009926E0">
              <w:rPr>
                <w:color w:val="000000"/>
                <w:sz w:val="22"/>
                <w:szCs w:val="22"/>
              </w:rPr>
              <w:t>приусадебный участок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садовый участок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земельный участок под ИЖС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квартира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квартира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дачный дом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Pr="009926E0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гараж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9926E0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</w:t>
            </w:r>
            <w:r w:rsidRPr="009926E0">
              <w:rPr>
                <w:color w:val="000000"/>
                <w:sz w:val="22"/>
                <w:szCs w:val="22"/>
              </w:rPr>
              <w:t>ндивидуальная</w:t>
            </w:r>
          </w:p>
          <w:p w:rsidR="00DE30D9" w:rsidRDefault="00DE30D9" w:rsidP="009926E0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Default="00DE30D9" w:rsidP="009926E0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индивидуальная</w:t>
            </w:r>
          </w:p>
          <w:p w:rsidR="00DE30D9" w:rsidRDefault="00DE30D9" w:rsidP="009926E0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Default="00DE30D9" w:rsidP="009926E0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индивидуальная</w:t>
            </w:r>
          </w:p>
          <w:p w:rsidR="00DE30D9" w:rsidRDefault="00DE30D9" w:rsidP="009926E0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Default="00DE30D9" w:rsidP="009926E0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Default="00DE30D9" w:rsidP="009926E0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индивидуальная</w:t>
            </w:r>
          </w:p>
          <w:p w:rsidR="00DE30D9" w:rsidRDefault="00DE30D9" w:rsidP="009926E0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Default="00DE30D9" w:rsidP="009926E0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индивидуальная</w:t>
            </w:r>
          </w:p>
          <w:p w:rsidR="00DE30D9" w:rsidRDefault="00DE30D9" w:rsidP="009926E0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Default="00DE30D9" w:rsidP="009926E0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членами семьи</w:t>
            </w:r>
          </w:p>
          <w:p w:rsidR="00DE30D9" w:rsidRDefault="00DE30D9" w:rsidP="009926E0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Default="00DE30D9" w:rsidP="009926E0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индивидуальная</w:t>
            </w:r>
          </w:p>
          <w:p w:rsidR="00DE30D9" w:rsidRDefault="00DE30D9" w:rsidP="009926E0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Pr="009926E0" w:rsidRDefault="00DE30D9" w:rsidP="009926E0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индивидуальная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3792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1371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3405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75,7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36,4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136,2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220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Pr="009926E0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Россия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Россия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Россия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Россия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Россия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Россия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Россия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Pr="009926E0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Pr="001D29C4" w:rsidRDefault="00DE30D9" w:rsidP="009926E0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BMW X5</w:t>
            </w:r>
          </w:p>
          <w:p w:rsidR="00DE30D9" w:rsidRPr="009926E0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индивидуальная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Pr="009926E0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 w:rsidRPr="009926E0">
              <w:rPr>
                <w:color w:val="000000"/>
                <w:sz w:val="22"/>
                <w:szCs w:val="22"/>
              </w:rPr>
              <w:t>5 089 326,58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DE30D9" w:rsidRPr="003004FA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</w:tc>
      </w:tr>
      <w:tr w:rsidR="00DE30D9">
        <w:tc>
          <w:tcPr>
            <w:tcW w:w="16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Pr="009926E0" w:rsidRDefault="00DE30D9" w:rsidP="00594FAA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Супруга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Pr="009926E0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земельный участок под гараж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квартира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Pr="009926E0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гараж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594FA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индивидуальная</w:t>
            </w:r>
          </w:p>
          <w:p w:rsidR="00DE30D9" w:rsidRDefault="00DE30D9" w:rsidP="00594FA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Default="00DE30D9" w:rsidP="00594FA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Default="00DE30D9" w:rsidP="00594FA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общая долевая ½ доли</w:t>
            </w:r>
          </w:p>
          <w:p w:rsidR="00DE30D9" w:rsidRDefault="00DE30D9" w:rsidP="00594FA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Pr="009926E0" w:rsidRDefault="00DE30D9" w:rsidP="00594FA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индивидуальная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136,2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Pr="009926E0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Россия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Россия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Pr="009926E0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Лексус </w:t>
            </w:r>
            <w:r>
              <w:rPr>
                <w:color w:val="000000"/>
                <w:sz w:val="22"/>
                <w:szCs w:val="22"/>
                <w:lang w:val="en-US"/>
              </w:rPr>
              <w:t>RX-</w:t>
            </w:r>
            <w:r>
              <w:rPr>
                <w:color w:val="000000"/>
                <w:sz w:val="22"/>
                <w:szCs w:val="22"/>
              </w:rPr>
              <w:t>350</w:t>
            </w:r>
          </w:p>
          <w:p w:rsidR="00DE30D9" w:rsidRPr="00594FAA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индивидуальная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Pr="009926E0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436 644,41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DE30D9" w:rsidRPr="003004FA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</w:tc>
      </w:tr>
      <w:tr w:rsidR="00DE30D9">
        <w:tc>
          <w:tcPr>
            <w:tcW w:w="16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Гехт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Ирина</w:t>
            </w:r>
          </w:p>
          <w:p w:rsidR="00DE30D9" w:rsidRPr="009926E0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Альфредовна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Pr="009926E0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заместитель председателя Правительства Челябинской области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квартира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Pr="003C19F7" w:rsidRDefault="00DE30D9" w:rsidP="00594FAA">
            <w:pPr>
              <w:autoSpaceDE w:val="0"/>
              <w:autoSpaceDN w:val="0"/>
              <w:adjustRightInd w:val="0"/>
              <w:ind w:left="-57" w:right="-57"/>
            </w:pPr>
            <w:r w:rsidRPr="003C19F7">
              <w:rPr>
                <w:sz w:val="22"/>
                <w:szCs w:val="22"/>
              </w:rPr>
              <w:t>индивидуальная</w:t>
            </w:r>
          </w:p>
          <w:p w:rsidR="00DE30D9" w:rsidRPr="003C19F7" w:rsidRDefault="00DE30D9" w:rsidP="00594FAA">
            <w:pPr>
              <w:autoSpaceDE w:val="0"/>
              <w:autoSpaceDN w:val="0"/>
              <w:adjustRightInd w:val="0"/>
              <w:ind w:left="-57" w:right="-57"/>
            </w:pPr>
          </w:p>
          <w:p w:rsidR="00DE30D9" w:rsidRPr="003C19F7" w:rsidRDefault="00DE30D9" w:rsidP="00594FAA">
            <w:pPr>
              <w:autoSpaceDE w:val="0"/>
              <w:autoSpaceDN w:val="0"/>
              <w:adjustRightInd w:val="0"/>
              <w:ind w:left="-57" w:right="-57"/>
            </w:pPr>
            <w:r w:rsidRPr="003C19F7">
              <w:rPr>
                <w:sz w:val="22"/>
                <w:szCs w:val="22"/>
              </w:rPr>
              <w:t>предоставление</w:t>
            </w:r>
          </w:p>
          <w:p w:rsidR="00DE30D9" w:rsidRPr="003C19F7" w:rsidRDefault="00DE30D9" w:rsidP="00594FAA">
            <w:pPr>
              <w:autoSpaceDE w:val="0"/>
              <w:autoSpaceDN w:val="0"/>
              <w:adjustRightInd w:val="0"/>
              <w:ind w:left="-57" w:right="-57"/>
            </w:pPr>
            <w:r w:rsidRPr="003C19F7">
              <w:rPr>
                <w:sz w:val="22"/>
                <w:szCs w:val="22"/>
              </w:rPr>
              <w:t>родителями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108,2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Россия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3 433 923,96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DE30D9" w:rsidRPr="003004FA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</w:tc>
      </w:tr>
      <w:tr w:rsidR="00DE30D9">
        <w:tc>
          <w:tcPr>
            <w:tcW w:w="16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Pr="009926E0" w:rsidRDefault="00DE30D9" w:rsidP="003C19F7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Pr="009926E0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Pr="003C19F7" w:rsidRDefault="00DE30D9" w:rsidP="00594FAA">
            <w:pPr>
              <w:autoSpaceDE w:val="0"/>
              <w:autoSpaceDN w:val="0"/>
              <w:adjustRightInd w:val="0"/>
              <w:ind w:left="-57" w:right="-57"/>
            </w:pPr>
            <w:r w:rsidRPr="003C19F7">
              <w:rPr>
                <w:sz w:val="22"/>
                <w:szCs w:val="22"/>
              </w:rPr>
              <w:t>предоставление отцом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70,1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DE30D9" w:rsidRPr="003004FA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</w:tc>
      </w:tr>
      <w:tr w:rsidR="00DE30D9">
        <w:tc>
          <w:tcPr>
            <w:tcW w:w="16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Феклин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Иван</w:t>
            </w:r>
          </w:p>
          <w:p w:rsidR="00DE30D9" w:rsidRPr="009926E0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Евгеньевич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Pr="009926E0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заместитель председателя Правительства Челябинской области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квартира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квартира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квартира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гараж-бокс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594FA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индивидуальная</w:t>
            </w:r>
          </w:p>
          <w:p w:rsidR="00DE30D9" w:rsidRDefault="00DE30D9" w:rsidP="00594FA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Default="00DE30D9" w:rsidP="00594FA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аренда</w:t>
            </w:r>
          </w:p>
          <w:p w:rsidR="00DE30D9" w:rsidRDefault="00DE30D9" w:rsidP="00594FA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Default="00DE30D9" w:rsidP="00594FA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аренда</w:t>
            </w:r>
          </w:p>
          <w:p w:rsidR="00DE30D9" w:rsidRDefault="00DE30D9" w:rsidP="00594FA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Default="00DE30D9" w:rsidP="00594FA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аренда</w:t>
            </w:r>
          </w:p>
          <w:p w:rsidR="00DE30D9" w:rsidRDefault="00DE30D9" w:rsidP="00594FA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Default="00DE30D9" w:rsidP="00594FA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аренда</w:t>
            </w:r>
          </w:p>
          <w:p w:rsidR="00DE30D9" w:rsidRDefault="00DE30D9" w:rsidP="00594FA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Default="00DE30D9" w:rsidP="00594FA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индивидуальная</w:t>
            </w:r>
          </w:p>
          <w:p w:rsidR="00DE30D9" w:rsidRDefault="00DE30D9" w:rsidP="00594FA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Default="00DE30D9" w:rsidP="00594FA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индивидуальная</w:t>
            </w:r>
          </w:p>
          <w:p w:rsidR="00DE30D9" w:rsidRDefault="00DE30D9" w:rsidP="00594FA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Default="00DE30D9" w:rsidP="00594FA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индивидуальная</w:t>
            </w:r>
          </w:p>
          <w:p w:rsidR="00DE30D9" w:rsidRDefault="00DE30D9" w:rsidP="00594FA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Default="00DE30D9" w:rsidP="00594FA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индивидуальная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1200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3320,3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2213,53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2249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1600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88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Россия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Россия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Россия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Россия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Россия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Россия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Россия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Россия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27 654 439,65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DE30D9" w:rsidRPr="003004FA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</w:tc>
      </w:tr>
      <w:tr w:rsidR="00DE30D9">
        <w:tc>
          <w:tcPr>
            <w:tcW w:w="16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Pr="009926E0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Супруга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Pr="009926E0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нежилое помещение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594FA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общая долевая ½ доли</w:t>
            </w:r>
          </w:p>
          <w:p w:rsidR="00DE30D9" w:rsidRDefault="00DE30D9" w:rsidP="00594FA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Default="00DE30D9" w:rsidP="00594FA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общая долевая ½ доли</w:t>
            </w:r>
          </w:p>
          <w:p w:rsidR="00DE30D9" w:rsidRDefault="00DE30D9" w:rsidP="00594FA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Default="00DE30D9" w:rsidP="00594FA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аренда</w:t>
            </w:r>
          </w:p>
          <w:p w:rsidR="00DE30D9" w:rsidRDefault="00DE30D9" w:rsidP="00594FA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Default="00DE30D9" w:rsidP="00594FA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членом семьи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3206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1598,71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2213,53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88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Россия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Россия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Россия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337 000,00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DE30D9" w:rsidRPr="003004FA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 w:rsidRPr="003004FA">
              <w:rPr>
                <w:color w:val="000000"/>
                <w:sz w:val="22"/>
                <w:szCs w:val="22"/>
              </w:rPr>
              <w:t>нежилое помещение</w:t>
            </w:r>
          </w:p>
          <w:p w:rsidR="00DE30D9" w:rsidRPr="003004FA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  <w:sz w:val="20"/>
                <w:szCs w:val="20"/>
              </w:rPr>
            </w:pPr>
            <w:r w:rsidRPr="003004FA">
              <w:rPr>
                <w:color w:val="000000"/>
                <w:sz w:val="20"/>
                <w:szCs w:val="20"/>
              </w:rPr>
              <w:t>(за счет дохода по основному месту работы, от реализации недвижимого имущества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</w:tr>
      <w:tr w:rsidR="00DE30D9">
        <w:tc>
          <w:tcPr>
            <w:tcW w:w="16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Pr="009926E0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Сын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Pr="009926E0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594FA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членом семьи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88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DE30D9" w:rsidRPr="003004FA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</w:tc>
      </w:tr>
      <w:tr w:rsidR="00DE30D9">
        <w:tc>
          <w:tcPr>
            <w:tcW w:w="16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Pr="002438EA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 w:rsidRPr="002438EA">
              <w:rPr>
                <w:color w:val="000000"/>
                <w:sz w:val="22"/>
                <w:szCs w:val="22"/>
              </w:rPr>
              <w:t>Шаль</w:t>
            </w:r>
          </w:p>
          <w:p w:rsidR="00DE30D9" w:rsidRPr="002438EA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 w:rsidRPr="002438EA">
              <w:rPr>
                <w:color w:val="000000"/>
                <w:sz w:val="22"/>
                <w:szCs w:val="22"/>
              </w:rPr>
              <w:t>Сергей</w:t>
            </w:r>
          </w:p>
          <w:p w:rsidR="00DE30D9" w:rsidRPr="002438EA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 w:rsidRPr="002438EA">
              <w:rPr>
                <w:color w:val="000000"/>
                <w:sz w:val="22"/>
                <w:szCs w:val="22"/>
              </w:rPr>
              <w:t>Вернерович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Pr="002438EA" w:rsidRDefault="00DE30D9" w:rsidP="001E7F13">
            <w:pPr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rPr>
                <w:color w:val="000000"/>
              </w:rPr>
            </w:pPr>
            <w:r w:rsidRPr="002438EA">
              <w:rPr>
                <w:color w:val="000000"/>
                <w:sz w:val="22"/>
                <w:szCs w:val="22"/>
              </w:rPr>
              <w:t>заместитель председателя Правительства Челябинской области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2438E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</w:t>
            </w:r>
            <w:r w:rsidRPr="002438EA">
              <w:rPr>
                <w:color w:val="000000"/>
                <w:sz w:val="22"/>
                <w:szCs w:val="22"/>
              </w:rPr>
              <w:t>вартира</w:t>
            </w:r>
          </w:p>
          <w:p w:rsidR="00DE30D9" w:rsidRDefault="00DE30D9" w:rsidP="002438E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Pr="002438EA" w:rsidRDefault="00DE30D9" w:rsidP="002438E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автопарковочное место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</w:t>
            </w:r>
            <w:r w:rsidRPr="002438EA">
              <w:rPr>
                <w:color w:val="000000"/>
                <w:sz w:val="22"/>
                <w:szCs w:val="22"/>
              </w:rPr>
              <w:t>ндивидуальная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Pr="002438EA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общая долевая 1/7 доли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 w:rsidRPr="002438EA">
              <w:rPr>
                <w:color w:val="000000"/>
                <w:sz w:val="22"/>
                <w:szCs w:val="22"/>
              </w:rPr>
              <w:t>249,3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Pr="002438EA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564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2438EA">
              <w:rPr>
                <w:color w:val="000000"/>
                <w:sz w:val="22"/>
                <w:szCs w:val="22"/>
              </w:rPr>
              <w:t>Россия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</w:p>
          <w:p w:rsidR="00DE30D9" w:rsidRPr="002438EA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Pr="002438EA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 w:rsidRPr="002438EA">
              <w:rPr>
                <w:color w:val="000000"/>
                <w:sz w:val="22"/>
                <w:szCs w:val="22"/>
              </w:rPr>
              <w:t>BMW X5</w:t>
            </w:r>
          </w:p>
          <w:p w:rsidR="00DE30D9" w:rsidRPr="002438EA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 w:rsidRPr="002438EA">
              <w:rPr>
                <w:color w:val="000000"/>
                <w:sz w:val="22"/>
                <w:szCs w:val="22"/>
              </w:rPr>
              <w:t>индивидуальная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Pr="002438EA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2 073 355,87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DE30D9" w:rsidRPr="003004FA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</w:tc>
      </w:tr>
      <w:tr w:rsidR="00DE30D9">
        <w:tc>
          <w:tcPr>
            <w:tcW w:w="16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Pr="002438EA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 w:rsidRPr="002438EA">
              <w:rPr>
                <w:color w:val="000000"/>
                <w:sz w:val="22"/>
                <w:szCs w:val="22"/>
              </w:rPr>
              <w:t>Супруга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Pr="002438EA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 w:rsidRPr="002438EA">
              <w:rPr>
                <w:color w:val="000000"/>
                <w:sz w:val="22"/>
                <w:szCs w:val="22"/>
              </w:rPr>
              <w:t>садовый участок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квартира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квартира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квартира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квартира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квартира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садовый дом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Pr="002438EA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нежилое помещение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Pr="002438EA" w:rsidRDefault="00DE30D9" w:rsidP="002438E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 w:rsidRPr="002438EA">
              <w:rPr>
                <w:color w:val="000000"/>
                <w:sz w:val="22"/>
                <w:szCs w:val="22"/>
              </w:rPr>
              <w:t>индивидуальная</w:t>
            </w:r>
          </w:p>
          <w:p w:rsidR="00DE30D9" w:rsidRDefault="00DE30D9" w:rsidP="00594FA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Default="00DE30D9" w:rsidP="00594FA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индивидуальная</w:t>
            </w:r>
          </w:p>
          <w:p w:rsidR="00DE30D9" w:rsidRDefault="00DE30D9" w:rsidP="00594FA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Default="00DE30D9" w:rsidP="002438E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индивидуальная</w:t>
            </w:r>
          </w:p>
          <w:p w:rsidR="00DE30D9" w:rsidRDefault="00DE30D9" w:rsidP="00594FA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Default="00DE30D9" w:rsidP="002438E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индивидуальная</w:t>
            </w:r>
          </w:p>
          <w:p w:rsidR="00DE30D9" w:rsidRDefault="00DE30D9" w:rsidP="00594FA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Default="00DE30D9" w:rsidP="002438E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индивидуальная</w:t>
            </w:r>
          </w:p>
          <w:p w:rsidR="00DE30D9" w:rsidRDefault="00DE30D9" w:rsidP="002438E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Pr="002438EA" w:rsidRDefault="00DE30D9" w:rsidP="002438E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 w:rsidRPr="002438EA">
              <w:rPr>
                <w:color w:val="000000"/>
                <w:sz w:val="22"/>
                <w:szCs w:val="22"/>
              </w:rPr>
              <w:t>предоставление членом семьи</w:t>
            </w:r>
          </w:p>
          <w:p w:rsidR="00DE30D9" w:rsidRDefault="00DE30D9" w:rsidP="00594FA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Default="00DE30D9" w:rsidP="002438E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индивидуальная</w:t>
            </w:r>
          </w:p>
          <w:p w:rsidR="00DE30D9" w:rsidRDefault="00DE30D9" w:rsidP="00594FA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Pr="002438EA" w:rsidRDefault="00DE30D9" w:rsidP="002438E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индивидуальная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389,1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56,9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43,6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103,8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249,3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33,7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Pr="002438EA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Россия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2438EA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Россия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2438EA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Россия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2438EA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Россия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2438EA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Россия</w:t>
            </w:r>
          </w:p>
          <w:p w:rsidR="00DE30D9" w:rsidRDefault="00DE30D9" w:rsidP="002438EA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2438EA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Россия</w:t>
            </w:r>
          </w:p>
          <w:p w:rsidR="00DE30D9" w:rsidRDefault="00DE30D9" w:rsidP="002438EA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2438EA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2438EA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Россия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Pr="002438EA" w:rsidRDefault="00DE30D9" w:rsidP="002438EA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2438EA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AUDI A6</w:t>
            </w:r>
          </w:p>
          <w:p w:rsidR="00DE30D9" w:rsidRPr="001E7F13" w:rsidRDefault="00DE30D9" w:rsidP="002438EA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индивидуальная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Pr="002438EA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 w:rsidRPr="002438EA">
              <w:rPr>
                <w:color w:val="000000"/>
                <w:sz w:val="22"/>
                <w:szCs w:val="22"/>
              </w:rPr>
              <w:t>116 120,08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DE30D9" w:rsidRPr="003004FA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</w:tc>
      </w:tr>
      <w:tr w:rsidR="00DE30D9">
        <w:tc>
          <w:tcPr>
            <w:tcW w:w="16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Pr="002438EA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Дочь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Pr="002438EA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квартира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Pr="002438EA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594FA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индивидуальная</w:t>
            </w:r>
          </w:p>
          <w:p w:rsidR="00DE30D9" w:rsidRDefault="00DE30D9" w:rsidP="00594FA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Pr="002438EA" w:rsidRDefault="00DE30D9" w:rsidP="002438E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 w:rsidRPr="002438EA">
              <w:rPr>
                <w:color w:val="000000"/>
                <w:sz w:val="22"/>
                <w:szCs w:val="22"/>
              </w:rPr>
              <w:t>предоставление членом семьи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52,4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Pr="002438EA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249,3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Россия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Pr="002438EA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Pr="002438EA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Pr="002438EA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DE30D9" w:rsidRPr="003004FA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</w:tc>
      </w:tr>
      <w:tr w:rsidR="00DE30D9">
        <w:tc>
          <w:tcPr>
            <w:tcW w:w="16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Евдокимов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Вадим</w:t>
            </w:r>
          </w:p>
          <w:p w:rsidR="00DE30D9" w:rsidRPr="002438EA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Михайлович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Pr="002438EA" w:rsidRDefault="00DE30D9" w:rsidP="001E7F13">
            <w:pPr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rPr>
                <w:color w:val="000000"/>
              </w:rPr>
            </w:pPr>
            <w:r w:rsidRPr="002438EA">
              <w:rPr>
                <w:color w:val="000000"/>
                <w:sz w:val="22"/>
                <w:szCs w:val="22"/>
              </w:rPr>
              <w:t>заместитель председателя Правительства Челябинской области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садовый участок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квартира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Pr="002438EA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садовый дом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594FA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индивидуальная</w:t>
            </w:r>
          </w:p>
          <w:p w:rsidR="00DE30D9" w:rsidRDefault="00DE30D9" w:rsidP="00594FA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общая долевая 1/3 доли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Pr="002438EA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индивидуальная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51,4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Pr="002438EA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96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Россия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Россия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Pr="002438EA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LEXUS</w:t>
            </w:r>
            <w:r w:rsidRPr="003004FA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RX</w:t>
            </w:r>
            <w:r w:rsidRPr="003004FA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350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индивидуальная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Pr="001E7F13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мотовездеход </w:t>
            </w:r>
            <w:r>
              <w:rPr>
                <w:color w:val="000000"/>
                <w:sz w:val="22"/>
                <w:szCs w:val="22"/>
                <w:lang w:val="en-US"/>
              </w:rPr>
              <w:t>Yamaha</w:t>
            </w:r>
            <w:r w:rsidRPr="001E7F13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YEM</w:t>
            </w:r>
            <w:r w:rsidRPr="001E7F13">
              <w:rPr>
                <w:color w:val="000000"/>
                <w:sz w:val="22"/>
                <w:szCs w:val="22"/>
              </w:rPr>
              <w:t xml:space="preserve"> 125 </w:t>
            </w:r>
            <w:r>
              <w:rPr>
                <w:color w:val="000000"/>
                <w:sz w:val="22"/>
                <w:szCs w:val="22"/>
                <w:lang w:val="en-US"/>
              </w:rPr>
              <w:t>A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Pr="002438EA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3 064 678,51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DE30D9" w:rsidRPr="003004FA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</w:tc>
      </w:tr>
      <w:tr w:rsidR="00DE30D9">
        <w:tc>
          <w:tcPr>
            <w:tcW w:w="16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Pr="002438EA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Супруга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Pr="002438EA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садовый участок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квартира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Pr="002438EA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садовый дом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594FA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индивидуальная</w:t>
            </w:r>
          </w:p>
          <w:p w:rsidR="00DE30D9" w:rsidRDefault="00DE30D9" w:rsidP="00594FA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Default="00DE30D9" w:rsidP="00594FA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общая долевая</w:t>
            </w:r>
          </w:p>
          <w:p w:rsidR="00DE30D9" w:rsidRDefault="00DE30D9" w:rsidP="00594FA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1/3 доли</w:t>
            </w:r>
          </w:p>
          <w:p w:rsidR="00DE30D9" w:rsidRDefault="00DE30D9" w:rsidP="00594FA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Pr="002438EA" w:rsidRDefault="00DE30D9" w:rsidP="00594FA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индивидуальная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51,4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Pr="002438EA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84,8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Россия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Россия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Pr="002438EA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Pr="001E7F13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LEXUS RX </w:t>
            </w:r>
            <w:r>
              <w:rPr>
                <w:color w:val="000000"/>
                <w:sz w:val="22"/>
                <w:szCs w:val="22"/>
              </w:rPr>
              <w:t>450</w:t>
            </w:r>
            <w:r>
              <w:rPr>
                <w:color w:val="000000"/>
                <w:sz w:val="22"/>
                <w:szCs w:val="22"/>
                <w:lang w:val="en-US"/>
              </w:rPr>
              <w:t>H</w:t>
            </w:r>
          </w:p>
          <w:p w:rsidR="00DE30D9" w:rsidRPr="002438EA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индивидуальная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Pr="002438EA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2 073 883,58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DE30D9" w:rsidRPr="003004FA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</w:tc>
      </w:tr>
      <w:tr w:rsidR="00DE30D9">
        <w:tc>
          <w:tcPr>
            <w:tcW w:w="16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Pr="002438EA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Дочь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Pr="002438EA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Pr="002438EA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общая долевая</w:t>
            </w:r>
          </w:p>
          <w:p w:rsidR="00DE30D9" w:rsidRPr="002438EA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1/3 доли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Pr="002438EA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51,4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Pr="002438EA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Pr="002438EA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Pr="002438EA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DE30D9" w:rsidRPr="003004FA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</w:tc>
      </w:tr>
      <w:tr w:rsidR="00DE30D9">
        <w:tc>
          <w:tcPr>
            <w:tcW w:w="16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Климов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Олег</w:t>
            </w:r>
          </w:p>
          <w:p w:rsidR="00DE30D9" w:rsidRPr="002438EA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Борисович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Pr="002438EA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заместитель председателя Правительства Челябинской области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земельный участок под гараж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квартира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квартира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Pr="002438EA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гараж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594FA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индивидуальная</w:t>
            </w:r>
          </w:p>
          <w:p w:rsidR="00DE30D9" w:rsidRDefault="00DE30D9" w:rsidP="00594FA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Default="00DE30D9" w:rsidP="00594FA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Default="00DE30D9" w:rsidP="00594FA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индивидуальная</w:t>
            </w:r>
          </w:p>
          <w:p w:rsidR="00DE30D9" w:rsidRDefault="00DE30D9" w:rsidP="00594FA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Default="00DE30D9" w:rsidP="00594FA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членом семьи</w:t>
            </w:r>
          </w:p>
          <w:p w:rsidR="00DE30D9" w:rsidRDefault="00DE30D9" w:rsidP="00594FA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Pr="002438EA" w:rsidRDefault="00DE30D9" w:rsidP="00594FA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индивидуальная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40,2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156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Pr="002438EA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Россия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Россия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Россия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Pr="002438EA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Pr="002438EA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Pr="002438EA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1 675 296,75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DE30D9" w:rsidRPr="003004FA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</w:tc>
      </w:tr>
      <w:tr w:rsidR="00DE30D9">
        <w:tc>
          <w:tcPr>
            <w:tcW w:w="16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Pr="002438EA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Супруга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Pr="002438EA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квартира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квартира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Pr="002438EA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автопарковочное место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594FA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индивидуальная</w:t>
            </w:r>
          </w:p>
          <w:p w:rsidR="00DE30D9" w:rsidRDefault="00DE30D9" w:rsidP="00594FA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Default="00DE30D9" w:rsidP="00594FA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индивидуальная</w:t>
            </w:r>
          </w:p>
          <w:p w:rsidR="00DE30D9" w:rsidRDefault="00DE30D9" w:rsidP="00594FA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DE30D9" w:rsidRDefault="00DE30D9" w:rsidP="00594FA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общая долевая</w:t>
            </w:r>
          </w:p>
          <w:p w:rsidR="00DE30D9" w:rsidRPr="002438EA" w:rsidRDefault="00DE30D9" w:rsidP="00594FAA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1/200 доли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156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102,9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Pr="002438EA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8326,3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Россия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Россия</w:t>
            </w:r>
          </w:p>
          <w:p w:rsidR="00DE30D9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DE30D9" w:rsidRPr="002438EA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Default="00DE30D9" w:rsidP="00F0030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LEXUS RX </w:t>
            </w:r>
            <w:r>
              <w:rPr>
                <w:color w:val="000000"/>
                <w:sz w:val="22"/>
                <w:szCs w:val="22"/>
              </w:rPr>
              <w:t>350</w:t>
            </w:r>
          </w:p>
          <w:p w:rsidR="00DE30D9" w:rsidRPr="002438EA" w:rsidRDefault="00DE30D9" w:rsidP="00F0030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индивидуальная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0D9" w:rsidRPr="002438EA" w:rsidRDefault="00DE30D9" w:rsidP="001E7F13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15 621 467,33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DE30D9" w:rsidRPr="003004FA" w:rsidRDefault="00DE30D9" w:rsidP="001E7F13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</w:tc>
      </w:tr>
    </w:tbl>
    <w:p w:rsidR="00DE30D9" w:rsidRPr="00B34E84" w:rsidRDefault="00DE30D9" w:rsidP="00B34E84"/>
    <w:sectPr w:rsidR="00DE30D9" w:rsidRPr="00B34E84" w:rsidSect="00594FAA">
      <w:pgSz w:w="15840" w:h="12240" w:orient="landscape" w:code="1"/>
      <w:pgMar w:top="1134" w:right="567" w:bottom="567" w:left="567" w:header="397" w:footer="397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089B"/>
    <w:rsid w:val="00164FB1"/>
    <w:rsid w:val="0016566A"/>
    <w:rsid w:val="001816EB"/>
    <w:rsid w:val="001D29C4"/>
    <w:rsid w:val="001E7F13"/>
    <w:rsid w:val="001F3716"/>
    <w:rsid w:val="002438EA"/>
    <w:rsid w:val="002B714F"/>
    <w:rsid w:val="002C4906"/>
    <w:rsid w:val="002E5F9C"/>
    <w:rsid w:val="003004FA"/>
    <w:rsid w:val="003C19F7"/>
    <w:rsid w:val="003E1CA0"/>
    <w:rsid w:val="004C4C92"/>
    <w:rsid w:val="004F3C27"/>
    <w:rsid w:val="0058089B"/>
    <w:rsid w:val="00594FAA"/>
    <w:rsid w:val="00600B65"/>
    <w:rsid w:val="006021FD"/>
    <w:rsid w:val="00797656"/>
    <w:rsid w:val="007C34E8"/>
    <w:rsid w:val="009926E0"/>
    <w:rsid w:val="00A17E25"/>
    <w:rsid w:val="00A3016D"/>
    <w:rsid w:val="00B34E84"/>
    <w:rsid w:val="00B76B41"/>
    <w:rsid w:val="00B8001D"/>
    <w:rsid w:val="00C94163"/>
    <w:rsid w:val="00D56E10"/>
    <w:rsid w:val="00DD40C5"/>
    <w:rsid w:val="00DE30D9"/>
    <w:rsid w:val="00E742DC"/>
    <w:rsid w:val="00F00301"/>
    <w:rsid w:val="00F72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E8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58089B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58089B"/>
    <w:rPr>
      <w:b/>
      <w:bCs/>
    </w:rPr>
  </w:style>
  <w:style w:type="character" w:customStyle="1" w:styleId="apple-converted-space">
    <w:name w:val="apple-converted-space"/>
    <w:basedOn w:val="DefaultParagraphFont"/>
    <w:uiPriority w:val="99"/>
    <w:rsid w:val="0058089B"/>
  </w:style>
  <w:style w:type="paragraph" w:styleId="BalloonText">
    <w:name w:val="Balloon Text"/>
    <w:basedOn w:val="Normal"/>
    <w:link w:val="BalloonTextChar"/>
    <w:uiPriority w:val="99"/>
    <w:semiHidden/>
    <w:rsid w:val="0058089B"/>
    <w:rPr>
      <w:rFonts w:ascii="Tahoma" w:eastAsia="Calibr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808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899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99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84</TotalTime>
  <Pages>4</Pages>
  <Words>616</Words>
  <Characters>3513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Titaeva</cp:lastModifiedBy>
  <cp:revision>5</cp:revision>
  <cp:lastPrinted>2014-05-14T05:51:00Z</cp:lastPrinted>
  <dcterms:created xsi:type="dcterms:W3CDTF">2014-05-12T13:20:00Z</dcterms:created>
  <dcterms:modified xsi:type="dcterms:W3CDTF">2014-05-14T05:52:00Z</dcterms:modified>
</cp:coreProperties>
</file>