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04D" w:rsidRDefault="00AB504D">
      <w: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>
      <w:pPr>
        <w:jc w:val="both"/>
      </w:pPr>
    </w:p>
    <w:p w:rsidR="00AB504D" w:rsidRPr="00265459" w:rsidRDefault="00AB504D" w:rsidP="00CD7036">
      <w:pPr>
        <w:jc w:val="center"/>
        <w:rPr>
          <w:sz w:val="22"/>
          <w:szCs w:val="22"/>
        </w:rPr>
      </w:pPr>
      <w:r>
        <w:rPr>
          <w:u w:val="single"/>
        </w:rPr>
        <w:t>Абалаков Алексей Сергеевич</w:t>
      </w:r>
    </w:p>
    <w:p w:rsidR="00AB504D" w:rsidRPr="000B7AEB" w:rsidRDefault="00AB504D" w:rsidP="00CD7036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CD7036">
      <w:pPr>
        <w:jc w:val="center"/>
        <w:rPr>
          <w:sz w:val="22"/>
          <w:szCs w:val="22"/>
        </w:rPr>
      </w:pPr>
      <w:r>
        <w:rPr>
          <w:u w:val="single"/>
        </w:rPr>
        <w:t xml:space="preserve">                        Инспектор отдела режима __</w:t>
      </w:r>
      <w:r>
        <w:rPr>
          <w:sz w:val="22"/>
          <w:szCs w:val="22"/>
        </w:rPr>
        <w:t>_____________________________________________________</w:t>
      </w:r>
    </w:p>
    <w:p w:rsidR="00AB504D" w:rsidRPr="000B7AEB" w:rsidRDefault="00AB504D" w:rsidP="00CD7036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  <w:r>
        <w:t>1. Сотрудник:</w:t>
      </w:r>
    </w:p>
    <w:p w:rsidR="00AB504D" w:rsidRDefault="00AB504D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8900BC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квартира          </w:t>
      </w:r>
      <w:r>
        <w:t>______________     ____</w:t>
      </w:r>
      <w:r>
        <w:rPr>
          <w:u w:val="single"/>
        </w:rPr>
        <w:t xml:space="preserve">___ 68     </w:t>
      </w:r>
      <w:r>
        <w:t>______              __</w:t>
      </w:r>
      <w:r>
        <w:rPr>
          <w:u w:val="single"/>
        </w:rPr>
        <w:t xml:space="preserve">_Россия     </w:t>
      </w:r>
      <w:r>
        <w:rPr>
          <w:u w:val="single"/>
        </w:rPr>
        <w:tab/>
      </w:r>
      <w:r>
        <w:t>_</w:t>
      </w:r>
      <w:r>
        <w:rPr>
          <w:u w:val="single"/>
        </w:rPr>
        <w:t>___</w:t>
      </w:r>
      <w:r>
        <w:t>____</w:t>
      </w:r>
    </w:p>
    <w:p w:rsidR="00AB504D" w:rsidRPr="000B7AEB" w:rsidRDefault="00AB504D" w:rsidP="00632825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>
      <w:pPr>
        <w:jc w:val="both"/>
      </w:pPr>
      <w:r>
        <w:t>_</w:t>
      </w:r>
      <w:r>
        <w:rPr>
          <w:u w:val="single"/>
        </w:rPr>
        <w:t>_                ______</w:t>
      </w:r>
      <w:r>
        <w:t>_______________  ______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>_________ __</w:t>
      </w:r>
      <w:r>
        <w:t>_____</w:t>
      </w:r>
    </w:p>
    <w:p w:rsidR="00AB504D" w:rsidRPr="000B7AEB" w:rsidRDefault="00AB504D" w:rsidP="000B7AEB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>
      <w:pPr>
        <w:jc w:val="both"/>
      </w:pPr>
    </w:p>
    <w:p w:rsidR="00AB504D" w:rsidRDefault="00AB504D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056287">
      <w:pPr>
        <w:jc w:val="both"/>
      </w:pPr>
      <w:r>
        <w:t>_________</w:t>
      </w:r>
      <w:r>
        <w:rPr>
          <w:u w:val="single"/>
        </w:rPr>
        <w:t>_______</w:t>
      </w:r>
      <w:r>
        <w:t>________________      ___</w:t>
      </w:r>
      <w:r>
        <w:rPr>
          <w:u w:val="single"/>
        </w:rPr>
        <w:t xml:space="preserve">______           </w:t>
      </w:r>
      <w:r>
        <w:t>___              ___</w:t>
      </w:r>
      <w:r w:rsidRPr="003A3BE2">
        <w:rPr>
          <w:u w:val="single"/>
        </w:rPr>
        <w:t>_</w:t>
      </w:r>
      <w:r>
        <w:rPr>
          <w:u w:val="single"/>
        </w:rPr>
        <w:t>______</w:t>
      </w:r>
      <w:r>
        <w:t>__</w:t>
      </w:r>
      <w:r>
        <w:rPr>
          <w:u w:val="single"/>
        </w:rPr>
        <w:t xml:space="preserve">      </w:t>
      </w:r>
      <w:r>
        <w:t>___</w:t>
      </w:r>
    </w:p>
    <w:p w:rsidR="00AB504D" w:rsidRPr="000B7AEB" w:rsidRDefault="00AB504D" w:rsidP="000B7AEB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0B7AEB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>
      <w:pPr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(супруг):</w:t>
      </w:r>
    </w:p>
    <w:p w:rsidR="00AB504D" w:rsidRDefault="00AB504D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056287">
      <w:pPr>
        <w:jc w:val="both"/>
      </w:pPr>
      <w:r w:rsidRPr="004C40EE">
        <w:rPr>
          <w:u w:val="single"/>
        </w:rPr>
        <w:t>_______________квартира___________</w:t>
      </w:r>
      <w:r>
        <w:t xml:space="preserve">  _____</w:t>
      </w:r>
      <w:r w:rsidRPr="004C40EE">
        <w:rPr>
          <w:u w:val="single"/>
        </w:rPr>
        <w:t>68_</w:t>
      </w:r>
      <w:r>
        <w:t>____</w:t>
      </w:r>
      <w:r>
        <w:rPr>
          <w:u w:val="single"/>
        </w:rPr>
        <w:t>_</w:t>
      </w:r>
      <w:r>
        <w:t>_______         __</w:t>
      </w:r>
      <w:r w:rsidRPr="004C40EE">
        <w:rPr>
          <w:u w:val="single"/>
        </w:rPr>
        <w:t>Россия_</w:t>
      </w:r>
      <w:r>
        <w:t>___</w:t>
      </w:r>
    </w:p>
    <w:p w:rsidR="00AB504D" w:rsidRPr="000B7AEB" w:rsidRDefault="00AB504D" w:rsidP="000B7AEB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 w:rsidRPr="006A7B28">
        <w:rPr>
          <w:u w:val="single"/>
        </w:rPr>
        <w:t xml:space="preserve"> </w:t>
      </w:r>
      <w:r>
        <w:rPr>
          <w:u w:val="single"/>
        </w:rPr>
        <w:t>_____</w:t>
      </w:r>
      <w:r>
        <w:t>__</w:t>
      </w:r>
    </w:p>
    <w:p w:rsidR="00AB504D" w:rsidRPr="000B7AEB" w:rsidRDefault="00AB504D" w:rsidP="000B7AEB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>
      <w:pPr>
        <w:jc w:val="both"/>
      </w:pPr>
    </w:p>
    <w:p w:rsidR="00AB504D" w:rsidRDefault="00AB504D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>
      <w:pPr>
        <w:jc w:val="both"/>
      </w:pPr>
      <w:r>
        <w:t>______________________________   _______</w:t>
      </w:r>
      <w:r>
        <w:rPr>
          <w:u w:val="single"/>
        </w:rPr>
        <w:t>______</w:t>
      </w:r>
      <w:r>
        <w:t>_____             _____</w:t>
      </w:r>
      <w:r w:rsidRPr="009E6F1A">
        <w:rPr>
          <w:u w:val="single"/>
        </w:rPr>
        <w:t xml:space="preserve"> </w:t>
      </w:r>
      <w:r>
        <w:rPr>
          <w:u w:val="single"/>
        </w:rPr>
        <w:t>_____</w:t>
      </w:r>
      <w:r>
        <w:t>_________</w:t>
      </w:r>
    </w:p>
    <w:p w:rsidR="00AB504D" w:rsidRPr="000B7AEB" w:rsidRDefault="00AB504D" w:rsidP="000B7AEB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0B7AEB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>
      <w:pPr>
        <w:ind w:firstLine="720"/>
        <w:jc w:val="both"/>
      </w:pPr>
    </w:p>
    <w:p w:rsidR="00AB504D" w:rsidRDefault="00AB504D" w:rsidP="00632825">
      <w:pPr>
        <w:jc w:val="both"/>
      </w:pPr>
    </w:p>
    <w:p w:rsidR="00AB504D" w:rsidRDefault="00AB504D">
      <w:pPr>
        <w:ind w:firstLine="720"/>
        <w:jc w:val="both"/>
      </w:pPr>
      <w:r>
        <w:t>Его (ее) несовершеннолетние дети:</w:t>
      </w:r>
    </w:p>
    <w:p w:rsidR="00AB504D" w:rsidRDefault="00AB504D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B7197D">
      <w:pPr>
        <w:jc w:val="both"/>
      </w:pPr>
      <w:r>
        <w:t>______</w:t>
      </w:r>
      <w:r>
        <w:rPr>
          <w:u w:val="single"/>
        </w:rPr>
        <w:t>______</w:t>
      </w:r>
      <w:r>
        <w:t>__________________    __________________              ___________________</w:t>
      </w:r>
    </w:p>
    <w:p w:rsidR="00AB504D" w:rsidRPr="000B7AEB" w:rsidRDefault="00AB504D" w:rsidP="000B7AEB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0B7AEB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>
      <w:pPr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>
      <w:pPr>
        <w:jc w:val="both"/>
      </w:pPr>
      <w:r>
        <w:t>_________________________   __________________________             __</w:t>
      </w:r>
      <w:r w:rsidRPr="009E6F1A">
        <w:rPr>
          <w:u w:val="single"/>
        </w:rPr>
        <w:t xml:space="preserve"> </w:t>
      </w:r>
      <w:r>
        <w:t>__________</w:t>
      </w:r>
    </w:p>
    <w:p w:rsidR="00AB504D" w:rsidRPr="000B7AEB" w:rsidRDefault="00AB504D" w:rsidP="000B7AEB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0B7AEB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>
      <w:pPr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056287">
      <w:pPr>
        <w:jc w:val="both"/>
      </w:pPr>
      <w:r>
        <w:t>______</w:t>
      </w:r>
      <w:r>
        <w:rPr>
          <w:u w:val="single"/>
        </w:rPr>
        <w:t xml:space="preserve">не имеет                       </w:t>
      </w:r>
      <w:r>
        <w:t>________                     ________</w:t>
      </w:r>
      <w:r w:rsidRPr="004C40EE">
        <w:rPr>
          <w:u w:val="single"/>
        </w:rPr>
        <w:t xml:space="preserve"> </w:t>
      </w:r>
      <w:r>
        <w:rPr>
          <w:u w:val="single"/>
        </w:rPr>
        <w:t xml:space="preserve">                                     ______</w:t>
      </w:r>
    </w:p>
    <w:p w:rsidR="00AB504D" w:rsidRPr="000B7AEB" w:rsidRDefault="00AB504D" w:rsidP="000B7AEB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056287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0B7AEB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>
      <w:pPr>
        <w:jc w:val="both"/>
      </w:pPr>
    </w:p>
    <w:p w:rsidR="00AB504D" w:rsidRDefault="00AB504D">
      <w:pPr>
        <w:jc w:val="both"/>
      </w:pPr>
    </w:p>
    <w:p w:rsidR="00AB504D" w:rsidRDefault="00AB504D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>
      <w:pPr>
        <w:jc w:val="both"/>
      </w:pPr>
      <w:r>
        <w:t>________</w:t>
      </w:r>
      <w:r w:rsidRPr="006A7B28">
        <w:rPr>
          <w:u w:val="single"/>
        </w:rPr>
        <w:t xml:space="preserve"> </w:t>
      </w:r>
      <w:r>
        <w:rPr>
          <w:u w:val="single"/>
        </w:rPr>
        <w:t>________        ______</w:t>
      </w:r>
      <w:r>
        <w:t>______            _____________________________________</w:t>
      </w:r>
    </w:p>
    <w:p w:rsidR="00AB504D" w:rsidRPr="0060042F" w:rsidRDefault="00AB504D" w:rsidP="0060042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60042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>
      <w:pPr>
        <w:jc w:val="both"/>
      </w:pPr>
    </w:p>
    <w:p w:rsidR="00AB504D" w:rsidRDefault="00AB504D">
      <w:pPr>
        <w:jc w:val="both"/>
      </w:pPr>
    </w:p>
    <w:p w:rsidR="00AB504D" w:rsidRDefault="00AB504D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>
      <w:pPr>
        <w:jc w:val="both"/>
      </w:pPr>
      <w:r>
        <w:t>_________________________________              _____________________________________</w:t>
      </w:r>
    </w:p>
    <w:p w:rsidR="00AB504D" w:rsidRPr="0060042F" w:rsidRDefault="00AB504D" w:rsidP="0060042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60042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470026,29   </w:t>
      </w:r>
      <w:r>
        <w:t>рублей.</w:t>
      </w:r>
    </w:p>
    <w:p w:rsidR="00AB504D" w:rsidRDefault="00AB504D">
      <w:pPr>
        <w:ind w:firstLine="720"/>
        <w:jc w:val="both"/>
      </w:pPr>
      <w:r>
        <w:t>Декларированный годовой доход его (ее) супруги (супруга) составляет _357799,34</w:t>
      </w:r>
      <w:r>
        <w:rPr>
          <w:u w:val="single"/>
        </w:rPr>
        <w:t xml:space="preserve">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 рублей.</w:t>
      </w:r>
    </w:p>
    <w:p w:rsidR="00AB504D" w:rsidRDefault="00AB504D">
      <w:pPr>
        <w:ind w:firstLine="720"/>
        <w:jc w:val="both"/>
      </w:pPr>
      <w:r>
        <w:t>Декларированный годовой доход его (ее) несовершеннолетних детей составляет _________ 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Андреева Елена Геннадьевна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Заместитель главного бухгалтера_____________</w:t>
      </w:r>
      <w:r>
        <w:rPr>
          <w:sz w:val="22"/>
          <w:szCs w:val="22"/>
        </w:rPr>
        <w:t>_________________________________________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>не имеет</w:t>
      </w:r>
      <w:r>
        <w:t>________________________    ____</w:t>
      </w:r>
      <w:r>
        <w:rPr>
          <w:u w:val="single"/>
        </w:rPr>
        <w:t>__</w:t>
      </w:r>
      <w:r>
        <w:t>___________              __</w:t>
      </w:r>
      <w:r>
        <w:rPr>
          <w:u w:val="single"/>
        </w:rPr>
        <w:t>_______</w:t>
      </w:r>
      <w:r>
        <w:t>__________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________</w:t>
      </w:r>
      <w:r>
        <w:t>________________________  _______</w:t>
      </w:r>
      <w:r>
        <w:rPr>
          <w:u w:val="single"/>
        </w:rPr>
        <w:t>___</w:t>
      </w:r>
      <w:r>
        <w:t>_______    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______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квартира</w:t>
      </w:r>
      <w:r>
        <w:t>________________________    _______</w:t>
      </w:r>
      <w:r>
        <w:rPr>
          <w:u w:val="single"/>
        </w:rPr>
        <w:t>91</w:t>
      </w:r>
      <w:r w:rsidRPr="00D74C8F">
        <w:rPr>
          <w:u w:val="single"/>
        </w:rPr>
        <w:t>,</w:t>
      </w:r>
      <w:r>
        <w:rPr>
          <w:u w:val="single"/>
        </w:rPr>
        <w:t>9</w:t>
      </w:r>
      <w:r w:rsidRPr="00D74C8F">
        <w:rPr>
          <w:u w:val="single"/>
        </w:rPr>
        <w:t>0</w:t>
      </w:r>
      <w:r>
        <w:t>___________      _____</w:t>
      </w:r>
      <w:r w:rsidRPr="00D74C8F">
        <w:rPr>
          <w:u w:val="single"/>
        </w:rPr>
        <w:t>Россия</w:t>
      </w:r>
      <w:r>
        <w:t>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Его (ее) супруга (</w:t>
      </w:r>
      <w:r w:rsidRPr="00D74C8F">
        <w:rPr>
          <w:u w:val="single"/>
        </w:rPr>
        <w:t>супруг</w:t>
      </w:r>
      <w:r>
        <w:t>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_______</w:t>
      </w:r>
      <w:r>
        <w:rPr>
          <w:u w:val="single"/>
        </w:rPr>
        <w:t>земельный участок</w:t>
      </w:r>
      <w:r>
        <w:t>__________  ______</w:t>
      </w:r>
      <w:r w:rsidRPr="00D74C8F">
        <w:rPr>
          <w:u w:val="single"/>
        </w:rPr>
        <w:t>10,00</w:t>
      </w:r>
      <w:r>
        <w:t>_______              _______</w:t>
      </w:r>
      <w:r w:rsidRPr="006758CF">
        <w:rPr>
          <w:u w:val="single"/>
        </w:rPr>
        <w:t xml:space="preserve"> Россия</w:t>
      </w:r>
      <w:r>
        <w:t>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</w:t>
      </w:r>
      <w:r w:rsidRPr="00D74C8F">
        <w:rPr>
          <w:u w:val="single"/>
        </w:rPr>
        <w:t>дом</w:t>
      </w:r>
      <w:r>
        <w:t>___________________    _______</w:t>
      </w:r>
      <w:r>
        <w:rPr>
          <w:u w:val="single"/>
        </w:rPr>
        <w:t>293</w:t>
      </w:r>
      <w:r w:rsidRPr="00D74C8F">
        <w:rPr>
          <w:u w:val="single"/>
        </w:rPr>
        <w:t>,00</w:t>
      </w:r>
      <w:r>
        <w:t>_____           ______</w:t>
      </w:r>
      <w:r w:rsidRPr="00D74C8F">
        <w:rPr>
          <w:u w:val="single"/>
        </w:rPr>
        <w:t xml:space="preserve"> </w:t>
      </w:r>
      <w:r w:rsidRPr="006758CF">
        <w:rPr>
          <w:u w:val="single"/>
        </w:rPr>
        <w:t>Россия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>
        <w:rPr>
          <w:u w:val="single"/>
        </w:rPr>
        <w:t>квартира</w:t>
      </w:r>
      <w:r>
        <w:t>________________   ________</w:t>
      </w:r>
      <w:r w:rsidRPr="004817F1">
        <w:rPr>
          <w:u w:val="single"/>
        </w:rPr>
        <w:t>90,00</w:t>
      </w:r>
      <w:r>
        <w:t>__________     ____</w:t>
      </w:r>
      <w:r w:rsidRPr="004817F1">
        <w:rPr>
          <w:u w:val="single"/>
        </w:rPr>
        <w:t xml:space="preserve"> </w:t>
      </w:r>
      <w:r w:rsidRPr="006758CF">
        <w:rPr>
          <w:u w:val="single"/>
        </w:rPr>
        <w:t>Россия</w:t>
      </w:r>
      <w:r>
        <w:t>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>
        <w:rPr>
          <w:u w:val="single"/>
        </w:rPr>
        <w:t>квартира</w:t>
      </w:r>
      <w:r>
        <w:t>___________________    _______</w:t>
      </w:r>
      <w:r w:rsidRPr="004817F1">
        <w:rPr>
          <w:u w:val="single"/>
        </w:rPr>
        <w:t>90,00</w:t>
      </w:r>
      <w:r>
        <w:t>_______              _____</w:t>
      </w:r>
      <w:r w:rsidRPr="004817F1">
        <w:rPr>
          <w:u w:val="single"/>
        </w:rPr>
        <w:t xml:space="preserve"> </w:t>
      </w:r>
      <w:r w:rsidRPr="006758CF">
        <w:rPr>
          <w:u w:val="single"/>
        </w:rPr>
        <w:t>Россия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>
        <w:rPr>
          <w:u w:val="single"/>
        </w:rPr>
        <w:t>не имеет___________</w:t>
      </w:r>
      <w:r>
        <w:t>________                     ________</w:t>
      </w:r>
      <w:r w:rsidRPr="00E7278F">
        <w:rPr>
          <w:u w:val="single"/>
        </w:rPr>
        <w:t xml:space="preserve"> </w:t>
      </w:r>
      <w:r>
        <w:rPr>
          <w:u w:val="single"/>
        </w:rPr>
        <w:t>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супруга (</w:t>
      </w:r>
      <w:r w:rsidRPr="00D74C8F">
        <w:rPr>
          <w:u w:val="single"/>
        </w:rPr>
        <w:t>супруг</w:t>
      </w:r>
      <w:r>
        <w:t>) имеет на праве собственности следующие транспортные средства:</w:t>
      </w:r>
    </w:p>
    <w:p w:rsidR="00AB504D" w:rsidRPr="00E7278F" w:rsidRDefault="00AB504D" w:rsidP="00E7278F">
      <w:pPr>
        <w:jc w:val="both"/>
      </w:pPr>
      <w:r>
        <w:t>____</w:t>
      </w:r>
      <w:r>
        <w:rPr>
          <w:u w:val="single"/>
        </w:rPr>
        <w:t>автомобиль легковой</w:t>
      </w:r>
      <w:r>
        <w:t>________            _________</w:t>
      </w:r>
      <w:r w:rsidRPr="00D74C8F">
        <w:rPr>
          <w:u w:val="single"/>
          <w:lang w:val="en-US"/>
        </w:rPr>
        <w:t>HONDA</w:t>
      </w:r>
      <w:r w:rsidRPr="00E7278F">
        <w:rPr>
          <w:u w:val="single"/>
        </w:rPr>
        <w:t xml:space="preserve"> </w:t>
      </w:r>
      <w:r w:rsidRPr="00D74C8F">
        <w:rPr>
          <w:u w:val="single"/>
          <w:lang w:val="en-US"/>
        </w:rPr>
        <w:t>HRV</w:t>
      </w:r>
      <w:r>
        <w:t>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</w:t>
      </w:r>
      <w:r w:rsidRPr="004817F1">
        <w:rPr>
          <w:u w:val="single"/>
        </w:rPr>
        <w:t>грузовой автомобиль</w:t>
      </w:r>
      <w:r>
        <w:t>________            _______</w:t>
      </w:r>
      <w:r w:rsidRPr="004817F1">
        <w:rPr>
          <w:u w:val="single"/>
        </w:rPr>
        <w:t>ГАЗ 3307</w:t>
      </w:r>
      <w:r>
        <w:t>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486352,23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302979,89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Воробьев Андрей Викторович </w:t>
      </w:r>
      <w:r>
        <w:rPr>
          <w:sz w:val="22"/>
          <w:szCs w:val="22"/>
        </w:rPr>
        <w:t>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Инспектор отдела режима    __________</w:t>
      </w:r>
      <w:r>
        <w:rPr>
          <w:sz w:val="22"/>
          <w:szCs w:val="22"/>
        </w:rPr>
        <w:t>___________________________________________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                          </w:t>
      </w:r>
      <w:r>
        <w:t>______________     ____</w:t>
      </w:r>
      <w:r>
        <w:rPr>
          <w:u w:val="single"/>
        </w:rPr>
        <w:t xml:space="preserve">___       </w:t>
      </w:r>
      <w:r>
        <w:t>______              __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u w:val="single"/>
        </w:rPr>
        <w:tab/>
      </w:r>
      <w:r>
        <w:t>_</w:t>
      </w:r>
      <w:r>
        <w:rPr>
          <w:u w:val="single"/>
        </w:rPr>
        <w:t>___</w:t>
      </w:r>
      <w:r>
        <w:t>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_________-</w:t>
      </w:r>
      <w:r>
        <w:rPr>
          <w:u w:val="single"/>
        </w:rPr>
        <w:t>______</w:t>
      </w:r>
      <w:r>
        <w:t>_______________  ______</w:t>
      </w:r>
      <w:r>
        <w:rPr>
          <w:u w:val="single"/>
        </w:rPr>
        <w:t>________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__________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          ______</w:t>
      </w:r>
      <w:r>
        <w:t>_______________        ______    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               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 w:rsidRPr="003A3BE2">
        <w:rPr>
          <w:u w:val="single"/>
        </w:rPr>
        <w:t>квартира</w:t>
      </w:r>
      <w:r>
        <w:t>________________      ___</w:t>
      </w:r>
      <w:r>
        <w:rPr>
          <w:u w:val="single"/>
        </w:rPr>
        <w:t xml:space="preserve">___12            </w:t>
      </w:r>
      <w:r>
        <w:t>___              ___</w:t>
      </w:r>
      <w:r w:rsidRPr="003A3BE2">
        <w:rPr>
          <w:u w:val="single"/>
        </w:rPr>
        <w:t>__Россия</w:t>
      </w:r>
      <w:r>
        <w:t>__</w:t>
      </w:r>
      <w:r>
        <w:rPr>
          <w:u w:val="single"/>
        </w:rPr>
        <w:t xml:space="preserve">      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____________________________________  ______</w:t>
      </w:r>
      <w:r>
        <w:rPr>
          <w:u w:val="single"/>
        </w:rPr>
        <w:t>_____</w:t>
      </w:r>
      <w:r>
        <w:t>_______             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 w:rsidRPr="006A7B28">
        <w:rPr>
          <w:u w:val="single"/>
        </w:rPr>
        <w:t xml:space="preserve"> </w:t>
      </w:r>
      <w:r>
        <w:rPr>
          <w:u w:val="single"/>
        </w:rPr>
        <w:t>_____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>
        <w:rPr>
          <w:u w:val="single"/>
        </w:rPr>
        <w:t>не имеет</w:t>
      </w:r>
      <w:r>
        <w:t>________________   _______</w:t>
      </w:r>
      <w:r>
        <w:rPr>
          <w:u w:val="single"/>
        </w:rPr>
        <w:t>______</w:t>
      </w:r>
      <w:r>
        <w:t>_____             _____</w:t>
      </w:r>
      <w:r w:rsidRPr="009E6F1A">
        <w:rPr>
          <w:u w:val="single"/>
        </w:rPr>
        <w:t xml:space="preserve"> </w:t>
      </w:r>
      <w:r>
        <w:rPr>
          <w:u w:val="single"/>
        </w:rPr>
        <w:t>_____</w:t>
      </w:r>
      <w:r>
        <w:t>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C57D07">
        <w:rPr>
          <w:u w:val="single"/>
        </w:rPr>
        <w:t>не имеет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_________________________   __________________________             __</w:t>
      </w:r>
      <w:r w:rsidRPr="009E6F1A">
        <w:rPr>
          <w:u w:val="single"/>
        </w:rPr>
        <w:t xml:space="preserve"> 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>
        <w:rPr>
          <w:u w:val="single"/>
        </w:rPr>
        <w:t>Легковой Автомобиль</w:t>
      </w:r>
      <w:r>
        <w:t>____                     ________</w:t>
      </w:r>
      <w:r w:rsidRPr="00E7278F">
        <w:rPr>
          <w:u w:val="single"/>
        </w:rPr>
        <w:t xml:space="preserve"> </w:t>
      </w:r>
      <w:r>
        <w:rPr>
          <w:u w:val="single"/>
        </w:rPr>
        <w:t xml:space="preserve">                           ВАЗ 2114    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________</w:t>
      </w:r>
      <w:r w:rsidRPr="006A7B28">
        <w:rPr>
          <w:u w:val="single"/>
        </w:rPr>
        <w:t xml:space="preserve"> </w:t>
      </w:r>
      <w:r>
        <w:rPr>
          <w:u w:val="single"/>
        </w:rPr>
        <w:t>_не имеет        ______</w:t>
      </w:r>
      <w:r>
        <w:t>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298900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 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Вьюкова Жанна Ивановна</w:t>
      </w:r>
      <w:r>
        <w:rPr>
          <w:sz w:val="22"/>
          <w:szCs w:val="22"/>
        </w:rPr>
        <w:t>__________________________________________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Начальник отдела кадров_____________</w:t>
      </w:r>
      <w:r>
        <w:rPr>
          <w:sz w:val="22"/>
          <w:szCs w:val="22"/>
        </w:rPr>
        <w:t>____________________________________________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>квартира</w:t>
      </w:r>
      <w:r>
        <w:t>________________________    ____</w:t>
      </w:r>
      <w:r>
        <w:rPr>
          <w:u w:val="single"/>
        </w:rPr>
        <w:t>67</w:t>
      </w:r>
      <w:r>
        <w:t>___________              __</w:t>
      </w:r>
      <w:r w:rsidRPr="006758CF">
        <w:rPr>
          <w:u w:val="single"/>
        </w:rPr>
        <w:t>Россия</w:t>
      </w:r>
      <w:r>
        <w:t>__________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________</w:t>
      </w:r>
      <w:r>
        <w:t>________________________  _______</w:t>
      </w:r>
      <w:r>
        <w:rPr>
          <w:u w:val="single"/>
        </w:rPr>
        <w:t>____</w:t>
      </w:r>
      <w:r>
        <w:t>_______                 __</w:t>
      </w:r>
      <w:r>
        <w:rPr>
          <w:u w:val="single"/>
        </w:rPr>
        <w:t>____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</w:t>
      </w:r>
      <w:r w:rsidRPr="00C57D07">
        <w:rPr>
          <w:u w:val="single"/>
        </w:rPr>
        <w:t>не имеет</w:t>
      </w:r>
      <w:r>
        <w:t>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Его (ее) супруга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_______</w:t>
      </w:r>
      <w:r>
        <w:rPr>
          <w:u w:val="single"/>
        </w:rPr>
        <w:t>квартира</w:t>
      </w:r>
      <w:r>
        <w:t>__________________  ______</w:t>
      </w:r>
      <w:r w:rsidRPr="00F47AC0">
        <w:rPr>
          <w:u w:val="single"/>
        </w:rPr>
        <w:t>44,00</w:t>
      </w:r>
      <w:r>
        <w:t>_______              _______</w:t>
      </w:r>
      <w:r w:rsidRPr="006758CF">
        <w:rPr>
          <w:u w:val="single"/>
        </w:rPr>
        <w:t xml:space="preserve"> Россия</w:t>
      </w:r>
      <w:r>
        <w:t xml:space="preserve"> 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>
        <w:rPr>
          <w:u w:val="single"/>
        </w:rPr>
        <w:t>квартира</w:t>
      </w:r>
      <w:r>
        <w:t>________________   __________</w:t>
      </w:r>
      <w:r w:rsidRPr="00F47AC0">
        <w:rPr>
          <w:u w:val="single"/>
        </w:rPr>
        <w:t>67,00</w:t>
      </w:r>
      <w:r>
        <w:t>________             _____</w:t>
      </w:r>
      <w:r w:rsidRPr="00F47AC0">
        <w:rPr>
          <w:u w:val="single"/>
        </w:rPr>
        <w:t xml:space="preserve"> </w:t>
      </w:r>
      <w:r w:rsidRPr="006758CF">
        <w:rPr>
          <w:u w:val="single"/>
        </w:rPr>
        <w:t>Россия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C57D07">
        <w:rPr>
          <w:u w:val="single"/>
        </w:rPr>
        <w:t>не имеет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>
        <w:rPr>
          <w:u w:val="single"/>
        </w:rPr>
        <w:t>квартира</w:t>
      </w:r>
      <w:r>
        <w:t>________________   __________</w:t>
      </w:r>
      <w:r w:rsidRPr="00F47AC0">
        <w:rPr>
          <w:u w:val="single"/>
        </w:rPr>
        <w:t>67,00</w:t>
      </w:r>
      <w:r>
        <w:t>________             _____</w:t>
      </w:r>
      <w:r w:rsidRPr="00F47AC0">
        <w:rPr>
          <w:u w:val="single"/>
        </w:rPr>
        <w:t xml:space="preserve"> </w:t>
      </w:r>
      <w:r w:rsidRPr="006758CF">
        <w:rPr>
          <w:u w:val="single"/>
        </w:rPr>
        <w:t>Россия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 w:rsidRPr="008D25CD">
        <w:rPr>
          <w:u w:val="single"/>
        </w:rPr>
        <w:t>автомобиль легковой</w:t>
      </w:r>
      <w:r>
        <w:t>________                     ________</w:t>
      </w:r>
      <w:r w:rsidRPr="00E7278F">
        <w:rPr>
          <w:u w:val="single"/>
        </w:rPr>
        <w:t xml:space="preserve"> </w:t>
      </w:r>
      <w:r>
        <w:rPr>
          <w:u w:val="single"/>
        </w:rPr>
        <w:t>мазда капелла______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супруга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</w:t>
      </w:r>
      <w:r w:rsidRPr="00054421">
        <w:rPr>
          <w:u w:val="single"/>
        </w:rPr>
        <w:t xml:space="preserve"> </w:t>
      </w:r>
      <w:r w:rsidRPr="008D25CD">
        <w:rPr>
          <w:u w:val="single"/>
        </w:rPr>
        <w:t>автомобиль легковой</w:t>
      </w:r>
      <w:r>
        <w:t>__________            ____________</w:t>
      </w:r>
      <w:r w:rsidRPr="00054421">
        <w:rPr>
          <w:u w:val="single"/>
        </w:rPr>
        <w:t xml:space="preserve"> </w:t>
      </w:r>
      <w:r>
        <w:rPr>
          <w:u w:val="single"/>
        </w:rPr>
        <w:t>тайота карина</w:t>
      </w:r>
      <w:r>
        <w:t>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418351,63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супруги (супруга) составляет </w:t>
      </w:r>
      <w:r>
        <w:rPr>
          <w:u w:val="single"/>
        </w:rPr>
        <w:t>620118,47</w:t>
      </w:r>
      <w:r>
        <w:t>_</w:t>
      </w:r>
      <w:r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Галеев Владислав Гайнулович</w:t>
      </w:r>
      <w:r>
        <w:rPr>
          <w:sz w:val="22"/>
          <w:szCs w:val="22"/>
        </w:rPr>
        <w:t>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 Начальник дневной смены отдела режима_______</w:t>
      </w:r>
      <w:r>
        <w:rPr>
          <w:sz w:val="22"/>
          <w:szCs w:val="22"/>
        </w:rPr>
        <w:t>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>не имеет</w:t>
      </w:r>
      <w:r>
        <w:t>______________________          ____</w:t>
      </w:r>
      <w:r>
        <w:rPr>
          <w:u w:val="single"/>
        </w:rPr>
        <w:t>____</w:t>
      </w:r>
      <w:r>
        <w:t>___________              _</w:t>
      </w:r>
      <w:r w:rsidRPr="006D55C8">
        <w:rPr>
          <w:u w:val="single"/>
        </w:rPr>
        <w:t xml:space="preserve"> </w:t>
      </w:r>
      <w:r>
        <w:t>_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>__________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_______ ________</w:t>
      </w:r>
      <w:r>
        <w:t>_______________  _______</w:t>
      </w:r>
      <w:r>
        <w:rPr>
          <w:u w:val="single"/>
        </w:rPr>
        <w:t>______</w:t>
      </w:r>
      <w:r>
        <w:t>______             __</w:t>
      </w:r>
      <w:r>
        <w:rPr>
          <w:u w:val="single"/>
        </w:rPr>
        <w:t>_________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</w:t>
      </w:r>
      <w:r w:rsidRPr="009412BE">
        <w:rPr>
          <w:u w:val="single"/>
        </w:rPr>
        <w:t>квартира</w:t>
      </w:r>
      <w:r>
        <w:t>__</w:t>
      </w:r>
      <w:r>
        <w:rPr>
          <w:u w:val="single"/>
        </w:rPr>
        <w:t>_______</w:t>
      </w:r>
      <w:r>
        <w:t>________________  ______</w:t>
      </w:r>
      <w:r>
        <w:rPr>
          <w:u w:val="single"/>
        </w:rPr>
        <w:t>_46,5___</w:t>
      </w:r>
      <w:r>
        <w:t>_______              _Россия______</w:t>
      </w:r>
      <w:r w:rsidRPr="006758CF">
        <w:rPr>
          <w:u w:val="single"/>
        </w:rPr>
        <w:t xml:space="preserve"> 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AC1F54"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</w:t>
      </w:r>
      <w:r w:rsidRPr="009412BE">
        <w:rPr>
          <w:u w:val="single"/>
        </w:rPr>
        <w:t>квартира</w:t>
      </w:r>
      <w:r>
        <w:t>__</w:t>
      </w:r>
      <w:r>
        <w:rPr>
          <w:u w:val="single"/>
        </w:rPr>
        <w:t>_______</w:t>
      </w:r>
      <w:r>
        <w:t>________________  ______</w:t>
      </w:r>
      <w:r>
        <w:rPr>
          <w:u w:val="single"/>
        </w:rPr>
        <w:t>_46,5___</w:t>
      </w:r>
      <w:r>
        <w:t>_______              _Россия______</w:t>
      </w:r>
      <w:r w:rsidRPr="006758CF">
        <w:rPr>
          <w:u w:val="single"/>
        </w:rPr>
        <w:t xml:space="preserve"> 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</w:t>
      </w:r>
      <w:r w:rsidRPr="009412BE">
        <w:rPr>
          <w:u w:val="single"/>
        </w:rPr>
        <w:t xml:space="preserve"> квартира</w:t>
      </w:r>
      <w:r>
        <w:t>______________________    _______</w:t>
      </w:r>
      <w:r w:rsidRPr="009412BE">
        <w:rPr>
          <w:u w:val="single"/>
        </w:rPr>
        <w:t>63,</w:t>
      </w:r>
      <w:r>
        <w:rPr>
          <w:u w:val="single"/>
        </w:rPr>
        <w:t>0____</w:t>
      </w:r>
      <w:r>
        <w:t>______             _</w:t>
      </w:r>
      <w:r w:rsidRPr="009412BE">
        <w:rPr>
          <w:u w:val="single"/>
        </w:rPr>
        <w:t>Россия</w:t>
      </w:r>
      <w:r>
        <w:t>__</w:t>
      </w:r>
      <w:r w:rsidRPr="006A7B28">
        <w:rPr>
          <w:u w:val="single"/>
        </w:rPr>
        <w:t xml:space="preserve"> </w:t>
      </w:r>
      <w:r>
        <w:rPr>
          <w:u w:val="single"/>
        </w:rPr>
        <w:t>_____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</w:t>
      </w:r>
      <w:r w:rsidRPr="009412BE">
        <w:rPr>
          <w:u w:val="single"/>
        </w:rPr>
        <w:t>не имеет</w:t>
      </w:r>
      <w:r>
        <w:t>_______</w:t>
      </w:r>
      <w:r>
        <w:rPr>
          <w:u w:val="single"/>
        </w:rPr>
        <w:t>_________</w:t>
      </w:r>
      <w:r>
        <w:t>_______________   _______</w:t>
      </w:r>
      <w:r>
        <w:rPr>
          <w:u w:val="single"/>
        </w:rPr>
        <w:t>______</w:t>
      </w:r>
      <w:r>
        <w:t>_____             _____</w:t>
      </w:r>
      <w:r w:rsidRPr="009E6F1A">
        <w:rPr>
          <w:u w:val="single"/>
        </w:rPr>
        <w:t xml:space="preserve"> </w:t>
      </w:r>
      <w:r>
        <w:rPr>
          <w:u w:val="single"/>
        </w:rPr>
        <w:t>_____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>
        <w:rPr>
          <w:u w:val="single"/>
        </w:rPr>
        <w:t>________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</w:t>
      </w:r>
      <w:r w:rsidRPr="009412BE">
        <w:rPr>
          <w:u w:val="single"/>
        </w:rPr>
        <w:t>квартира</w:t>
      </w:r>
      <w:r>
        <w:t>__</w:t>
      </w:r>
      <w:r>
        <w:rPr>
          <w:u w:val="single"/>
        </w:rPr>
        <w:t>_______</w:t>
      </w:r>
      <w:r>
        <w:t>________________  ______</w:t>
      </w:r>
      <w:r>
        <w:rPr>
          <w:u w:val="single"/>
        </w:rPr>
        <w:t>_46,5___</w:t>
      </w:r>
      <w:r>
        <w:t>_______              _Россия______</w:t>
      </w:r>
      <w:r w:rsidRPr="006758CF">
        <w:rPr>
          <w:u w:val="single"/>
        </w:rPr>
        <w:t xml:space="preserve"> 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>
        <w:rPr>
          <w:u w:val="single"/>
        </w:rPr>
        <w:t>не имеет___________</w:t>
      </w:r>
      <w:r>
        <w:t>________                     ________</w:t>
      </w:r>
      <w:r w:rsidRPr="00E7278F">
        <w:rPr>
          <w:u w:val="single"/>
        </w:rPr>
        <w:t xml:space="preserve"> </w:t>
      </w:r>
      <w:r>
        <w:rPr>
          <w:u w:val="single"/>
        </w:rPr>
        <w:t>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AC1F54"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</w:t>
      </w:r>
      <w:r w:rsidRPr="009412BE">
        <w:rPr>
          <w:u w:val="single"/>
        </w:rPr>
        <w:t>не имеет</w:t>
      </w:r>
      <w:r>
        <w:t>______</w:t>
      </w:r>
      <w:r w:rsidRPr="006A7B28">
        <w:rPr>
          <w:u w:val="single"/>
        </w:rPr>
        <w:t xml:space="preserve"> </w:t>
      </w:r>
      <w:r>
        <w:rPr>
          <w:u w:val="single"/>
        </w:rPr>
        <w:t>_________________</w:t>
      </w:r>
      <w:r>
        <w:t>______            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rPr>
          <w:u w:val="single"/>
        </w:rPr>
        <w:t>__не тмеет_____</w:t>
      </w:r>
      <w:r>
        <w:t>____________________             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519591,97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 w:rsidRPr="009412BE">
        <w:rPr>
          <w:u w:val="single"/>
        </w:rPr>
        <w:t>1</w:t>
      </w:r>
      <w:r>
        <w:rPr>
          <w:u w:val="single"/>
        </w:rPr>
        <w:t>87</w:t>
      </w:r>
      <w:r w:rsidRPr="009412BE">
        <w:rPr>
          <w:u w:val="single"/>
        </w:rPr>
        <w:t> </w:t>
      </w:r>
      <w:r>
        <w:rPr>
          <w:u w:val="single"/>
        </w:rPr>
        <w:t>270</w:t>
      </w:r>
      <w:r w:rsidRPr="009412BE">
        <w:rPr>
          <w:u w:val="single"/>
        </w:rPr>
        <w:t>,</w:t>
      </w:r>
      <w:r>
        <w:rPr>
          <w:u w:val="single"/>
        </w:rPr>
        <w:t>0</w:t>
      </w:r>
      <w:r w:rsidRPr="009412BE">
        <w:rPr>
          <w:u w:val="single"/>
        </w:rPr>
        <w:t>0</w:t>
      </w:r>
      <w:r>
        <w:rPr>
          <w:u w:val="single"/>
        </w:rPr>
        <w:t xml:space="preserve">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>
        <w:rPr>
          <w:u w:val="single"/>
        </w:rPr>
        <w:t>_0,00</w:t>
      </w:r>
      <w:r>
        <w:t>_________рублей.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Голуб Евгений Александрович</w:t>
      </w:r>
      <w:r>
        <w:rPr>
          <w:sz w:val="22"/>
          <w:szCs w:val="22"/>
        </w:rPr>
        <w:t>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Начальник отдела охраны                                        </w:t>
      </w:r>
      <w:r>
        <w:rPr>
          <w:sz w:val="22"/>
          <w:szCs w:val="22"/>
        </w:rPr>
        <w:t>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 xml:space="preserve">                 ______</w:t>
      </w:r>
      <w:r>
        <w:t>_______________  ______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    __</w:t>
      </w:r>
      <w:r>
        <w:t>_____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 xml:space="preserve">                 ______</w:t>
      </w:r>
      <w:r>
        <w:t>_______________  ______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   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 xml:space="preserve">             ______</w:t>
      </w:r>
      <w:r>
        <w:t>_______________        ______</w:t>
      </w:r>
      <w:r>
        <w:rPr>
          <w:u w:val="single"/>
        </w:rPr>
        <w:t xml:space="preserve">  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   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</w:t>
      </w:r>
      <w:r w:rsidRPr="00B17C20">
        <w:rPr>
          <w:u w:val="single"/>
        </w:rPr>
        <w:t>квартира</w:t>
      </w:r>
      <w:r>
        <w:t>__________________    ________</w:t>
      </w:r>
      <w:r>
        <w:rPr>
          <w:u w:val="single"/>
        </w:rPr>
        <w:t>__46___</w:t>
      </w:r>
      <w:r>
        <w:t>_____              ___</w:t>
      </w:r>
      <w:r>
        <w:rPr>
          <w:u w:val="single"/>
        </w:rPr>
        <w:t>Россия____</w:t>
      </w:r>
      <w:r>
        <w:t>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</w:t>
      </w:r>
      <w:r>
        <w:rPr>
          <w:u w:val="single"/>
        </w:rPr>
        <w:t>не имеет</w:t>
      </w:r>
      <w:r>
        <w:t>__________________________  ______</w:t>
      </w:r>
      <w:r>
        <w:rPr>
          <w:u w:val="single"/>
        </w:rPr>
        <w:t>____</w:t>
      </w:r>
      <w:r>
        <w:t>_______              _______</w:t>
      </w:r>
      <w:r w:rsidRPr="006758CF">
        <w:rPr>
          <w:u w:val="single"/>
        </w:rPr>
        <w:t xml:space="preserve"> 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 w:rsidRPr="006A7B28">
        <w:rPr>
          <w:u w:val="single"/>
        </w:rPr>
        <w:t xml:space="preserve"> </w:t>
      </w:r>
      <w:r>
        <w:rPr>
          <w:u w:val="single"/>
        </w:rPr>
        <w:t>_____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</w:t>
      </w:r>
      <w:r w:rsidRPr="00B17C20">
        <w:rPr>
          <w:u w:val="single"/>
        </w:rPr>
        <w:t>квартира</w:t>
      </w:r>
      <w:r>
        <w:t>__________________    ________</w:t>
      </w:r>
      <w:r>
        <w:rPr>
          <w:u w:val="single"/>
        </w:rPr>
        <w:t>__46___</w:t>
      </w:r>
      <w:r>
        <w:t>_____              ___</w:t>
      </w:r>
      <w:r>
        <w:rPr>
          <w:u w:val="single"/>
        </w:rPr>
        <w:t>Россия____</w:t>
      </w:r>
      <w:r>
        <w:t>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C57D07">
        <w:rPr>
          <w:u w:val="single"/>
        </w:rPr>
        <w:t>не имеет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</w:t>
      </w:r>
      <w:r w:rsidRPr="00B17C20">
        <w:rPr>
          <w:u w:val="single"/>
        </w:rPr>
        <w:t>квартира</w:t>
      </w:r>
      <w:r>
        <w:t>__________________    ________</w:t>
      </w:r>
      <w:r>
        <w:rPr>
          <w:u w:val="single"/>
        </w:rPr>
        <w:t>__46___</w:t>
      </w:r>
      <w:r>
        <w:t>_____              ___</w:t>
      </w:r>
      <w:r>
        <w:rPr>
          <w:u w:val="single"/>
        </w:rPr>
        <w:t>Россия____</w:t>
      </w:r>
      <w:r>
        <w:t>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>
        <w:rPr>
          <w:u w:val="single"/>
        </w:rPr>
        <w:t xml:space="preserve">                                  </w:t>
      </w:r>
      <w:r>
        <w:t>________                     _______</w:t>
      </w:r>
      <w:r>
        <w:rPr>
          <w:u w:val="single"/>
        </w:rPr>
        <w:t xml:space="preserve">                       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</w:t>
      </w:r>
      <w:r w:rsidRPr="00F133D2">
        <w:rPr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  <w:r>
        <w:t xml:space="preserve">                  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________</w:t>
      </w:r>
      <w:r w:rsidRPr="006A7B28">
        <w:rPr>
          <w:u w:val="single"/>
        </w:rPr>
        <w:t xml:space="preserve"> </w:t>
      </w:r>
      <w:r>
        <w:rPr>
          <w:u w:val="single"/>
        </w:rPr>
        <w:t>_________________</w:t>
      </w:r>
      <w:r>
        <w:t>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</w:t>
      </w:r>
      <w:r w:rsidRPr="009773CA">
        <w:rPr>
          <w:u w:val="single"/>
        </w:rPr>
        <w:t xml:space="preserve"> _</w:t>
      </w:r>
      <w:r>
        <w:rPr>
          <w:u w:val="single"/>
        </w:rPr>
        <w:t xml:space="preserve">383916,00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877655,90__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Доронин Андрей Сергеевич </w:t>
      </w:r>
      <w:r>
        <w:rPr>
          <w:sz w:val="22"/>
          <w:szCs w:val="22"/>
        </w:rPr>
        <w:t>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Заместитель начальника отдела режима                                                          </w:t>
      </w:r>
      <w:r>
        <w:rPr>
          <w:sz w:val="22"/>
          <w:szCs w:val="22"/>
        </w:rPr>
        <w:t>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        квартира    </w:t>
      </w:r>
      <w:r>
        <w:t>____________ ____</w:t>
      </w:r>
      <w:r>
        <w:rPr>
          <w:u w:val="single"/>
        </w:rPr>
        <w:t xml:space="preserve">___    54,9        </w:t>
      </w:r>
      <w:r>
        <w:t>_____              __</w:t>
      </w:r>
      <w:r>
        <w:rPr>
          <w:u w:val="single"/>
        </w:rPr>
        <w:t xml:space="preserve">__Россия             </w:t>
      </w:r>
      <w:r>
        <w:t>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 xml:space="preserve">                 ______</w:t>
      </w:r>
      <w:r>
        <w:t>_______________  ______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   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 xml:space="preserve">             ______</w:t>
      </w:r>
      <w:r>
        <w:t>_______________        ______</w:t>
      </w:r>
      <w:r>
        <w:rPr>
          <w:u w:val="single"/>
        </w:rPr>
        <w:t xml:space="preserve">  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   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____________________________    ________</w:t>
      </w:r>
      <w:r>
        <w:rPr>
          <w:u w:val="single"/>
        </w:rPr>
        <w:t>_________</w:t>
      </w:r>
      <w:r>
        <w:t>_____              _____</w:t>
      </w:r>
      <w:r>
        <w:rPr>
          <w:u w:val="single"/>
        </w:rPr>
        <w:t>______</w:t>
      </w:r>
      <w:r>
        <w:t>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</w:t>
      </w:r>
      <w:r>
        <w:rPr>
          <w:u w:val="single"/>
        </w:rPr>
        <w:t>квартира</w:t>
      </w:r>
      <w:r>
        <w:t>__________________________  _____54,9______              _Россия___</w:t>
      </w:r>
      <w:r w:rsidRPr="006758CF">
        <w:rPr>
          <w:u w:val="single"/>
        </w:rPr>
        <w:t xml:space="preserve"> 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 w:rsidRPr="006A7B28">
        <w:rPr>
          <w:u w:val="single"/>
        </w:rPr>
        <w:t xml:space="preserve"> </w:t>
      </w:r>
      <w:r>
        <w:rPr>
          <w:u w:val="single"/>
        </w:rPr>
        <w:t>_____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>
        <w:rPr>
          <w:u w:val="single"/>
        </w:rPr>
        <w:t>не имеет</w:t>
      </w:r>
      <w:r>
        <w:t>________________   _______</w:t>
      </w:r>
      <w:r>
        <w:rPr>
          <w:u w:val="single"/>
        </w:rPr>
        <w:t>______</w:t>
      </w:r>
      <w:r>
        <w:t>_____             _____</w:t>
      </w:r>
      <w:r w:rsidRPr="009E6F1A">
        <w:rPr>
          <w:u w:val="single"/>
        </w:rPr>
        <w:t xml:space="preserve"> </w:t>
      </w:r>
      <w:r>
        <w:rPr>
          <w:u w:val="single"/>
        </w:rPr>
        <w:t>_____</w:t>
      </w:r>
      <w:r>
        <w:t>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C57D07">
        <w:rPr>
          <w:u w:val="single"/>
        </w:rPr>
        <w:t>не имеет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_________________________   __________________________             __</w:t>
      </w:r>
      <w:r w:rsidRPr="009E6F1A">
        <w:rPr>
          <w:u w:val="single"/>
        </w:rPr>
        <w:t xml:space="preserve"> 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>
        <w:rPr>
          <w:u w:val="single"/>
        </w:rPr>
        <w:t xml:space="preserve">                                  </w:t>
      </w:r>
      <w:r>
        <w:t>________                     _______</w:t>
      </w:r>
      <w:r>
        <w:rPr>
          <w:u w:val="single"/>
        </w:rPr>
        <w:t xml:space="preserve">                       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</w:t>
      </w:r>
      <w:r w:rsidRPr="00F133D2">
        <w:rPr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  <w:r>
        <w:t xml:space="preserve">                  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________</w:t>
      </w:r>
      <w:r w:rsidRPr="006A7B28">
        <w:rPr>
          <w:u w:val="single"/>
        </w:rPr>
        <w:t xml:space="preserve"> </w:t>
      </w:r>
      <w:r>
        <w:rPr>
          <w:u w:val="single"/>
        </w:rPr>
        <w:t>_________________</w:t>
      </w:r>
      <w:r>
        <w:t>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</w:t>
      </w:r>
      <w:r>
        <w:rPr>
          <w:u w:val="single"/>
        </w:rPr>
        <w:t xml:space="preserve"> _404206,67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супруги (супруга) составляет </w:t>
      </w:r>
      <w:r>
        <w:rPr>
          <w:u w:val="single"/>
        </w:rPr>
        <w:t xml:space="preserve">76000,00_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Ермоленко Ирина Александровна, 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Начальник отдела по воспитательной работе с подозреваемыми, обвиняемыми и осужденными 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                     </w:t>
      </w:r>
      <w:r>
        <w:t>______________ ____</w:t>
      </w:r>
      <w:r>
        <w:rPr>
          <w:u w:val="single"/>
        </w:rPr>
        <w:t xml:space="preserve">____          </w:t>
      </w:r>
      <w:r>
        <w:t>___________              __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 ___</w:t>
      </w:r>
      <w:r>
        <w:t>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                     </w:t>
      </w:r>
      <w:r>
        <w:t>______________ ____</w:t>
      </w:r>
      <w:r>
        <w:rPr>
          <w:u w:val="single"/>
        </w:rPr>
        <w:t xml:space="preserve">____          </w:t>
      </w:r>
      <w:r>
        <w:t>___________              __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 ___</w:t>
      </w:r>
      <w:r>
        <w:t>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          ______</w:t>
      </w:r>
      <w:r>
        <w:t>_______________        ______</w:t>
      </w:r>
      <w:r>
        <w:rPr>
          <w:u w:val="single"/>
        </w:rPr>
        <w:t xml:space="preserve">      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_          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квартира</w:t>
      </w:r>
      <w:r>
        <w:t>_______________________    ____</w:t>
      </w:r>
      <w:r>
        <w:rPr>
          <w:u w:val="single"/>
        </w:rPr>
        <w:t>48,5</w:t>
      </w:r>
      <w:r>
        <w:t>___________              ____</w:t>
      </w:r>
      <w:r>
        <w:rPr>
          <w:u w:val="single"/>
        </w:rPr>
        <w:t>Россия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</w:t>
      </w:r>
      <w:r>
        <w:rPr>
          <w:u w:val="single"/>
        </w:rPr>
        <w:t>квартира</w:t>
      </w:r>
      <w:r>
        <w:t>__________________________  _____</w:t>
      </w:r>
      <w:r w:rsidRPr="007E7833">
        <w:rPr>
          <w:u w:val="single"/>
        </w:rPr>
        <w:t>4</w:t>
      </w:r>
      <w:r>
        <w:rPr>
          <w:u w:val="single"/>
        </w:rPr>
        <w:t>8,5</w:t>
      </w:r>
      <w:r>
        <w:t>_</w:t>
      </w:r>
      <w:r>
        <w:rPr>
          <w:u w:val="single"/>
        </w:rPr>
        <w:t>____</w:t>
      </w:r>
      <w:r>
        <w:t xml:space="preserve">___              </w:t>
      </w:r>
      <w:r w:rsidRPr="007E7833">
        <w:rPr>
          <w:u w:val="single"/>
        </w:rPr>
        <w:t>__Росс</w:t>
      </w:r>
      <w:r>
        <w:rPr>
          <w:u w:val="single"/>
        </w:rPr>
        <w:t>ия</w:t>
      </w:r>
      <w:r w:rsidRPr="006758CF">
        <w:rPr>
          <w:u w:val="single"/>
        </w:rPr>
        <w:t xml:space="preserve"> 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</w:t>
      </w:r>
      <w:r>
        <w:rPr>
          <w:u w:val="single"/>
        </w:rPr>
        <w:t>гараж</w:t>
      </w:r>
      <w:r>
        <w:t>_____________________________    ____</w:t>
      </w:r>
      <w:r>
        <w:rPr>
          <w:u w:val="single"/>
        </w:rPr>
        <w:t>19</w:t>
      </w:r>
      <w:r>
        <w:t>___</w:t>
      </w:r>
      <w:r>
        <w:rPr>
          <w:u w:val="single"/>
        </w:rPr>
        <w:t>____</w:t>
      </w:r>
      <w:r>
        <w:t>___             ___</w:t>
      </w:r>
      <w:r>
        <w:rPr>
          <w:u w:val="single"/>
        </w:rPr>
        <w:t>Россия___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</w:t>
      </w:r>
      <w:r>
        <w:rPr>
          <w:u w:val="single"/>
        </w:rPr>
        <w:t>гараж</w:t>
      </w:r>
      <w:r>
        <w:t>_____________________________    ____</w:t>
      </w:r>
      <w:r>
        <w:rPr>
          <w:u w:val="single"/>
        </w:rPr>
        <w:t>16,7</w:t>
      </w:r>
      <w:r>
        <w:t>__</w:t>
      </w:r>
      <w:r>
        <w:rPr>
          <w:u w:val="single"/>
        </w:rPr>
        <w:t>____</w:t>
      </w:r>
      <w:r>
        <w:t>___             ___</w:t>
      </w:r>
      <w:r>
        <w:rPr>
          <w:u w:val="single"/>
        </w:rPr>
        <w:t>Россия___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>
        <w:rPr>
          <w:u w:val="single"/>
        </w:rPr>
        <w:t>не имеет</w:t>
      </w:r>
      <w:r>
        <w:t>________________   _______</w:t>
      </w:r>
      <w:r>
        <w:rPr>
          <w:u w:val="single"/>
        </w:rPr>
        <w:t>______</w:t>
      </w:r>
      <w:r>
        <w:t>_____             _____</w:t>
      </w:r>
      <w:r w:rsidRPr="009E6F1A">
        <w:rPr>
          <w:u w:val="single"/>
        </w:rPr>
        <w:t xml:space="preserve"> </w:t>
      </w:r>
      <w:r>
        <w:rPr>
          <w:u w:val="single"/>
        </w:rPr>
        <w:t>_____</w:t>
      </w:r>
      <w:r>
        <w:t>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C57D07">
        <w:rPr>
          <w:u w:val="single"/>
        </w:rPr>
        <w:t>не имеет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_________________________   __________________________             __</w:t>
      </w:r>
      <w:r w:rsidRPr="009E6F1A">
        <w:rPr>
          <w:u w:val="single"/>
        </w:rPr>
        <w:t xml:space="preserve"> 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E7278F" w:rsidRDefault="00AB504D" w:rsidP="00E7278F">
      <w:pPr>
        <w:jc w:val="both"/>
      </w:pPr>
      <w:r>
        <w:t>____</w:t>
      </w:r>
      <w:r>
        <w:rPr>
          <w:u w:val="single"/>
        </w:rPr>
        <w:t>легковой автомобиль</w:t>
      </w:r>
      <w:r>
        <w:t>___________            ______</w:t>
      </w:r>
      <w:r>
        <w:rPr>
          <w:u w:val="single"/>
          <w:lang w:val="en-US"/>
        </w:rPr>
        <w:t>renault</w:t>
      </w:r>
      <w:r w:rsidRPr="00327A36">
        <w:rPr>
          <w:u w:val="single"/>
        </w:rPr>
        <w:t xml:space="preserve"> </w:t>
      </w:r>
      <w:r>
        <w:rPr>
          <w:u w:val="single"/>
          <w:lang w:val="en-US"/>
        </w:rPr>
        <w:t>duster</w:t>
      </w:r>
      <w:r>
        <w:t>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________</w:t>
      </w:r>
      <w:r w:rsidRPr="006A7B28">
        <w:rPr>
          <w:u w:val="single"/>
        </w:rPr>
        <w:t xml:space="preserve"> </w:t>
      </w:r>
      <w:r>
        <w:rPr>
          <w:u w:val="single"/>
        </w:rPr>
        <w:t>_________________</w:t>
      </w:r>
      <w:r>
        <w:t>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464831,00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387000,00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Иванова Зоя Александровна</w:t>
      </w:r>
      <w:r>
        <w:rPr>
          <w:sz w:val="22"/>
          <w:szCs w:val="22"/>
        </w:rPr>
        <w:t>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Главный бухгалтер                                                                          </w:t>
      </w:r>
      <w:r>
        <w:rPr>
          <w:sz w:val="22"/>
          <w:szCs w:val="22"/>
        </w:rPr>
        <w:t>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         квартира    </w:t>
      </w:r>
      <w:r>
        <w:t>____________ ____</w:t>
      </w:r>
      <w:r>
        <w:rPr>
          <w:u w:val="single"/>
        </w:rPr>
        <w:t xml:space="preserve">___34,9            </w:t>
      </w:r>
      <w:r>
        <w:t>_____              __</w:t>
      </w:r>
      <w:r>
        <w:rPr>
          <w:u w:val="single"/>
        </w:rPr>
        <w:t xml:space="preserve">__Россия               </w:t>
      </w:r>
      <w:r>
        <w:t>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 xml:space="preserve">                 ______</w:t>
      </w:r>
      <w:r>
        <w:t>_______________  ______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   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 xml:space="preserve">             ______</w:t>
      </w:r>
      <w:r>
        <w:t>_______________        ______</w:t>
      </w:r>
      <w:r>
        <w:rPr>
          <w:u w:val="single"/>
        </w:rPr>
        <w:t xml:space="preserve">  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   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         квартира    </w:t>
      </w:r>
      <w:r>
        <w:t>____________ ____</w:t>
      </w:r>
      <w:r>
        <w:rPr>
          <w:u w:val="single"/>
        </w:rPr>
        <w:t xml:space="preserve">___60,5            </w:t>
      </w:r>
      <w:r>
        <w:t>_____              __</w:t>
      </w:r>
      <w:r>
        <w:rPr>
          <w:u w:val="single"/>
        </w:rPr>
        <w:t xml:space="preserve">__Россия               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B3FC0"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</w:t>
      </w:r>
      <w:r>
        <w:rPr>
          <w:u w:val="single"/>
        </w:rPr>
        <w:t>не имеет</w:t>
      </w:r>
      <w:r>
        <w:t>__________________________  ______</w:t>
      </w:r>
      <w:r>
        <w:rPr>
          <w:u w:val="single"/>
        </w:rPr>
        <w:t>____</w:t>
      </w:r>
      <w:r>
        <w:t>_______              _______</w:t>
      </w:r>
      <w:r w:rsidRPr="006758CF">
        <w:rPr>
          <w:u w:val="single"/>
        </w:rPr>
        <w:t xml:space="preserve"> 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 w:rsidRPr="006A7B28">
        <w:rPr>
          <w:u w:val="single"/>
        </w:rPr>
        <w:t xml:space="preserve"> </w:t>
      </w:r>
      <w:r>
        <w:rPr>
          <w:u w:val="single"/>
        </w:rPr>
        <w:t>_____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         квартира    </w:t>
      </w:r>
      <w:r>
        <w:t>____________ ____</w:t>
      </w:r>
      <w:r>
        <w:rPr>
          <w:u w:val="single"/>
        </w:rPr>
        <w:t xml:space="preserve">___60,5            </w:t>
      </w:r>
      <w:r>
        <w:t>_____              __</w:t>
      </w:r>
      <w:r>
        <w:rPr>
          <w:u w:val="single"/>
        </w:rPr>
        <w:t xml:space="preserve">__Россия               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C57D07">
        <w:rPr>
          <w:u w:val="single"/>
        </w:rPr>
        <w:t>не имеет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_________________________   __________________________             __</w:t>
      </w:r>
      <w:r w:rsidRPr="009E6F1A">
        <w:rPr>
          <w:u w:val="single"/>
        </w:rPr>
        <w:t xml:space="preserve"> 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>
        <w:rPr>
          <w:u w:val="single"/>
        </w:rPr>
        <w:t xml:space="preserve">        автомобиль легковой    </w:t>
      </w:r>
      <w:r>
        <w:t>_                     _____</w:t>
      </w:r>
      <w:r w:rsidRPr="006B3FC0">
        <w:rPr>
          <w:u w:val="single"/>
        </w:rPr>
        <w:t>Шевролле Лачетти</w:t>
      </w:r>
      <w:r>
        <w:rPr>
          <w:u w:val="single"/>
        </w:rPr>
        <w:t>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</w:t>
      </w:r>
      <w:r w:rsidRPr="00F133D2">
        <w:rPr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  <w:r>
        <w:t xml:space="preserve">                  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B3FC0"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</w:t>
      </w:r>
      <w:r>
        <w:rPr>
          <w:u w:val="single"/>
        </w:rPr>
        <w:t xml:space="preserve"> _654336,01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 w:rsidRPr="006B3FC0">
        <w:rPr>
          <w:u w:val="single"/>
        </w:rPr>
        <w:t>2</w:t>
      </w:r>
      <w:r>
        <w:rPr>
          <w:u w:val="single"/>
        </w:rPr>
        <w:t>50210</w:t>
      </w:r>
      <w:r w:rsidRPr="006B3FC0">
        <w:rPr>
          <w:u w:val="single"/>
        </w:rPr>
        <w:t>,</w:t>
      </w:r>
      <w:r>
        <w:rPr>
          <w:u w:val="single"/>
        </w:rPr>
        <w:t xml:space="preserve">48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Default="00AB504D" w:rsidP="00CD7036">
      <w:pPr>
        <w:jc w:val="both"/>
        <w:rPr>
          <w:u w:val="single"/>
        </w:rPr>
      </w:pPr>
      <w:r>
        <w:rPr>
          <w:u w:val="single"/>
        </w:rPr>
        <w:t xml:space="preserve">Иванченко Дмитрий Борисович, </w:t>
      </w:r>
    </w:p>
    <w:p w:rsidR="00AB504D" w:rsidRPr="000B7AEB" w:rsidRDefault="00AB504D" w:rsidP="00CD7036">
      <w:pPr>
        <w:jc w:val="both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Инспектор отдела режима     __________</w:t>
      </w:r>
      <w:r>
        <w:rPr>
          <w:sz w:val="22"/>
          <w:szCs w:val="22"/>
        </w:rPr>
        <w:t>___________________________________________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                          </w:t>
      </w:r>
      <w:r>
        <w:t>______________     ____</w:t>
      </w:r>
      <w:r>
        <w:rPr>
          <w:u w:val="single"/>
        </w:rPr>
        <w:t xml:space="preserve">___       </w:t>
      </w:r>
      <w:r>
        <w:t>______              __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u w:val="single"/>
        </w:rPr>
        <w:tab/>
      </w:r>
      <w:r>
        <w:t>_</w:t>
      </w:r>
      <w:r>
        <w:rPr>
          <w:u w:val="single"/>
        </w:rPr>
        <w:t>___</w:t>
      </w:r>
      <w:r>
        <w:t>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rPr>
          <w:u w:val="single"/>
        </w:rPr>
        <w:t>________________</w:t>
      </w:r>
      <w:r>
        <w:t>_______________  _______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___________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          ______</w:t>
      </w:r>
      <w:r>
        <w:t>_______________        ______    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               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 w:rsidRPr="003A3BE2">
        <w:rPr>
          <w:u w:val="single"/>
        </w:rPr>
        <w:t>квартира</w:t>
      </w:r>
      <w:r>
        <w:t>________________      ___</w:t>
      </w:r>
      <w:r>
        <w:rPr>
          <w:u w:val="single"/>
        </w:rPr>
        <w:t xml:space="preserve">___53             </w:t>
      </w:r>
      <w:r>
        <w:t>___              ___</w:t>
      </w:r>
      <w:r w:rsidRPr="003A3BE2">
        <w:rPr>
          <w:u w:val="single"/>
        </w:rPr>
        <w:t>__Россия</w:t>
      </w:r>
      <w:r>
        <w:t>__</w:t>
      </w:r>
      <w:r>
        <w:rPr>
          <w:u w:val="single"/>
        </w:rPr>
        <w:t xml:space="preserve">      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____________</w:t>
      </w:r>
      <w:r w:rsidRPr="003A3BE2">
        <w:rPr>
          <w:u w:val="single"/>
        </w:rPr>
        <w:t>квартира</w:t>
      </w:r>
      <w:r>
        <w:t>_________________  ______</w:t>
      </w:r>
      <w:r>
        <w:rPr>
          <w:u w:val="single"/>
        </w:rPr>
        <w:t>70__</w:t>
      </w:r>
      <w:r>
        <w:t>_______              __</w:t>
      </w:r>
      <w:r w:rsidRPr="003A3BE2">
        <w:rPr>
          <w:u w:val="single"/>
        </w:rPr>
        <w:t>Россия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 w:rsidRPr="006A7B28">
        <w:rPr>
          <w:u w:val="single"/>
        </w:rPr>
        <w:t xml:space="preserve"> </w:t>
      </w:r>
      <w:r>
        <w:rPr>
          <w:u w:val="single"/>
        </w:rPr>
        <w:t>_____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 w:rsidRPr="003A3BE2">
        <w:rPr>
          <w:u w:val="single"/>
        </w:rPr>
        <w:t>квартира</w:t>
      </w:r>
      <w:r>
        <w:t>________________      ___</w:t>
      </w:r>
      <w:r>
        <w:rPr>
          <w:u w:val="single"/>
        </w:rPr>
        <w:t xml:space="preserve">___53             </w:t>
      </w:r>
      <w:r>
        <w:t>___              ___</w:t>
      </w:r>
      <w:r w:rsidRPr="003A3BE2">
        <w:rPr>
          <w:u w:val="single"/>
        </w:rPr>
        <w:t>__Россия</w:t>
      </w:r>
      <w:r>
        <w:t>__</w:t>
      </w:r>
      <w:r>
        <w:rPr>
          <w:u w:val="single"/>
        </w:rPr>
        <w:t xml:space="preserve">      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C57D07">
        <w:rPr>
          <w:u w:val="single"/>
        </w:rPr>
        <w:t>не имеет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______________квартира___________   ________53__________             __</w:t>
      </w:r>
      <w:r w:rsidRPr="009E6F1A">
        <w:rPr>
          <w:u w:val="single"/>
        </w:rPr>
        <w:t xml:space="preserve"> </w:t>
      </w:r>
      <w:r>
        <w:t>___Россия_______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>
        <w:rPr>
          <w:u w:val="single"/>
        </w:rPr>
        <w:t xml:space="preserve">легковой автомобиль </w:t>
      </w:r>
      <w:r>
        <w:t>_                     ________</w:t>
      </w:r>
      <w:r w:rsidRPr="00E7278F">
        <w:rPr>
          <w:u w:val="single"/>
        </w:rPr>
        <w:t xml:space="preserve"> </w:t>
      </w:r>
      <w:r>
        <w:rPr>
          <w:u w:val="single"/>
        </w:rPr>
        <w:t xml:space="preserve">        субара импрезо                       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________</w:t>
      </w:r>
      <w:r w:rsidRPr="006A7B28">
        <w:rPr>
          <w:u w:val="single"/>
        </w:rPr>
        <w:t xml:space="preserve"> </w:t>
      </w:r>
      <w:r>
        <w:rPr>
          <w:u w:val="single"/>
        </w:rPr>
        <w:t>_не имеет        ______</w:t>
      </w:r>
      <w:r>
        <w:t>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320000, 00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300000,00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Иващенко Алена Ромуальдовна  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Старший инспектор отдела кадров____</w:t>
      </w:r>
      <w:r>
        <w:rPr>
          <w:sz w:val="22"/>
          <w:szCs w:val="22"/>
        </w:rPr>
        <w:t>____________________________________________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>не имеет</w:t>
      </w:r>
      <w:r>
        <w:t>________________________    _______________              ___________________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________</w:t>
      </w:r>
      <w:r>
        <w:t>________________________  _______</w:t>
      </w:r>
      <w:r>
        <w:rPr>
          <w:u w:val="single"/>
        </w:rPr>
        <w:t>__</w:t>
      </w:r>
      <w:r>
        <w:t>_______                 __</w:t>
      </w:r>
      <w:r w:rsidRPr="006758CF">
        <w:rPr>
          <w:u w:val="single"/>
        </w:rPr>
        <w:t xml:space="preserve"> </w:t>
      </w:r>
      <w:r>
        <w:t>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</w:p>
    <w:p w:rsidR="00AB504D" w:rsidRPr="00597D29" w:rsidRDefault="00AB504D" w:rsidP="00E7278F">
      <w:pPr>
        <w:jc w:val="both"/>
        <w:rPr>
          <w:u w:val="single"/>
        </w:rPr>
      </w:pPr>
      <w:r w:rsidRPr="00597D29">
        <w:rPr>
          <w:u w:val="single"/>
        </w:rPr>
        <w:t>_жилой дом_______________             _____150,00________               ___Россия____________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244612">
        <w:rPr>
          <w:u w:val="single"/>
        </w:rPr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Pr="00597D29" w:rsidRDefault="00AB504D" w:rsidP="00E7278F">
      <w:pPr>
        <w:jc w:val="both"/>
        <w:rPr>
          <w:u w:val="single"/>
        </w:rPr>
      </w:pPr>
      <w:r w:rsidRPr="00597D29">
        <w:rPr>
          <w:u w:val="single"/>
        </w:rPr>
        <w:t>_жилой дом_______________             _____150,00________               ___Россия____________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C57D07">
        <w:rPr>
          <w:u w:val="single"/>
        </w:rPr>
        <w:t>не имеет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Pr="00597D29" w:rsidRDefault="00AB504D" w:rsidP="00E7278F">
      <w:pPr>
        <w:jc w:val="both"/>
        <w:rPr>
          <w:u w:val="single"/>
        </w:rPr>
      </w:pPr>
      <w:r w:rsidRPr="00597D29">
        <w:rPr>
          <w:u w:val="single"/>
        </w:rPr>
        <w:t>_жилой дом_______________             _____150,00________               ___Россия____________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супруга (супруг) имеет на праве собственности следующие транспортные средства:</w:t>
      </w:r>
    </w:p>
    <w:p w:rsidR="00AB504D" w:rsidRPr="00597D29" w:rsidRDefault="00AB504D" w:rsidP="00E7278F">
      <w:pPr>
        <w:jc w:val="both"/>
        <w:rPr>
          <w:u w:val="single"/>
        </w:rPr>
      </w:pPr>
      <w:r w:rsidRPr="00597D29">
        <w:rPr>
          <w:u w:val="single"/>
        </w:rPr>
        <w:t>____автомобиль легковой___________            ______________нива 2121_________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Pr="00597D29" w:rsidRDefault="00AB504D" w:rsidP="00E7278F">
      <w:pPr>
        <w:jc w:val="both"/>
        <w:rPr>
          <w:u w:val="single"/>
        </w:rPr>
      </w:pPr>
      <w:r w:rsidRPr="00597D29">
        <w:rPr>
          <w:u w:val="single"/>
        </w:rPr>
        <w:t>____автомобиль легковой___________            ______________</w:t>
      </w:r>
      <w:r w:rsidRPr="00597D29">
        <w:rPr>
          <w:u w:val="single"/>
          <w:lang w:val="en-US"/>
        </w:rPr>
        <w:t>chevrallet</w:t>
      </w:r>
      <w:r w:rsidRPr="00E7278F">
        <w:rPr>
          <w:u w:val="single"/>
        </w:rPr>
        <w:t xml:space="preserve"> </w:t>
      </w:r>
      <w:r w:rsidRPr="00597D29">
        <w:rPr>
          <w:u w:val="single"/>
          <w:lang w:val="en-US"/>
        </w:rPr>
        <w:t>captiva</w:t>
      </w:r>
      <w:r w:rsidRPr="00597D29">
        <w:rPr>
          <w:u w:val="single"/>
        </w:rPr>
        <w:t>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Pr="00597D29" w:rsidRDefault="00AB504D" w:rsidP="00E7278F">
      <w:pPr>
        <w:jc w:val="both"/>
        <w:rPr>
          <w:u w:val="single"/>
        </w:rPr>
      </w:pPr>
      <w:r w:rsidRPr="00597D29">
        <w:rPr>
          <w:u w:val="single"/>
        </w:rPr>
        <w:t>____автомобиль легковой___________            ______________лада приора_________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Pr="00597D29" w:rsidRDefault="00AB504D" w:rsidP="00E7278F">
      <w:pPr>
        <w:jc w:val="both"/>
        <w:rPr>
          <w:u w:val="single"/>
        </w:rPr>
      </w:pPr>
      <w:r w:rsidRPr="00597D29">
        <w:rPr>
          <w:u w:val="single"/>
        </w:rPr>
        <w:t>____автомобиль грузовой___________            ______________камаз МКТБ 30_________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Pr="00597D29" w:rsidRDefault="00AB504D" w:rsidP="00E7278F">
      <w:pPr>
        <w:jc w:val="both"/>
        <w:rPr>
          <w:u w:val="single"/>
        </w:rPr>
      </w:pPr>
      <w:r w:rsidRPr="00597D29">
        <w:rPr>
          <w:u w:val="single"/>
        </w:rPr>
        <w:t>____автомобиль грузовой___________            ______________урал 35714_________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 w:rsidRPr="00597D29">
        <w:rPr>
          <w:u w:val="single"/>
        </w:rPr>
        <w:t xml:space="preserve">360833,32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супруги (супруга) составляет </w:t>
      </w:r>
      <w:r w:rsidRPr="00597D29">
        <w:rPr>
          <w:u w:val="single"/>
        </w:rPr>
        <w:t>_960</w:t>
      </w:r>
      <w:r>
        <w:rPr>
          <w:u w:val="single"/>
        </w:rPr>
        <w:t xml:space="preserve"> 000,00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Космак Алиса Васильевна 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Заместитель начальника    __________</w:t>
      </w:r>
      <w:r>
        <w:rPr>
          <w:sz w:val="22"/>
          <w:szCs w:val="22"/>
        </w:rPr>
        <w:t>___________________________________________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                          </w:t>
      </w:r>
      <w:r>
        <w:t>______________     ____</w:t>
      </w:r>
      <w:r>
        <w:rPr>
          <w:u w:val="single"/>
        </w:rPr>
        <w:t xml:space="preserve">___       </w:t>
      </w:r>
      <w:r>
        <w:t>______              __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u w:val="single"/>
        </w:rPr>
        <w:tab/>
      </w:r>
      <w:r>
        <w:t>_</w:t>
      </w:r>
      <w:r>
        <w:rPr>
          <w:u w:val="single"/>
        </w:rPr>
        <w:t>___</w:t>
      </w:r>
      <w:r>
        <w:t>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_квартира______</w:t>
      </w:r>
      <w:r>
        <w:t>_______________  ______</w:t>
      </w:r>
      <w:r>
        <w:rPr>
          <w:u w:val="single"/>
        </w:rPr>
        <w:t>60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 w:rsidRPr="006A7B28">
        <w:rPr>
          <w:u w:val="single"/>
        </w:rPr>
        <w:t>Россия</w:t>
      </w:r>
      <w:r>
        <w:rPr>
          <w:u w:val="single"/>
        </w:rPr>
        <w:t xml:space="preserve">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          ______</w:t>
      </w:r>
      <w:r>
        <w:t>_______________               _____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               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</w:t>
      </w:r>
      <w:r>
        <w:rPr>
          <w:sz w:val="20"/>
          <w:szCs w:val="20"/>
        </w:rPr>
        <w:t xml:space="preserve"> </w:t>
      </w:r>
      <w:r w:rsidRPr="000B7AEB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>
        <w:rPr>
          <w:u w:val="single"/>
        </w:rPr>
        <w:t>______</w:t>
      </w:r>
      <w:r>
        <w:t>________________      ___</w:t>
      </w:r>
      <w:r>
        <w:rPr>
          <w:u w:val="single"/>
        </w:rPr>
        <w:t xml:space="preserve">_______            </w:t>
      </w:r>
      <w:r>
        <w:t>___              ___</w:t>
      </w:r>
      <w:r w:rsidRPr="003A3BE2">
        <w:rPr>
          <w:u w:val="single"/>
        </w:rPr>
        <w:t>__</w:t>
      </w:r>
      <w:r>
        <w:rPr>
          <w:u w:val="single"/>
        </w:rPr>
        <w:t>_-__</w:t>
      </w:r>
      <w:r>
        <w:t>__</w:t>
      </w:r>
      <w:r>
        <w:rPr>
          <w:u w:val="single"/>
        </w:rPr>
        <w:t xml:space="preserve">      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____________</w:t>
      </w:r>
      <w:r>
        <w:rPr>
          <w:u w:val="single"/>
        </w:rPr>
        <w:t>______</w:t>
      </w:r>
      <w:r>
        <w:t>_________________  ______</w:t>
      </w:r>
      <w:r>
        <w:rPr>
          <w:u w:val="single"/>
        </w:rPr>
        <w:t>______</w:t>
      </w:r>
      <w:r>
        <w:t>_______              __</w:t>
      </w:r>
      <w:r>
        <w:rPr>
          <w:u w:val="single"/>
        </w:rPr>
        <w:t>________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 w:rsidRPr="006A7B28">
        <w:rPr>
          <w:u w:val="single"/>
        </w:rPr>
        <w:t xml:space="preserve"> </w:t>
      </w:r>
      <w:r>
        <w:rPr>
          <w:u w:val="single"/>
        </w:rPr>
        <w:t>_____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>
        <w:rPr>
          <w:u w:val="single"/>
        </w:rPr>
        <w:t>не имеет</w:t>
      </w:r>
      <w:r>
        <w:t>________________   _______</w:t>
      </w:r>
      <w:r>
        <w:rPr>
          <w:u w:val="single"/>
        </w:rPr>
        <w:t>______</w:t>
      </w:r>
      <w:r>
        <w:t>_____             _____</w:t>
      </w:r>
      <w:r w:rsidRPr="009E6F1A">
        <w:rPr>
          <w:u w:val="single"/>
        </w:rPr>
        <w:t xml:space="preserve"> </w:t>
      </w:r>
      <w:r>
        <w:rPr>
          <w:u w:val="single"/>
        </w:rPr>
        <w:t>_____</w:t>
      </w:r>
      <w:r>
        <w:t>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C57D07">
        <w:rPr>
          <w:u w:val="single"/>
        </w:rPr>
        <w:t>не имеет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_________________________   __________________________             __</w:t>
      </w:r>
      <w:r w:rsidRPr="009E6F1A">
        <w:rPr>
          <w:u w:val="single"/>
        </w:rPr>
        <w:t xml:space="preserve"> 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>
        <w:rPr>
          <w:u w:val="single"/>
        </w:rPr>
        <w:t>легковой атомобиль</w:t>
      </w:r>
      <w:r>
        <w:t>______                     ________</w:t>
      </w:r>
      <w:r w:rsidRPr="00E7278F">
        <w:rPr>
          <w:u w:val="single"/>
        </w:rPr>
        <w:t xml:space="preserve"> </w:t>
      </w:r>
      <w:r>
        <w:rPr>
          <w:u w:val="single"/>
        </w:rPr>
        <w:t>дэу матиз ______ 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________</w:t>
      </w:r>
      <w:r w:rsidRPr="006A7B28">
        <w:rPr>
          <w:u w:val="single"/>
        </w:rPr>
        <w:t xml:space="preserve"> </w:t>
      </w:r>
      <w:r>
        <w:rPr>
          <w:u w:val="single"/>
        </w:rPr>
        <w:t>легковой автомобиль</w:t>
      </w:r>
      <w:r>
        <w:t>____            __________шевралет___________________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615999,09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>621735,44</w:t>
      </w:r>
      <w:r>
        <w:t>__ 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 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Круглов Максим Александрович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Инспектор одела режима    __________</w:t>
      </w:r>
      <w:r>
        <w:rPr>
          <w:sz w:val="22"/>
          <w:szCs w:val="22"/>
        </w:rPr>
        <w:t>___________________________________________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 жилой дом       </w:t>
      </w:r>
      <w:r>
        <w:t>___________     ____</w:t>
      </w:r>
      <w:r>
        <w:rPr>
          <w:u w:val="single"/>
        </w:rPr>
        <w:t xml:space="preserve">_100_       </w:t>
      </w:r>
      <w:r>
        <w:t>______              __</w:t>
      </w:r>
      <w:r>
        <w:rPr>
          <w:u w:val="single"/>
        </w:rPr>
        <w:t xml:space="preserve">___Россия     </w:t>
      </w:r>
      <w:r>
        <w:rPr>
          <w:u w:val="single"/>
        </w:rPr>
        <w:tab/>
      </w:r>
      <w:r>
        <w:t>_</w:t>
      </w:r>
      <w:r>
        <w:rPr>
          <w:u w:val="single"/>
        </w:rPr>
        <w:t>___</w:t>
      </w:r>
      <w:r>
        <w:t>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</w:t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  <w:t xml:space="preserve">             ______</w:t>
      </w:r>
      <w:r>
        <w:t>_______________  ______</w:t>
      </w:r>
      <w:r>
        <w:rPr>
          <w:u w:val="single"/>
        </w:rPr>
        <w:t xml:space="preserve">      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      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          ______</w:t>
      </w:r>
      <w:r>
        <w:t>_______________        _________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               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      ___</w:t>
      </w:r>
      <w:r>
        <w:rPr>
          <w:u w:val="single"/>
        </w:rPr>
        <w:t xml:space="preserve">______            </w:t>
      </w:r>
      <w:r>
        <w:t>___              _____________</w:t>
      </w:r>
      <w:r>
        <w:rPr>
          <w:u w:val="single"/>
        </w:rPr>
        <w:t xml:space="preserve">      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____________</w:t>
      </w:r>
      <w:r>
        <w:rPr>
          <w:u w:val="single"/>
        </w:rPr>
        <w:t>_____</w:t>
      </w:r>
      <w:r>
        <w:t>_________________  ______</w:t>
      </w:r>
      <w:r>
        <w:rPr>
          <w:u w:val="single"/>
        </w:rPr>
        <w:t>_____</w:t>
      </w:r>
      <w:r>
        <w:t>_______              __</w:t>
      </w:r>
      <w:r>
        <w:rPr>
          <w:u w:val="single"/>
        </w:rPr>
        <w:t>_______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 w:rsidRPr="006A7B28">
        <w:rPr>
          <w:u w:val="single"/>
        </w:rPr>
        <w:t xml:space="preserve"> </w:t>
      </w:r>
      <w:r>
        <w:rPr>
          <w:u w:val="single"/>
        </w:rPr>
        <w:t>_____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 w:rsidRPr="00055C14">
        <w:rPr>
          <w:u w:val="single"/>
        </w:rPr>
        <w:t>_______</w:t>
      </w:r>
      <w:r>
        <w:t>________________   _______</w:t>
      </w:r>
      <w:r>
        <w:rPr>
          <w:u w:val="single"/>
        </w:rPr>
        <w:t>______</w:t>
      </w:r>
      <w:r>
        <w:t>_____             _____</w:t>
      </w:r>
      <w:r w:rsidRPr="009E6F1A">
        <w:rPr>
          <w:u w:val="single"/>
        </w:rPr>
        <w:t xml:space="preserve"> </w:t>
      </w:r>
      <w:r>
        <w:rPr>
          <w:u w:val="single"/>
        </w:rPr>
        <w:t>_____</w:t>
      </w:r>
      <w:r>
        <w:t>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055C14">
        <w:rPr>
          <w:u w:val="single"/>
        </w:rPr>
        <w:t>______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_________________________   __________________________             __</w:t>
      </w:r>
      <w:r w:rsidRPr="009E6F1A">
        <w:rPr>
          <w:u w:val="single"/>
        </w:rPr>
        <w:t xml:space="preserve"> 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 w:rsidRPr="008B7AFF">
        <w:rPr>
          <w:u w:val="single"/>
        </w:rPr>
        <w:t xml:space="preserve">автомобиль легковой  </w:t>
      </w:r>
      <w:r>
        <w:rPr>
          <w:u w:val="single"/>
        </w:rPr>
        <w:t xml:space="preserve">  </w:t>
      </w:r>
      <w:r>
        <w:t>________                     _</w:t>
      </w:r>
      <w:r w:rsidRPr="008B7AFF">
        <w:rPr>
          <w:u w:val="single"/>
        </w:rPr>
        <w:t>__</w:t>
      </w:r>
      <w:r w:rsidRPr="008B7AFF">
        <w:rPr>
          <w:u w:val="single"/>
          <w:lang w:val="en-US"/>
        </w:rPr>
        <w:t>KIA</w:t>
      </w:r>
      <w:r w:rsidRPr="00055C14">
        <w:rPr>
          <w:u w:val="single"/>
        </w:rPr>
        <w:t xml:space="preserve"> </w:t>
      </w:r>
      <w:r w:rsidRPr="008B7AFF">
        <w:rPr>
          <w:u w:val="single"/>
          <w:lang w:val="en-US"/>
        </w:rPr>
        <w:t>Pican</w:t>
      </w:r>
      <w:r>
        <w:rPr>
          <w:u w:val="single"/>
          <w:lang w:val="en-US"/>
        </w:rPr>
        <w:t>t</w:t>
      </w:r>
      <w:r w:rsidRPr="008B7AFF">
        <w:rPr>
          <w:u w:val="single"/>
          <w:lang w:val="en-US"/>
        </w:rPr>
        <w:t>o</w:t>
      </w:r>
      <w:r>
        <w:rPr>
          <w:u w:val="single"/>
        </w:rPr>
        <w:t xml:space="preserve">                       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________</w:t>
      </w:r>
      <w:r w:rsidRPr="006A7B28">
        <w:rPr>
          <w:u w:val="single"/>
        </w:rPr>
        <w:t xml:space="preserve"> </w:t>
      </w:r>
      <w:r>
        <w:rPr>
          <w:u w:val="single"/>
        </w:rPr>
        <w:t>_</w:t>
      </w:r>
      <w:r w:rsidRPr="00055C14">
        <w:rPr>
          <w:u w:val="single"/>
        </w:rPr>
        <w:t>_______</w:t>
      </w:r>
      <w:r>
        <w:rPr>
          <w:u w:val="single"/>
        </w:rPr>
        <w:t xml:space="preserve">        ______</w:t>
      </w:r>
      <w:r>
        <w:t>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>326</w:t>
      </w:r>
      <w:r w:rsidRPr="008B7AFF">
        <w:rPr>
          <w:u w:val="single"/>
        </w:rPr>
        <w:t>267,25</w:t>
      </w:r>
      <w:r>
        <w:rPr>
          <w:u w:val="single"/>
        </w:rPr>
        <w:t xml:space="preserve">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 w:rsidRPr="008B7AFF">
        <w:rPr>
          <w:u w:val="single"/>
        </w:rPr>
        <w:t>___________</w:t>
      </w:r>
      <w:r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несовершеннолетних детей составляет _________рублей.</w:t>
      </w: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Купряшин Владимир Ильич, 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Заместитель начальника__________</w:t>
      </w:r>
      <w:r>
        <w:rPr>
          <w:sz w:val="22"/>
          <w:szCs w:val="22"/>
        </w:rPr>
        <w:t>___________________________________________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>земельный участок</w:t>
      </w:r>
      <w:r>
        <w:t>______________ ____</w:t>
      </w:r>
      <w:r>
        <w:rPr>
          <w:u w:val="single"/>
        </w:rPr>
        <w:t>____1000</w:t>
      </w:r>
      <w:r>
        <w:t>_________              __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 w:rsidRPr="006A7B28">
        <w:rPr>
          <w:u w:val="single"/>
        </w:rPr>
        <w:t>Россия</w:t>
      </w:r>
      <w:r>
        <w:t>_</w:t>
      </w:r>
      <w:r>
        <w:rPr>
          <w:u w:val="single"/>
        </w:rPr>
        <w:t>___</w:t>
      </w:r>
      <w:r>
        <w:t>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_квартира______</w:t>
      </w:r>
      <w:r>
        <w:t>_______________  ______</w:t>
      </w:r>
      <w:r>
        <w:rPr>
          <w:u w:val="single"/>
        </w:rPr>
        <w:t>51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 w:rsidRPr="006A7B28">
        <w:rPr>
          <w:u w:val="single"/>
        </w:rPr>
        <w:t>Россия</w:t>
      </w:r>
      <w:r>
        <w:rPr>
          <w:u w:val="single"/>
        </w:rPr>
        <w:t xml:space="preserve">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_гараж______</w:t>
      </w:r>
      <w:r>
        <w:t>_______________        ______</w:t>
      </w:r>
      <w:r>
        <w:rPr>
          <w:u w:val="single"/>
        </w:rPr>
        <w:t>16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 w:rsidRPr="006A7B28">
        <w:rPr>
          <w:u w:val="single"/>
        </w:rPr>
        <w:t>Россия</w:t>
      </w:r>
      <w:r>
        <w:rPr>
          <w:u w:val="single"/>
        </w:rPr>
        <w:t xml:space="preserve">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____________________________    ________</w:t>
      </w:r>
      <w:r>
        <w:rPr>
          <w:u w:val="single"/>
        </w:rPr>
        <w:t>_________</w:t>
      </w:r>
      <w:r>
        <w:t>_____              _____</w:t>
      </w:r>
      <w:r>
        <w:rPr>
          <w:u w:val="single"/>
        </w:rPr>
        <w:t>______</w:t>
      </w:r>
      <w:r>
        <w:t>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</w:t>
      </w:r>
      <w:r>
        <w:rPr>
          <w:u w:val="single"/>
        </w:rPr>
        <w:t>не имеет</w:t>
      </w:r>
      <w:r>
        <w:t>__________________________  ______</w:t>
      </w:r>
      <w:r>
        <w:rPr>
          <w:u w:val="single"/>
        </w:rPr>
        <w:t>____</w:t>
      </w:r>
      <w:r>
        <w:t>_______              _______</w:t>
      </w:r>
      <w:r w:rsidRPr="006758CF">
        <w:rPr>
          <w:u w:val="single"/>
        </w:rPr>
        <w:t xml:space="preserve"> 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 w:rsidRPr="006A7B28">
        <w:rPr>
          <w:u w:val="single"/>
        </w:rPr>
        <w:t xml:space="preserve"> </w:t>
      </w:r>
      <w:r>
        <w:rPr>
          <w:u w:val="single"/>
        </w:rPr>
        <w:t>_____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>
        <w:rPr>
          <w:u w:val="single"/>
        </w:rPr>
        <w:t>не имеет</w:t>
      </w:r>
      <w:r>
        <w:t>________________   _______</w:t>
      </w:r>
      <w:r>
        <w:rPr>
          <w:u w:val="single"/>
        </w:rPr>
        <w:t>______</w:t>
      </w:r>
      <w:r>
        <w:t>_____             _____</w:t>
      </w:r>
      <w:r w:rsidRPr="009E6F1A">
        <w:rPr>
          <w:u w:val="single"/>
        </w:rPr>
        <w:t xml:space="preserve"> </w:t>
      </w:r>
      <w:r>
        <w:rPr>
          <w:u w:val="single"/>
        </w:rPr>
        <w:t>_____</w:t>
      </w:r>
      <w:r>
        <w:t>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C57D07">
        <w:rPr>
          <w:u w:val="single"/>
        </w:rPr>
        <w:t>не имеет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_________________________   __________________________             __</w:t>
      </w:r>
      <w:r w:rsidRPr="009E6F1A">
        <w:rPr>
          <w:u w:val="single"/>
        </w:rPr>
        <w:t xml:space="preserve"> 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 w:rsidRPr="008D25CD">
        <w:rPr>
          <w:u w:val="single"/>
        </w:rPr>
        <w:t>автомобиль легковой</w:t>
      </w:r>
      <w:r>
        <w:t>________                     ________</w:t>
      </w:r>
      <w:r w:rsidRPr="00E7278F">
        <w:rPr>
          <w:u w:val="single"/>
        </w:rPr>
        <w:t xml:space="preserve"> </w:t>
      </w:r>
      <w:r>
        <w:rPr>
          <w:u w:val="single"/>
        </w:rPr>
        <w:t>Лада 21012______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________</w:t>
      </w:r>
      <w:r w:rsidRPr="006A7B28">
        <w:rPr>
          <w:u w:val="single"/>
        </w:rPr>
        <w:t xml:space="preserve"> </w:t>
      </w:r>
      <w:r>
        <w:rPr>
          <w:u w:val="single"/>
        </w:rPr>
        <w:t>_________________</w:t>
      </w:r>
      <w:r>
        <w:t>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775299,01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320894,60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 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Ляльков Алексей Викторович, 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Начальник отдела интендантского и хозяйственного обеспечения_____________</w:t>
      </w:r>
      <w:r>
        <w:rPr>
          <w:sz w:val="22"/>
          <w:szCs w:val="22"/>
        </w:rPr>
        <w:t>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>земельный участок</w:t>
      </w:r>
      <w:r>
        <w:t>________________    __</w:t>
      </w:r>
      <w:r>
        <w:rPr>
          <w:u w:val="single"/>
        </w:rPr>
        <w:t>15</w:t>
      </w:r>
      <w:r>
        <w:t>___________              __</w:t>
      </w:r>
      <w:r>
        <w:rPr>
          <w:u w:val="single"/>
        </w:rPr>
        <w:t>_</w:t>
      </w:r>
      <w:r w:rsidRPr="00F61EA7">
        <w:rPr>
          <w:u w:val="single"/>
        </w:rPr>
        <w:t>Россия</w:t>
      </w:r>
      <w:r>
        <w:rPr>
          <w:u w:val="single"/>
        </w:rPr>
        <w:t>_</w:t>
      </w:r>
      <w:r>
        <w:t>__________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_______</w:t>
      </w:r>
      <w:r>
        <w:t>________________________  _______</w:t>
      </w:r>
      <w:r>
        <w:rPr>
          <w:u w:val="single"/>
        </w:rPr>
        <w:t>____</w:t>
      </w:r>
      <w:r>
        <w:t>_______    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______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квартира</w:t>
      </w:r>
      <w:r>
        <w:t>_______________________    ____</w:t>
      </w:r>
      <w:r>
        <w:rPr>
          <w:u w:val="single"/>
        </w:rPr>
        <w:t>56</w:t>
      </w:r>
      <w:r>
        <w:t>___________              ____</w:t>
      </w:r>
      <w:r>
        <w:rPr>
          <w:u w:val="single"/>
        </w:rPr>
        <w:t>Россия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Его (ее) супруга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_______</w:t>
      </w:r>
      <w:r>
        <w:rPr>
          <w:u w:val="single"/>
        </w:rPr>
        <w:t>не имеет</w:t>
      </w:r>
      <w:r>
        <w:t>__________________  __________________              _______</w:t>
      </w:r>
      <w:r w:rsidRPr="006758CF">
        <w:rPr>
          <w:u w:val="single"/>
        </w:rPr>
        <w:t xml:space="preserve"> </w:t>
      </w:r>
      <w:r>
        <w:rPr>
          <w:u w:val="single"/>
        </w:rPr>
        <w:t>______</w:t>
      </w:r>
      <w:r>
        <w:t>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квартира</w:t>
      </w:r>
      <w:r>
        <w:t>_______________________    ____</w:t>
      </w:r>
      <w:r>
        <w:rPr>
          <w:u w:val="single"/>
        </w:rPr>
        <w:t>56</w:t>
      </w:r>
      <w:r>
        <w:t>___________              ____</w:t>
      </w:r>
      <w:r>
        <w:rPr>
          <w:u w:val="single"/>
        </w:rPr>
        <w:t>Россия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C57D07">
        <w:rPr>
          <w:u w:val="single"/>
        </w:rPr>
        <w:t>не имеет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</w:t>
      </w:r>
      <w:r w:rsidRPr="00C57D07">
        <w:rPr>
          <w:u w:val="single"/>
        </w:rPr>
        <w:t>не имеет</w:t>
      </w:r>
      <w:r>
        <w:t>_________________   __________________             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квартира</w:t>
      </w:r>
      <w:r>
        <w:t>_______________________    ____</w:t>
      </w:r>
      <w:r>
        <w:rPr>
          <w:u w:val="single"/>
        </w:rPr>
        <w:t>56</w:t>
      </w:r>
      <w:r>
        <w:t>___________              ____</w:t>
      </w:r>
      <w:r>
        <w:rPr>
          <w:u w:val="single"/>
        </w:rPr>
        <w:t>Россия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 w:rsidRPr="008D25CD">
        <w:rPr>
          <w:u w:val="single"/>
        </w:rPr>
        <w:t>автомобиль легковой</w:t>
      </w:r>
      <w:r>
        <w:t>________                     ________</w:t>
      </w:r>
      <w:r w:rsidRPr="002A3BAE">
        <w:rPr>
          <w:u w:val="single"/>
        </w:rPr>
        <w:t xml:space="preserve"> </w:t>
      </w:r>
      <w:r>
        <w:rPr>
          <w:u w:val="single"/>
          <w:lang w:val="en-US"/>
        </w:rPr>
        <w:t>TOYOTA</w:t>
      </w:r>
      <w:r w:rsidRPr="002A3BAE">
        <w:rPr>
          <w:u w:val="single"/>
        </w:rPr>
        <w:t xml:space="preserve"> </w:t>
      </w:r>
      <w:r>
        <w:rPr>
          <w:u w:val="single"/>
          <w:lang w:val="en-US"/>
        </w:rPr>
        <w:t>Corsa</w:t>
      </w:r>
      <w:r w:rsidRPr="002A3BAE">
        <w:rPr>
          <w:u w:val="single"/>
        </w:rPr>
        <w:t xml:space="preserve"> </w:t>
      </w:r>
      <w:r>
        <w:rPr>
          <w:u w:val="single"/>
          <w:lang w:val="en-US"/>
        </w:rPr>
        <w:t>Soluna</w:t>
      </w:r>
      <w:r>
        <w:rPr>
          <w:u w:val="single"/>
        </w:rPr>
        <w:t>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супруга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</w:t>
      </w:r>
      <w:r w:rsidRPr="00C57D07">
        <w:rPr>
          <w:u w:val="single"/>
        </w:rPr>
        <w:t>не имеет</w:t>
      </w:r>
      <w:r>
        <w:t>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510067,00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204000,00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Нечитайло Михаил Сергеевич   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Начальник отдела охраны    __________</w:t>
      </w:r>
      <w:r>
        <w:rPr>
          <w:sz w:val="22"/>
          <w:szCs w:val="22"/>
        </w:rPr>
        <w:t>___________________________________________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                          </w:t>
      </w:r>
      <w:r>
        <w:t>______________     ____</w:t>
      </w:r>
      <w:r>
        <w:rPr>
          <w:u w:val="single"/>
        </w:rPr>
        <w:t xml:space="preserve">___       </w:t>
      </w:r>
      <w:r>
        <w:t>______              __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</w:t>
      </w:r>
      <w:r>
        <w:rPr>
          <w:u w:val="single"/>
        </w:rPr>
        <w:tab/>
      </w:r>
      <w:r>
        <w:t>_</w:t>
      </w:r>
      <w:r>
        <w:rPr>
          <w:u w:val="single"/>
        </w:rPr>
        <w:t>___</w:t>
      </w:r>
      <w:r>
        <w:t>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_квартира______</w:t>
      </w:r>
      <w:r>
        <w:t>_______________  ______</w:t>
      </w:r>
      <w:r>
        <w:rPr>
          <w:u w:val="single"/>
        </w:rPr>
        <w:t>60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 w:rsidRPr="006A7B28">
        <w:rPr>
          <w:u w:val="single"/>
        </w:rPr>
        <w:t>Россия</w:t>
      </w:r>
      <w:r>
        <w:rPr>
          <w:u w:val="single"/>
        </w:rPr>
        <w:t xml:space="preserve">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          ______</w:t>
      </w:r>
      <w:r>
        <w:t>_______________               _____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               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</w:t>
      </w:r>
      <w:r>
        <w:rPr>
          <w:sz w:val="20"/>
          <w:szCs w:val="20"/>
        </w:rPr>
        <w:t xml:space="preserve"> </w:t>
      </w:r>
      <w:r w:rsidRPr="000B7AEB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>
        <w:rPr>
          <w:u w:val="single"/>
        </w:rPr>
        <w:t>______</w:t>
      </w:r>
      <w:r>
        <w:t>________________      ___</w:t>
      </w:r>
      <w:r>
        <w:rPr>
          <w:u w:val="single"/>
        </w:rPr>
        <w:t xml:space="preserve">_______            </w:t>
      </w:r>
      <w:r>
        <w:t>___              ___</w:t>
      </w:r>
      <w:r w:rsidRPr="003A3BE2">
        <w:rPr>
          <w:u w:val="single"/>
        </w:rPr>
        <w:t>__</w:t>
      </w:r>
      <w:r>
        <w:rPr>
          <w:u w:val="single"/>
        </w:rPr>
        <w:t>_-__</w:t>
      </w:r>
      <w:r>
        <w:t>__</w:t>
      </w:r>
      <w:r>
        <w:rPr>
          <w:u w:val="single"/>
        </w:rPr>
        <w:t xml:space="preserve">      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_квартира______</w:t>
      </w:r>
      <w:r>
        <w:t>_______________  ______</w:t>
      </w:r>
      <w:r>
        <w:rPr>
          <w:u w:val="single"/>
        </w:rPr>
        <w:t>60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 w:rsidRPr="006A7B28">
        <w:rPr>
          <w:u w:val="single"/>
        </w:rPr>
        <w:t>Россия</w:t>
      </w:r>
      <w:r>
        <w:rPr>
          <w:u w:val="single"/>
        </w:rPr>
        <w:t xml:space="preserve">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 w:rsidRPr="006A7B28">
        <w:rPr>
          <w:u w:val="single"/>
        </w:rPr>
        <w:t xml:space="preserve"> </w:t>
      </w:r>
      <w:r>
        <w:rPr>
          <w:u w:val="single"/>
        </w:rPr>
        <w:t>_____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>
        <w:rPr>
          <w:u w:val="single"/>
        </w:rPr>
        <w:t>не имеет</w:t>
      </w:r>
      <w:r>
        <w:t>________________   _______</w:t>
      </w:r>
      <w:r>
        <w:rPr>
          <w:u w:val="single"/>
        </w:rPr>
        <w:t>______</w:t>
      </w:r>
      <w:r>
        <w:t>_____             _____</w:t>
      </w:r>
      <w:r w:rsidRPr="009E6F1A">
        <w:rPr>
          <w:u w:val="single"/>
        </w:rPr>
        <w:t xml:space="preserve"> </w:t>
      </w:r>
      <w:r>
        <w:rPr>
          <w:u w:val="single"/>
        </w:rPr>
        <w:t>_____</w:t>
      </w:r>
      <w:r>
        <w:t>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_квартира______</w:t>
      </w:r>
      <w:r>
        <w:t>_______________  ______</w:t>
      </w:r>
      <w:r>
        <w:rPr>
          <w:u w:val="single"/>
        </w:rPr>
        <w:t>60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 w:rsidRPr="006A7B28">
        <w:rPr>
          <w:u w:val="single"/>
        </w:rPr>
        <w:t>Россия</w:t>
      </w:r>
      <w:r>
        <w:rPr>
          <w:u w:val="single"/>
        </w:rPr>
        <w:t xml:space="preserve">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_________________________   __________________________             __</w:t>
      </w:r>
      <w:r w:rsidRPr="009E6F1A">
        <w:rPr>
          <w:u w:val="single"/>
        </w:rPr>
        <w:t xml:space="preserve"> 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>
        <w:rPr>
          <w:u w:val="single"/>
        </w:rPr>
        <w:t>легковой автомобиль</w:t>
      </w:r>
      <w:r>
        <w:t>______                     ________</w:t>
      </w:r>
      <w:r>
        <w:rPr>
          <w:u w:val="single"/>
          <w:lang w:val="en-US"/>
        </w:rPr>
        <w:t>toyota</w:t>
      </w:r>
      <w:r w:rsidRPr="00E7278F">
        <w:rPr>
          <w:u w:val="single"/>
        </w:rPr>
        <w:t xml:space="preserve"> </w:t>
      </w:r>
      <w:r>
        <w:rPr>
          <w:u w:val="single"/>
          <w:lang w:val="en-US"/>
        </w:rPr>
        <w:t>raum</w:t>
      </w:r>
      <w:r>
        <w:rPr>
          <w:u w:val="single"/>
        </w:rPr>
        <w:t xml:space="preserve"> ______ 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</w:t>
      </w:r>
      <w:r>
        <w:rPr>
          <w:u w:val="single"/>
        </w:rPr>
        <w:t>легковой автомобиль</w:t>
      </w:r>
      <w:r>
        <w:t>_______            ___________</w:t>
      </w:r>
      <w:r>
        <w:rPr>
          <w:u w:val="single"/>
          <w:lang w:val="en-US"/>
        </w:rPr>
        <w:t>mitsubishi</w:t>
      </w:r>
      <w:r w:rsidRPr="00E7278F">
        <w:rPr>
          <w:u w:val="single"/>
        </w:rPr>
        <w:t xml:space="preserve"> </w:t>
      </w:r>
      <w:r>
        <w:rPr>
          <w:u w:val="single"/>
          <w:lang w:val="en-US"/>
        </w:rPr>
        <w:t>grandis</w:t>
      </w:r>
      <w:r>
        <w:t>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463953, 67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>621735,44</w:t>
      </w:r>
      <w:r>
        <w:t>__ 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 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Новиков Александр Викторович</w:t>
      </w:r>
      <w:r>
        <w:rPr>
          <w:sz w:val="22"/>
          <w:szCs w:val="22"/>
        </w:rPr>
        <w:t>___________________________________________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Заместитель начальника_____________</w:t>
      </w:r>
      <w:r>
        <w:rPr>
          <w:sz w:val="22"/>
          <w:szCs w:val="22"/>
        </w:rPr>
        <w:t>____________________________________________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>квартира</w:t>
      </w:r>
      <w:r>
        <w:t>________________________    ____</w:t>
      </w:r>
      <w:r>
        <w:rPr>
          <w:u w:val="single"/>
        </w:rPr>
        <w:t>81,5</w:t>
      </w:r>
      <w:r>
        <w:t>___________              __</w:t>
      </w:r>
      <w:r w:rsidRPr="006758CF">
        <w:rPr>
          <w:u w:val="single"/>
        </w:rPr>
        <w:t>Россия</w:t>
      </w:r>
      <w:r>
        <w:t>__________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</w:r>
      <w:r>
        <w:rPr>
          <w:u w:val="single"/>
        </w:rPr>
        <w:softHyphen/>
        <w:t>______</w:t>
      </w:r>
      <w:r>
        <w:t>________________________  __________________    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_________</w:t>
      </w:r>
      <w:r>
        <w:t>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</w:t>
      </w:r>
      <w:r w:rsidRPr="00C57D07">
        <w:rPr>
          <w:u w:val="single"/>
        </w:rPr>
        <w:t>не имеет</w:t>
      </w:r>
      <w:r>
        <w:t>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Его (ее) супруга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_______</w:t>
      </w:r>
      <w:r>
        <w:rPr>
          <w:u w:val="single"/>
        </w:rPr>
        <w:t>квартира</w:t>
      </w:r>
      <w:r>
        <w:t>__________________  ______56,6_______              _______</w:t>
      </w:r>
      <w:r w:rsidRPr="006758CF">
        <w:rPr>
          <w:u w:val="single"/>
        </w:rPr>
        <w:t xml:space="preserve"> Россия</w:t>
      </w:r>
      <w:r>
        <w:t xml:space="preserve"> 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 w:rsidRPr="00C57D07">
        <w:rPr>
          <w:u w:val="single"/>
        </w:rPr>
        <w:t>не имеет</w:t>
      </w:r>
      <w:r>
        <w:t>________________   __________________             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C57D07">
        <w:rPr>
          <w:u w:val="single"/>
        </w:rPr>
        <w:t>не имеет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</w:t>
      </w:r>
      <w:r w:rsidRPr="00C57D07">
        <w:rPr>
          <w:u w:val="single"/>
        </w:rPr>
        <w:t>не имеет</w:t>
      </w:r>
      <w:r>
        <w:t>_________________   __________________             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580F64" w:rsidRDefault="00AB504D" w:rsidP="00E7278F">
      <w:pPr>
        <w:jc w:val="both"/>
        <w:rPr>
          <w:u w:val="single"/>
        </w:rPr>
      </w:pPr>
      <w:r>
        <w:t>______</w:t>
      </w:r>
      <w:r w:rsidRPr="008D25CD">
        <w:rPr>
          <w:u w:val="single"/>
        </w:rPr>
        <w:t>автомобиль легковой</w:t>
      </w:r>
      <w:r>
        <w:t>________                     ________</w:t>
      </w:r>
      <w:r w:rsidRPr="00580F64">
        <w:rPr>
          <w:u w:val="single"/>
        </w:rPr>
        <w:t>хонда ______</w:t>
      </w:r>
      <w:r>
        <w:rPr>
          <w:u w:val="single"/>
        </w:rPr>
        <w:t>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супруга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</w:t>
      </w:r>
      <w:r w:rsidRPr="00C57D07">
        <w:rPr>
          <w:u w:val="single"/>
        </w:rPr>
        <w:t>не имеет</w:t>
      </w:r>
      <w:r>
        <w:t>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590115,2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306842,5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Полий Екатерина Валентиновна 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Старший юрисконсульт юридической группы</w:t>
      </w:r>
      <w:r>
        <w:rPr>
          <w:sz w:val="22"/>
          <w:szCs w:val="22"/>
        </w:rPr>
        <w:t>__________________________________________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>квартира</w:t>
      </w:r>
      <w:r>
        <w:t>________________________    ___</w:t>
      </w:r>
      <w:r>
        <w:rPr>
          <w:u w:val="single"/>
        </w:rPr>
        <w:t>59</w:t>
      </w:r>
      <w:r>
        <w:t>__________              _____</w:t>
      </w:r>
      <w:r w:rsidRPr="0062134D">
        <w:rPr>
          <w:u w:val="single"/>
        </w:rPr>
        <w:t xml:space="preserve"> </w:t>
      </w:r>
      <w:r w:rsidRPr="00244612">
        <w:rPr>
          <w:u w:val="single"/>
        </w:rPr>
        <w:t>Россия</w:t>
      </w:r>
      <w:r>
        <w:t>_________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________</w:t>
      </w:r>
      <w:r>
        <w:t>________________________  _______</w:t>
      </w:r>
      <w:r>
        <w:rPr>
          <w:u w:val="single"/>
        </w:rPr>
        <w:t>__</w:t>
      </w:r>
      <w:r>
        <w:t>_______                 __</w:t>
      </w:r>
      <w:r w:rsidRPr="006758CF">
        <w:rPr>
          <w:u w:val="single"/>
        </w:rPr>
        <w:t xml:space="preserve"> </w:t>
      </w:r>
      <w:r>
        <w:t>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244612">
        <w:rPr>
          <w:u w:val="single"/>
        </w:rPr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>квартира</w:t>
      </w:r>
      <w:r>
        <w:t>________________________    ___</w:t>
      </w:r>
      <w:r>
        <w:rPr>
          <w:u w:val="single"/>
        </w:rPr>
        <w:t>59</w:t>
      </w:r>
      <w:r>
        <w:t>__________              _____</w:t>
      </w:r>
      <w:r w:rsidRPr="0062134D">
        <w:rPr>
          <w:u w:val="single"/>
        </w:rPr>
        <w:t xml:space="preserve"> </w:t>
      </w:r>
      <w:r w:rsidRPr="00244612">
        <w:rPr>
          <w:u w:val="single"/>
        </w:rPr>
        <w:t>Россия</w:t>
      </w:r>
      <w:r>
        <w:t>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 w:rsidRPr="00C57D07">
        <w:rPr>
          <w:u w:val="single"/>
        </w:rPr>
        <w:t>не имеет</w:t>
      </w:r>
      <w:r>
        <w:t>________________   __________________             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C57D07">
        <w:rPr>
          <w:u w:val="single"/>
        </w:rPr>
        <w:t>не имеет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>квартира</w:t>
      </w:r>
      <w:r>
        <w:t>________________________    ___</w:t>
      </w:r>
      <w:r>
        <w:rPr>
          <w:u w:val="single"/>
        </w:rPr>
        <w:t>59</w:t>
      </w:r>
      <w:r>
        <w:t>__________              _____</w:t>
      </w:r>
      <w:r w:rsidRPr="0062134D">
        <w:rPr>
          <w:u w:val="single"/>
        </w:rPr>
        <w:t xml:space="preserve"> </w:t>
      </w:r>
      <w:r w:rsidRPr="00244612">
        <w:rPr>
          <w:u w:val="single"/>
        </w:rPr>
        <w:t>Россия</w:t>
      </w:r>
      <w:r>
        <w:t>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 w:rsidRPr="008D25CD">
        <w:rPr>
          <w:u w:val="single"/>
        </w:rPr>
        <w:t>автомобиль легковой</w:t>
      </w:r>
      <w:r>
        <w:t>________                     ________</w:t>
      </w:r>
      <w:r w:rsidRPr="00E7278F">
        <w:rPr>
          <w:u w:val="single"/>
        </w:rPr>
        <w:t xml:space="preserve"> </w:t>
      </w:r>
      <w:r>
        <w:rPr>
          <w:u w:val="single"/>
          <w:lang w:val="en-US"/>
        </w:rPr>
        <w:t>Daewoo</w:t>
      </w:r>
      <w:r w:rsidRPr="00E7278F">
        <w:rPr>
          <w:u w:val="single"/>
        </w:rPr>
        <w:t xml:space="preserve"> </w:t>
      </w:r>
      <w:r>
        <w:rPr>
          <w:u w:val="single"/>
          <w:lang w:val="en-US"/>
        </w:rPr>
        <w:t>matis</w:t>
      </w:r>
      <w:r>
        <w:rPr>
          <w:u w:val="single"/>
        </w:rPr>
        <w:t>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Pr="008D25CD" w:rsidRDefault="00AB504D" w:rsidP="00E7278F">
      <w:pPr>
        <w:jc w:val="both"/>
      </w:pPr>
      <w:r>
        <w:t>______</w:t>
      </w:r>
      <w:r w:rsidRPr="008D25CD">
        <w:rPr>
          <w:u w:val="single"/>
        </w:rPr>
        <w:t>автомобиль легковой</w:t>
      </w:r>
      <w:r>
        <w:t>________                     ________</w:t>
      </w:r>
      <w:r w:rsidRPr="00E7278F">
        <w:rPr>
          <w:u w:val="single"/>
        </w:rPr>
        <w:t xml:space="preserve"> </w:t>
      </w:r>
      <w:r>
        <w:rPr>
          <w:u w:val="single"/>
          <w:lang w:val="en-US"/>
        </w:rPr>
        <w:t>reno</w:t>
      </w:r>
      <w:r w:rsidRPr="00E7278F">
        <w:rPr>
          <w:u w:val="single"/>
        </w:rPr>
        <w:t xml:space="preserve"> </w:t>
      </w:r>
      <w:r>
        <w:rPr>
          <w:u w:val="single"/>
          <w:lang w:val="en-US"/>
        </w:rPr>
        <w:t>simbol</w:t>
      </w:r>
      <w:r>
        <w:rPr>
          <w:u w:val="single"/>
        </w:rPr>
        <w:t>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супруга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404409,61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410 225,38   </w:t>
      </w:r>
      <w:r>
        <w:t>__рублей.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Прилепский Сергей Борисович 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Начальник ФКУ СИЗО-1_____________</w:t>
      </w:r>
      <w:r>
        <w:rPr>
          <w:sz w:val="22"/>
          <w:szCs w:val="22"/>
        </w:rPr>
        <w:t>____________________________________________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>_______</w:t>
      </w:r>
      <w:r>
        <w:t>_</w:t>
      </w:r>
      <w:r w:rsidRPr="008361E8">
        <w:rPr>
          <w:u w:val="single"/>
        </w:rPr>
        <w:t>квартира</w:t>
      </w:r>
      <w:r>
        <w:t>_________               ____</w:t>
      </w:r>
      <w:r>
        <w:rPr>
          <w:u w:val="single"/>
        </w:rPr>
        <w:t>__</w:t>
      </w:r>
      <w:r>
        <w:t>___</w:t>
      </w:r>
      <w:r w:rsidRPr="008361E8">
        <w:rPr>
          <w:u w:val="single"/>
        </w:rPr>
        <w:t>96</w:t>
      </w:r>
      <w:r>
        <w:t>________              __</w:t>
      </w:r>
      <w:r>
        <w:rPr>
          <w:u w:val="single"/>
        </w:rPr>
        <w:t>__Россия______</w:t>
      </w:r>
      <w:r>
        <w:t>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_______</w:t>
      </w:r>
      <w:r>
        <w:t>________________________  _______</w:t>
      </w:r>
      <w:r>
        <w:rPr>
          <w:u w:val="single"/>
        </w:rPr>
        <w:t>____</w:t>
      </w:r>
      <w:r>
        <w:t>_______    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______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служебное помещение</w:t>
      </w:r>
      <w:r>
        <w:t>_______    _________</w:t>
      </w:r>
      <w:r w:rsidRPr="00A82EAF">
        <w:rPr>
          <w:u w:val="single"/>
        </w:rPr>
        <w:t>90,20</w:t>
      </w:r>
      <w:r>
        <w:t>_________              ____</w:t>
      </w:r>
      <w:r w:rsidRPr="00A82EAF">
        <w:rPr>
          <w:u w:val="single"/>
        </w:rPr>
        <w:t xml:space="preserve"> </w:t>
      </w:r>
      <w:r>
        <w:rPr>
          <w:u w:val="single"/>
        </w:rPr>
        <w:t>Россия_</w:t>
      </w:r>
      <w:r>
        <w:t>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Его (ее) супруга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_______</w:t>
      </w:r>
      <w:r>
        <w:rPr>
          <w:u w:val="single"/>
        </w:rPr>
        <w:t>квартира</w:t>
      </w:r>
      <w:r>
        <w:t>__________________  ______</w:t>
      </w:r>
      <w:r w:rsidRPr="00B46B0C">
        <w:rPr>
          <w:u w:val="single"/>
        </w:rPr>
        <w:t>96</w:t>
      </w:r>
      <w:r>
        <w:t>_______              _______</w:t>
      </w:r>
      <w:r w:rsidRPr="006758CF">
        <w:rPr>
          <w:u w:val="single"/>
        </w:rPr>
        <w:t xml:space="preserve"> Россия</w:t>
      </w:r>
      <w:r>
        <w:t>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служебное помещение</w:t>
      </w:r>
      <w:r>
        <w:t>_______    _________</w:t>
      </w:r>
      <w:r w:rsidRPr="00A82EAF">
        <w:rPr>
          <w:u w:val="single"/>
        </w:rPr>
        <w:t>90,20</w:t>
      </w:r>
      <w:r>
        <w:t>_________              ____</w:t>
      </w:r>
      <w:r w:rsidRPr="00A82EAF">
        <w:rPr>
          <w:u w:val="single"/>
        </w:rPr>
        <w:t xml:space="preserve"> </w:t>
      </w:r>
      <w:r>
        <w:rPr>
          <w:u w:val="single"/>
        </w:rPr>
        <w:t>Россия_</w:t>
      </w:r>
      <w:r>
        <w:t>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C57D07">
        <w:rPr>
          <w:u w:val="single"/>
        </w:rPr>
        <w:t>не имеет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служебное помещение</w:t>
      </w:r>
      <w:r>
        <w:t>_______    _________</w:t>
      </w:r>
      <w:r w:rsidRPr="00A82EAF">
        <w:rPr>
          <w:u w:val="single"/>
        </w:rPr>
        <w:t>90,20</w:t>
      </w:r>
      <w:r>
        <w:t>_________              ____</w:t>
      </w:r>
      <w:r w:rsidRPr="00A82EAF">
        <w:rPr>
          <w:u w:val="single"/>
        </w:rPr>
        <w:t xml:space="preserve"> </w:t>
      </w:r>
      <w:r>
        <w:rPr>
          <w:u w:val="single"/>
        </w:rPr>
        <w:t>Россия_</w:t>
      </w:r>
      <w:r>
        <w:t>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 w:rsidRPr="008D25CD">
        <w:rPr>
          <w:u w:val="single"/>
        </w:rPr>
        <w:t>автомобиль легковой</w:t>
      </w:r>
      <w:r>
        <w:t>________                     ________</w:t>
      </w:r>
      <w:r w:rsidRPr="00E7278F">
        <w:rPr>
          <w:u w:val="single"/>
        </w:rPr>
        <w:t xml:space="preserve"> </w:t>
      </w:r>
      <w:r>
        <w:rPr>
          <w:u w:val="single"/>
          <w:lang w:val="en-US"/>
        </w:rPr>
        <w:t>LEXUS</w:t>
      </w:r>
      <w:r w:rsidRPr="00E7278F">
        <w:rPr>
          <w:u w:val="single"/>
        </w:rPr>
        <w:t xml:space="preserve"> </w:t>
      </w:r>
      <w:r>
        <w:rPr>
          <w:u w:val="single"/>
          <w:lang w:val="en-US"/>
        </w:rPr>
        <w:t>RS</w:t>
      </w:r>
      <w:r w:rsidRPr="00E7278F">
        <w:rPr>
          <w:u w:val="single"/>
        </w:rPr>
        <w:t>-300</w:t>
      </w:r>
      <w:r>
        <w:rPr>
          <w:u w:val="single"/>
        </w:rPr>
        <w:t>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супруга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</w:t>
      </w:r>
      <w:r w:rsidRPr="00C57D07">
        <w:rPr>
          <w:u w:val="single"/>
        </w:rPr>
        <w:t>не имеет</w:t>
      </w:r>
      <w:r>
        <w:t>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813435,73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_495666,53_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Рубанова Татьяна Геннадьевна 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Заместитель начальника ОСУ__________</w:t>
      </w:r>
      <w:r>
        <w:rPr>
          <w:sz w:val="22"/>
          <w:szCs w:val="22"/>
        </w:rPr>
        <w:t>___________________________________________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                           </w:t>
      </w:r>
      <w:r>
        <w:t>______________ ____</w:t>
      </w:r>
      <w:r>
        <w:rPr>
          <w:u w:val="single"/>
        </w:rPr>
        <w:t xml:space="preserve">____  </w:t>
      </w:r>
      <w:r>
        <w:t>___________              __</w:t>
      </w:r>
      <w:r>
        <w:rPr>
          <w:u w:val="single"/>
        </w:rPr>
        <w:t xml:space="preserve">__               </w:t>
      </w:r>
      <w:r>
        <w:t>_</w:t>
      </w:r>
      <w:r>
        <w:rPr>
          <w:u w:val="single"/>
        </w:rPr>
        <w:t>___</w:t>
      </w:r>
      <w:r>
        <w:t>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_квартира______</w:t>
      </w:r>
      <w:r>
        <w:t>_______________  ______</w:t>
      </w:r>
      <w:r>
        <w:rPr>
          <w:u w:val="single"/>
        </w:rPr>
        <w:t>64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 w:rsidRPr="006A7B28">
        <w:rPr>
          <w:u w:val="single"/>
        </w:rPr>
        <w:t>Россия</w:t>
      </w:r>
      <w:r>
        <w:rPr>
          <w:u w:val="single"/>
        </w:rPr>
        <w:t xml:space="preserve">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           ______</w:t>
      </w:r>
      <w:r>
        <w:t>_______________        ______</w:t>
      </w:r>
      <w:r>
        <w:rPr>
          <w:u w:val="single"/>
        </w:rPr>
        <w:t xml:space="preserve">   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 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____________________________    ________</w:t>
      </w:r>
      <w:r>
        <w:rPr>
          <w:u w:val="single"/>
        </w:rPr>
        <w:t>_________</w:t>
      </w:r>
      <w:r>
        <w:t>_____              _____</w:t>
      </w:r>
      <w:r>
        <w:rPr>
          <w:u w:val="single"/>
        </w:rPr>
        <w:t>______</w:t>
      </w:r>
      <w:r>
        <w:t>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</w:t>
      </w:r>
      <w:r>
        <w:rPr>
          <w:u w:val="single"/>
        </w:rPr>
        <w:t>квартира</w:t>
      </w:r>
      <w:r>
        <w:t>__________________________  ___</w:t>
      </w:r>
      <w:r>
        <w:rPr>
          <w:u w:val="single"/>
        </w:rPr>
        <w:t>64</w:t>
      </w:r>
      <w:r>
        <w:t>__</w:t>
      </w:r>
      <w:r>
        <w:rPr>
          <w:u w:val="single"/>
        </w:rPr>
        <w:t>__</w:t>
      </w:r>
      <w:r>
        <w:t xml:space="preserve">_______           </w:t>
      </w:r>
      <w:r>
        <w:rPr>
          <w:u w:val="single"/>
        </w:rPr>
        <w:t>Россия</w:t>
      </w:r>
      <w:r>
        <w:t>____</w:t>
      </w:r>
      <w:r w:rsidRPr="006758CF">
        <w:rPr>
          <w:u w:val="single"/>
        </w:rPr>
        <w:t xml:space="preserve"> 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 w:rsidRPr="006A7B28">
        <w:rPr>
          <w:u w:val="single"/>
        </w:rPr>
        <w:t xml:space="preserve"> </w:t>
      </w:r>
      <w:r>
        <w:rPr>
          <w:u w:val="single"/>
        </w:rPr>
        <w:t>_____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>
        <w:rPr>
          <w:u w:val="single"/>
        </w:rPr>
        <w:t>не имеет</w:t>
      </w:r>
      <w:r>
        <w:t>________________   _______</w:t>
      </w:r>
      <w:r>
        <w:rPr>
          <w:u w:val="single"/>
        </w:rPr>
        <w:t>______</w:t>
      </w:r>
      <w:r>
        <w:t>_____             _____</w:t>
      </w:r>
      <w:r w:rsidRPr="009E6F1A">
        <w:rPr>
          <w:u w:val="single"/>
        </w:rPr>
        <w:t xml:space="preserve"> </w:t>
      </w:r>
      <w:r>
        <w:rPr>
          <w:u w:val="single"/>
        </w:rPr>
        <w:t>_____</w:t>
      </w:r>
      <w:r>
        <w:t>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</w:t>
      </w:r>
      <w:r>
        <w:rPr>
          <w:u w:val="single"/>
        </w:rPr>
        <w:t>квартира</w:t>
      </w:r>
      <w:r>
        <w:t>__________________________  ___</w:t>
      </w:r>
      <w:r>
        <w:rPr>
          <w:u w:val="single"/>
        </w:rPr>
        <w:t>64</w:t>
      </w:r>
      <w:r>
        <w:t>__</w:t>
      </w:r>
      <w:r>
        <w:rPr>
          <w:u w:val="single"/>
        </w:rPr>
        <w:t>__</w:t>
      </w:r>
      <w:r>
        <w:t xml:space="preserve">_______           </w:t>
      </w:r>
      <w:r>
        <w:rPr>
          <w:u w:val="single"/>
        </w:rPr>
        <w:t>Россия</w:t>
      </w:r>
      <w:r>
        <w:t>____</w:t>
      </w:r>
      <w:r w:rsidRPr="006758CF">
        <w:rPr>
          <w:u w:val="single"/>
        </w:rPr>
        <w:t xml:space="preserve"> 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_________________________   __________________________             __</w:t>
      </w:r>
      <w:r w:rsidRPr="009E6F1A">
        <w:rPr>
          <w:u w:val="single"/>
        </w:rPr>
        <w:t xml:space="preserve"> 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E7278F" w:rsidRDefault="00AB504D" w:rsidP="00E7278F">
      <w:pPr>
        <w:jc w:val="both"/>
      </w:pPr>
      <w:r>
        <w:t>______</w:t>
      </w:r>
      <w:r w:rsidRPr="008D25CD">
        <w:rPr>
          <w:u w:val="single"/>
        </w:rPr>
        <w:t>автомобиль легковой</w:t>
      </w:r>
      <w:r>
        <w:t xml:space="preserve">________              </w:t>
      </w:r>
      <w:r w:rsidRPr="00E7278F">
        <w:rPr>
          <w:u w:val="single"/>
        </w:rPr>
        <w:t xml:space="preserve"> </w:t>
      </w:r>
      <w:r>
        <w:rPr>
          <w:u w:val="single"/>
        </w:rPr>
        <w:t xml:space="preserve">               </w:t>
      </w:r>
      <w:r>
        <w:rPr>
          <w:u w:val="single"/>
          <w:lang w:val="en-US"/>
        </w:rPr>
        <w:t>citroen</w:t>
      </w:r>
      <w:r w:rsidRPr="00E7278F">
        <w:rPr>
          <w:u w:val="single"/>
        </w:rPr>
        <w:t xml:space="preserve"> </w:t>
      </w:r>
      <w:r>
        <w:rPr>
          <w:u w:val="single"/>
          <w:lang w:val="en-US"/>
        </w:rPr>
        <w:t>c</w:t>
      </w:r>
      <w:r w:rsidRPr="00E7278F">
        <w:rPr>
          <w:u w:val="single"/>
        </w:rPr>
        <w:t>4</w:t>
      </w:r>
      <w:r>
        <w:rPr>
          <w:u w:val="single"/>
        </w:rPr>
        <w:t>_           _____</w:t>
      </w:r>
      <w:r w:rsidRPr="00E7278F">
        <w:rPr>
          <w:u w:val="single"/>
        </w:rP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</w:t>
      </w:r>
      <w:r>
        <w:rPr>
          <w:u w:val="single"/>
        </w:rPr>
        <w:t>не имеет           _________</w:t>
      </w:r>
      <w:r>
        <w:t>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420570,00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360000,00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Рязанцев Николай Леонтиевич 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 w:rsidRPr="00F133D2">
        <w:rPr>
          <w:sz w:val="22"/>
          <w:szCs w:val="22"/>
          <w:u w:val="single"/>
        </w:rPr>
        <w:t>Старший инспектор отдела режима</w:t>
      </w:r>
      <w:r>
        <w:rPr>
          <w:sz w:val="22"/>
          <w:szCs w:val="22"/>
        </w:rPr>
        <w:t>__</w:t>
      </w:r>
      <w:r>
        <w:rPr>
          <w:sz w:val="22"/>
          <w:szCs w:val="22"/>
          <w:u w:val="single"/>
        </w:rPr>
        <w:t xml:space="preserve">                                            </w:t>
      </w:r>
      <w:r>
        <w:rPr>
          <w:sz w:val="22"/>
          <w:szCs w:val="22"/>
        </w:rPr>
        <w:t>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             не имеет</w:t>
      </w:r>
      <w:r>
        <w:t>____________ ____</w:t>
      </w:r>
      <w:r>
        <w:rPr>
          <w:u w:val="single"/>
        </w:rPr>
        <w:t xml:space="preserve">____     </w:t>
      </w:r>
      <w:r>
        <w:t>___________              __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   </w:t>
      </w:r>
      <w:r>
        <w:t>_</w:t>
      </w:r>
      <w:r>
        <w:rPr>
          <w:u w:val="single"/>
        </w:rPr>
        <w:t>___</w:t>
      </w:r>
      <w:r>
        <w:t>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 xml:space="preserve">                 ______</w:t>
      </w:r>
      <w:r>
        <w:t>_______________  ______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   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</w:t>
      </w:r>
      <w:r>
        <w:rPr>
          <w:u w:val="single"/>
        </w:rPr>
        <w:t>квартира</w:t>
      </w:r>
      <w:r>
        <w:t>________________    _______</w:t>
      </w:r>
      <w:r>
        <w:rPr>
          <w:u w:val="single"/>
        </w:rPr>
        <w:t>45_______</w:t>
      </w:r>
      <w:r>
        <w:t>_____              ___</w:t>
      </w:r>
      <w:r>
        <w:rPr>
          <w:u w:val="single"/>
        </w:rPr>
        <w:t>Россия___</w:t>
      </w:r>
      <w:r>
        <w:t>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</w:t>
      </w:r>
      <w:r>
        <w:rPr>
          <w:u w:val="single"/>
        </w:rPr>
        <w:t>не имеет</w:t>
      </w:r>
      <w:r>
        <w:t>__________________________  ______</w:t>
      </w:r>
      <w:r>
        <w:rPr>
          <w:u w:val="single"/>
        </w:rPr>
        <w:t>____</w:t>
      </w:r>
      <w:r>
        <w:t>_______              _______</w:t>
      </w:r>
      <w:r w:rsidRPr="006758CF">
        <w:rPr>
          <w:u w:val="single"/>
        </w:rPr>
        <w:t xml:space="preserve"> 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 w:rsidRPr="006A7B28">
        <w:rPr>
          <w:u w:val="single"/>
        </w:rPr>
        <w:t xml:space="preserve"> </w:t>
      </w:r>
      <w:r>
        <w:rPr>
          <w:u w:val="single"/>
        </w:rPr>
        <w:t>_____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</w:t>
      </w:r>
      <w:r>
        <w:rPr>
          <w:u w:val="single"/>
        </w:rPr>
        <w:t>квартира</w:t>
      </w:r>
      <w:r>
        <w:t>________________    _______</w:t>
      </w:r>
      <w:r>
        <w:rPr>
          <w:u w:val="single"/>
        </w:rPr>
        <w:t>45_______</w:t>
      </w:r>
      <w:r>
        <w:t>_____              ___</w:t>
      </w:r>
      <w:r>
        <w:rPr>
          <w:u w:val="single"/>
        </w:rPr>
        <w:t>Россия___</w:t>
      </w:r>
      <w:r>
        <w:t>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C57D07">
        <w:rPr>
          <w:u w:val="single"/>
        </w:rPr>
        <w:t>не имеет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</w:t>
      </w:r>
      <w:r>
        <w:rPr>
          <w:u w:val="single"/>
        </w:rPr>
        <w:t>квартира</w:t>
      </w:r>
      <w:r>
        <w:t>________________    _______</w:t>
      </w:r>
      <w:r>
        <w:rPr>
          <w:u w:val="single"/>
        </w:rPr>
        <w:t>45_______</w:t>
      </w:r>
      <w:r>
        <w:t>_____              ___</w:t>
      </w:r>
      <w:r>
        <w:rPr>
          <w:u w:val="single"/>
        </w:rPr>
        <w:t>Россия___</w:t>
      </w:r>
      <w:r>
        <w:t>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 w:rsidRPr="008D25CD">
        <w:rPr>
          <w:u w:val="single"/>
        </w:rPr>
        <w:t>автомобиль легковой</w:t>
      </w:r>
      <w:r>
        <w:t>________                     ________</w:t>
      </w:r>
      <w:r w:rsidRPr="00F133D2">
        <w:rPr>
          <w:u w:val="single"/>
        </w:rPr>
        <w:t>ГАЗ 3110</w:t>
      </w:r>
      <w:r>
        <w:rPr>
          <w:u w:val="single"/>
        </w:rPr>
        <w:t xml:space="preserve">                       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</w:t>
      </w:r>
      <w:r w:rsidRPr="006A7B28">
        <w:rPr>
          <w:u w:val="single"/>
        </w:rPr>
        <w:t xml:space="preserve"> </w:t>
      </w:r>
      <w:r>
        <w:rPr>
          <w:u w:val="single"/>
        </w:rPr>
        <w:t>_________________</w:t>
      </w:r>
      <w:r>
        <w:t>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________</w:t>
      </w:r>
      <w:r w:rsidRPr="006A7B28">
        <w:rPr>
          <w:u w:val="single"/>
        </w:rPr>
        <w:t xml:space="preserve"> </w:t>
      </w:r>
      <w:r>
        <w:rPr>
          <w:u w:val="single"/>
        </w:rPr>
        <w:t>_________________</w:t>
      </w:r>
      <w:r>
        <w:t>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374705,00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150000,00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Семенова Зинаида Юрьевна  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Начальник одела специального учета________________________________________ 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         не имеет</w:t>
      </w:r>
      <w:r>
        <w:t>_____________ ____</w:t>
      </w:r>
      <w:r>
        <w:rPr>
          <w:u w:val="single"/>
        </w:rPr>
        <w:t xml:space="preserve">____          </w:t>
      </w:r>
      <w:r>
        <w:t>___________              __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 ___</w:t>
      </w:r>
      <w:r>
        <w:t>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_______________</w:t>
      </w:r>
      <w:r>
        <w:t>_______________  ______</w:t>
      </w:r>
      <w:r>
        <w:rPr>
          <w:u w:val="single"/>
        </w:rPr>
        <w:t>_________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>_______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          ______</w:t>
      </w:r>
      <w:r>
        <w:t>_______________        ______</w:t>
      </w:r>
      <w:r>
        <w:rPr>
          <w:u w:val="single"/>
        </w:rPr>
        <w:t xml:space="preserve">      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_          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_______КГТ______________________    ____12</w:t>
      </w:r>
      <w:r>
        <w:rPr>
          <w:u w:val="single"/>
        </w:rPr>
        <w:t>______</w:t>
      </w:r>
      <w:r>
        <w:t>_____              _____Россия</w:t>
      </w:r>
      <w:r>
        <w:rPr>
          <w:u w:val="single"/>
        </w:rPr>
        <w:t>_</w:t>
      </w:r>
      <w:r>
        <w:t xml:space="preserve">________    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</w:t>
      </w:r>
      <w:r>
        <w:rPr>
          <w:u w:val="single"/>
        </w:rPr>
        <w:t>_-__</w:t>
      </w:r>
      <w:r>
        <w:t>__________________________  _____</w:t>
      </w:r>
      <w:r>
        <w:rPr>
          <w:u w:val="single"/>
        </w:rPr>
        <w:t>___</w:t>
      </w:r>
      <w:r>
        <w:t>_</w:t>
      </w:r>
      <w:r>
        <w:rPr>
          <w:u w:val="single"/>
        </w:rPr>
        <w:t>____</w:t>
      </w:r>
      <w:r>
        <w:t xml:space="preserve">_______              </w:t>
      </w:r>
      <w:r w:rsidRPr="007E7833">
        <w:rPr>
          <w:u w:val="single"/>
        </w:rPr>
        <w:t>__</w:t>
      </w:r>
      <w:r>
        <w:rPr>
          <w:u w:val="single"/>
        </w:rPr>
        <w:t>________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 w:rsidRPr="006A7B28">
        <w:rPr>
          <w:u w:val="single"/>
        </w:rPr>
        <w:t xml:space="preserve"> </w:t>
      </w:r>
      <w:r>
        <w:rPr>
          <w:u w:val="single"/>
        </w:rPr>
        <w:t>_____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_________КГТ_______ ________________   _______</w:t>
      </w:r>
      <w:r>
        <w:rPr>
          <w:u w:val="single"/>
        </w:rPr>
        <w:t>_12</w:t>
      </w:r>
      <w:r>
        <w:t>_____             _____Россия_________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C57D07">
        <w:rPr>
          <w:u w:val="single"/>
        </w:rPr>
        <w:t>не имеет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_______КГТ______________________    ____12</w:t>
      </w:r>
      <w:r>
        <w:rPr>
          <w:u w:val="single"/>
        </w:rPr>
        <w:t>______</w:t>
      </w:r>
      <w:r>
        <w:t>_____              _____Россия</w:t>
      </w:r>
      <w:r>
        <w:rPr>
          <w:u w:val="single"/>
        </w:rPr>
        <w:t>_</w:t>
      </w:r>
      <w:r>
        <w:t xml:space="preserve">________    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______________________________                     ________</w:t>
      </w:r>
      <w:r w:rsidRPr="00E7278F">
        <w:rPr>
          <w:u w:val="single"/>
        </w:rPr>
        <w:t xml:space="preserve"> </w:t>
      </w:r>
      <w:r>
        <w:rPr>
          <w:u w:val="single"/>
        </w:rPr>
        <w:t>_______</w:t>
      </w:r>
      <w:r w:rsidRPr="00E7278F">
        <w:rPr>
          <w:u w:val="single"/>
        </w:rPr>
        <w:t xml:space="preserve">                  </w:t>
      </w:r>
      <w:r>
        <w:rPr>
          <w:u w:val="single"/>
        </w:rPr>
        <w:t>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________</w:t>
      </w:r>
      <w:r w:rsidRPr="006A7B28">
        <w:rPr>
          <w:u w:val="single"/>
        </w:rPr>
        <w:t xml:space="preserve"> </w:t>
      </w:r>
      <w:r>
        <w:rPr>
          <w:u w:val="single"/>
        </w:rPr>
        <w:t>_________________</w:t>
      </w:r>
      <w:r>
        <w:t>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522786,00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>76800,00</w:t>
      </w:r>
      <w:r>
        <w:t>__рублей.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Соловьев Александр Васильевич 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Инспектор отдела режима_____________</w:t>
      </w:r>
      <w:r>
        <w:rPr>
          <w:sz w:val="22"/>
          <w:szCs w:val="22"/>
        </w:rPr>
        <w:t>___________________________________________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>квартира</w:t>
      </w:r>
      <w:r>
        <w:t>______________________    ____</w:t>
      </w:r>
      <w:r>
        <w:rPr>
          <w:u w:val="single"/>
        </w:rPr>
        <w:t>____</w:t>
      </w:r>
      <w:r>
        <w:t>_45_________              __</w:t>
      </w:r>
      <w:r>
        <w:rPr>
          <w:u w:val="single"/>
        </w:rPr>
        <w:t>__Россия</w:t>
      </w:r>
      <w:r>
        <w:t>_______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_______</w:t>
      </w:r>
      <w:r>
        <w:t>________________________  _______</w:t>
      </w:r>
      <w:r>
        <w:rPr>
          <w:u w:val="single"/>
        </w:rPr>
        <w:t>______</w:t>
      </w:r>
      <w:r>
        <w:t>_______    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_____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C57D07">
        <w:rPr>
          <w:u w:val="single"/>
        </w:rPr>
        <w:t>не имеет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</w:t>
      </w:r>
      <w:r>
        <w:rPr>
          <w:u w:val="single"/>
        </w:rPr>
        <w:t>квартира</w:t>
      </w:r>
      <w:r>
        <w:t>_________________   _____</w:t>
      </w:r>
      <w:r>
        <w:rPr>
          <w:u w:val="single"/>
        </w:rPr>
        <w:t>38</w:t>
      </w:r>
      <w:r w:rsidRPr="009E6F1A">
        <w:rPr>
          <w:u w:val="single"/>
        </w:rPr>
        <w:t>,00</w:t>
      </w:r>
      <w:r>
        <w:t>_________             __</w:t>
      </w:r>
      <w:r w:rsidRPr="009E6F1A">
        <w:rPr>
          <w:u w:val="single"/>
        </w:rPr>
        <w:t xml:space="preserve"> </w:t>
      </w:r>
      <w:r w:rsidRPr="006758CF">
        <w:rPr>
          <w:u w:val="single"/>
        </w:rPr>
        <w:t>Россия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 w:rsidRPr="008D25CD">
        <w:rPr>
          <w:u w:val="single"/>
        </w:rPr>
        <w:t>автомобиль легковой</w:t>
      </w:r>
      <w:r>
        <w:t>________                     ________</w:t>
      </w:r>
      <w:r w:rsidRPr="00E7278F">
        <w:rPr>
          <w:u w:val="single"/>
        </w:rPr>
        <w:t xml:space="preserve"> </w:t>
      </w:r>
      <w:r>
        <w:rPr>
          <w:u w:val="single"/>
        </w:rPr>
        <w:t>ЗАЗ – 968М______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349760,52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Уханова Наталья Витальевна        </w:t>
      </w:r>
      <w:r>
        <w:rPr>
          <w:sz w:val="22"/>
          <w:szCs w:val="22"/>
        </w:rPr>
        <w:t>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Инспектор отдела режима                                                                </w:t>
      </w:r>
      <w:r>
        <w:rPr>
          <w:sz w:val="22"/>
          <w:szCs w:val="22"/>
        </w:rPr>
        <w:t>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         квартира    </w:t>
      </w:r>
      <w:r>
        <w:t>____________ ____</w:t>
      </w:r>
      <w:r>
        <w:rPr>
          <w:u w:val="single"/>
        </w:rPr>
        <w:t xml:space="preserve">___63,7            </w:t>
      </w:r>
      <w:r>
        <w:t>_____              __</w:t>
      </w:r>
      <w:r>
        <w:rPr>
          <w:u w:val="single"/>
        </w:rPr>
        <w:t xml:space="preserve">__Россия               </w:t>
      </w:r>
      <w:r>
        <w:t>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 xml:space="preserve">                 ______</w:t>
      </w:r>
      <w:r>
        <w:t>_______________  ______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   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 xml:space="preserve">             ______</w:t>
      </w:r>
      <w:r>
        <w:t>_______________        ______</w:t>
      </w:r>
      <w:r>
        <w:rPr>
          <w:u w:val="single"/>
        </w:rPr>
        <w:t xml:space="preserve">  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   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</w:t>
      </w:r>
      <w:r>
        <w:rPr>
          <w:u w:val="single"/>
        </w:rPr>
        <w:t>жилой дом</w:t>
      </w:r>
      <w:r>
        <w:t>_________________________    ___</w:t>
      </w:r>
      <w:r>
        <w:rPr>
          <w:u w:val="single"/>
        </w:rPr>
        <w:t>248,5___</w:t>
      </w:r>
      <w:r>
        <w:t>______             __</w:t>
      </w:r>
      <w:r>
        <w:rPr>
          <w:u w:val="single"/>
        </w:rPr>
        <w:t>Россия__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B33A71"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</w:t>
      </w:r>
      <w:r w:rsidRPr="00B33A71">
        <w:rPr>
          <w:u w:val="single"/>
        </w:rPr>
        <w:t>квартира</w:t>
      </w:r>
      <w:r>
        <w:t>__________________________  ____</w:t>
      </w:r>
      <w:r w:rsidRPr="00B33A71">
        <w:rPr>
          <w:u w:val="single"/>
        </w:rPr>
        <w:t>63,7</w:t>
      </w:r>
      <w:r>
        <w:rPr>
          <w:u w:val="single"/>
        </w:rPr>
        <w:t>___</w:t>
      </w:r>
      <w:r>
        <w:t>_______              _</w:t>
      </w:r>
      <w:r w:rsidRPr="00B33A71">
        <w:rPr>
          <w:u w:val="single"/>
        </w:rPr>
        <w:t>_Россия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</w:t>
      </w:r>
      <w:r>
        <w:rPr>
          <w:u w:val="single"/>
        </w:rPr>
        <w:t>жилой дом</w:t>
      </w:r>
      <w:r>
        <w:t>_________________________    ___</w:t>
      </w:r>
      <w:r>
        <w:rPr>
          <w:u w:val="single"/>
        </w:rPr>
        <w:t>248,5___</w:t>
      </w:r>
      <w:r>
        <w:t>______             __</w:t>
      </w:r>
      <w:r>
        <w:rPr>
          <w:u w:val="single"/>
        </w:rPr>
        <w:t>Россия__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>
        <w:rPr>
          <w:u w:val="single"/>
        </w:rPr>
        <w:t>не имеет</w:t>
      </w:r>
      <w:r>
        <w:t>________________   _______</w:t>
      </w:r>
      <w:r>
        <w:rPr>
          <w:u w:val="single"/>
        </w:rPr>
        <w:t>______</w:t>
      </w:r>
      <w:r>
        <w:t>_____             _____</w:t>
      </w:r>
      <w:r w:rsidRPr="009E6F1A">
        <w:rPr>
          <w:u w:val="single"/>
        </w:rPr>
        <w:t xml:space="preserve"> </w:t>
      </w:r>
      <w:r>
        <w:rPr>
          <w:u w:val="single"/>
        </w:rPr>
        <w:t>_____</w:t>
      </w:r>
      <w:r>
        <w:t>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C57D07">
        <w:rPr>
          <w:u w:val="single"/>
        </w:rPr>
        <w:t>не имеет</w:t>
      </w:r>
      <w:r>
        <w:t>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_________________________   __________________________             __</w:t>
      </w:r>
      <w:r w:rsidRPr="009E6F1A">
        <w:rPr>
          <w:u w:val="single"/>
        </w:rPr>
        <w:t xml:space="preserve"> 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>
        <w:rPr>
          <w:u w:val="single"/>
        </w:rPr>
        <w:t xml:space="preserve">                                  </w:t>
      </w:r>
      <w:r>
        <w:t>________                     _______</w:t>
      </w:r>
      <w:r>
        <w:rPr>
          <w:u w:val="single"/>
        </w:rPr>
        <w:t xml:space="preserve">                       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</w:t>
      </w:r>
      <w:r w:rsidRPr="00F133D2">
        <w:rPr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  <w:r>
        <w:t xml:space="preserve">                  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B33A71"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________</w:t>
      </w:r>
      <w:r w:rsidRPr="006A7B28">
        <w:rPr>
          <w:u w:val="single"/>
        </w:rPr>
        <w:t xml:space="preserve"> </w:t>
      </w:r>
      <w:r>
        <w:rPr>
          <w:u w:val="single"/>
        </w:rPr>
        <w:t>____автомобиль легковой</w:t>
      </w:r>
      <w:r>
        <w:t>__            ___________</w:t>
      </w:r>
      <w:r w:rsidRPr="00B33A71">
        <w:rPr>
          <w:u w:val="single"/>
        </w:rPr>
        <w:t>_</w:t>
      </w:r>
      <w:r w:rsidRPr="00B33A71">
        <w:rPr>
          <w:u w:val="single"/>
          <w:lang w:val="en-US"/>
        </w:rPr>
        <w:t>Hundai</w:t>
      </w:r>
      <w:r w:rsidRPr="00E7278F">
        <w:rPr>
          <w:u w:val="single"/>
        </w:rPr>
        <w:t xml:space="preserve"> </w:t>
      </w:r>
      <w:r w:rsidRPr="00B33A71">
        <w:rPr>
          <w:u w:val="single"/>
          <w:lang w:val="en-US"/>
        </w:rPr>
        <w:t>Tuson</w:t>
      </w:r>
      <w:r>
        <w:t>___</w:t>
      </w:r>
      <w:r w:rsidRPr="00E7278F">
        <w:rPr>
          <w:u w:val="single"/>
        </w:rPr>
        <w:t xml:space="preserve">             </w:t>
      </w:r>
      <w:r>
        <w:t>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</w:t>
      </w:r>
      <w:r>
        <w:rPr>
          <w:u w:val="single"/>
        </w:rPr>
        <w:t xml:space="preserve"> _354357,30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супруги (супруга) составляет </w:t>
      </w:r>
      <w:r w:rsidRPr="00B33A71">
        <w:rPr>
          <w:u w:val="single"/>
        </w:rPr>
        <w:t>_</w:t>
      </w:r>
      <w:r>
        <w:rPr>
          <w:u w:val="single"/>
        </w:rPr>
        <w:t xml:space="preserve">432248,91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Шаповалов Денис Владимирович 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Заместитель начальника отдела охраны__</w:t>
      </w:r>
      <w:r>
        <w:rPr>
          <w:sz w:val="22"/>
          <w:szCs w:val="22"/>
        </w:rPr>
        <w:t>___________________________________________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квартира          </w:t>
      </w:r>
      <w:r>
        <w:t>______________     ____</w:t>
      </w:r>
      <w:r>
        <w:rPr>
          <w:u w:val="single"/>
        </w:rPr>
        <w:t xml:space="preserve">___ 62     </w:t>
      </w:r>
      <w:r>
        <w:t>______              __</w:t>
      </w:r>
      <w:r>
        <w:rPr>
          <w:u w:val="single"/>
        </w:rPr>
        <w:t xml:space="preserve">_Россия     </w:t>
      </w:r>
      <w:r>
        <w:rPr>
          <w:u w:val="single"/>
        </w:rPr>
        <w:tab/>
      </w:r>
      <w:r>
        <w:t>_</w:t>
      </w:r>
      <w:r>
        <w:rPr>
          <w:u w:val="single"/>
        </w:rPr>
        <w:t>___</w:t>
      </w:r>
      <w:r>
        <w:t>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                ______</w:t>
      </w:r>
      <w:r>
        <w:t>_______________  ______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>_________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          ______</w:t>
      </w:r>
      <w:r>
        <w:t>_______________        ______    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               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квартира          </w:t>
      </w:r>
      <w:r>
        <w:t>______________     ____</w:t>
      </w:r>
      <w:r>
        <w:rPr>
          <w:u w:val="single"/>
        </w:rPr>
        <w:t xml:space="preserve">___ 56     </w:t>
      </w:r>
      <w:r>
        <w:t>______              __</w:t>
      </w:r>
      <w:r>
        <w:rPr>
          <w:u w:val="single"/>
        </w:rPr>
        <w:t xml:space="preserve">_Россия     </w:t>
      </w:r>
      <w:r>
        <w:rPr>
          <w:u w:val="single"/>
        </w:rPr>
        <w:tab/>
      </w:r>
      <w:r>
        <w:t>_</w:t>
      </w:r>
      <w:r>
        <w:rPr>
          <w:u w:val="single"/>
        </w:rPr>
        <w:t>___</w:t>
      </w:r>
      <w:r>
        <w:t>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квартира          </w:t>
      </w:r>
      <w:r>
        <w:t>______________     ____</w:t>
      </w:r>
      <w:r>
        <w:rPr>
          <w:u w:val="single"/>
        </w:rPr>
        <w:t xml:space="preserve">___ 74,6    </w:t>
      </w:r>
      <w:r>
        <w:t>_____              __</w:t>
      </w:r>
      <w:r>
        <w:rPr>
          <w:u w:val="single"/>
        </w:rPr>
        <w:t xml:space="preserve">_Россия     </w:t>
      </w:r>
      <w:r>
        <w:rPr>
          <w:u w:val="single"/>
        </w:rPr>
        <w:tab/>
      </w:r>
      <w:r>
        <w:t>_</w:t>
      </w:r>
      <w:r>
        <w:rPr>
          <w:u w:val="single"/>
        </w:rPr>
        <w:t>___</w:t>
      </w:r>
      <w:r>
        <w:t>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 w:rsidRPr="006A7B28">
        <w:rPr>
          <w:u w:val="single"/>
        </w:rPr>
        <w:t xml:space="preserve"> </w:t>
      </w:r>
      <w:r>
        <w:rPr>
          <w:u w:val="single"/>
        </w:rPr>
        <w:t>_____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квартира          </w:t>
      </w:r>
      <w:r>
        <w:t>______________     ____</w:t>
      </w:r>
      <w:r>
        <w:rPr>
          <w:u w:val="single"/>
        </w:rPr>
        <w:t xml:space="preserve">___ 56     </w:t>
      </w:r>
      <w:r>
        <w:t>______              __</w:t>
      </w:r>
      <w:r>
        <w:rPr>
          <w:u w:val="single"/>
        </w:rPr>
        <w:t xml:space="preserve">_Россия     </w:t>
      </w:r>
      <w:r>
        <w:rPr>
          <w:u w:val="single"/>
        </w:rPr>
        <w:tab/>
      </w:r>
      <w:r>
        <w:t>_</w:t>
      </w:r>
      <w:r>
        <w:rPr>
          <w:u w:val="single"/>
        </w:rPr>
        <w:t>___</w:t>
      </w:r>
      <w:r>
        <w:t>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квартира          </w:t>
      </w:r>
      <w:r>
        <w:t>______________     ____</w:t>
      </w:r>
      <w:r>
        <w:rPr>
          <w:u w:val="single"/>
        </w:rPr>
        <w:t xml:space="preserve">___ 74,6    </w:t>
      </w:r>
      <w:r>
        <w:t>_____              __</w:t>
      </w:r>
      <w:r>
        <w:rPr>
          <w:u w:val="single"/>
        </w:rPr>
        <w:t xml:space="preserve">_Россия     </w:t>
      </w:r>
      <w:r>
        <w:rPr>
          <w:u w:val="single"/>
        </w:rPr>
        <w:tab/>
      </w:r>
      <w:r>
        <w:t>_</w:t>
      </w:r>
      <w:r>
        <w:rPr>
          <w:u w:val="single"/>
        </w:rPr>
        <w:t>___</w:t>
      </w:r>
      <w:r>
        <w:t>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квартира          </w:t>
      </w:r>
      <w:r>
        <w:t>______________     ____</w:t>
      </w:r>
      <w:r>
        <w:rPr>
          <w:u w:val="single"/>
        </w:rPr>
        <w:t xml:space="preserve">___ 56     </w:t>
      </w:r>
      <w:r>
        <w:t>______              __</w:t>
      </w:r>
      <w:r>
        <w:rPr>
          <w:u w:val="single"/>
        </w:rPr>
        <w:t xml:space="preserve">_Россия     </w:t>
      </w:r>
      <w:r>
        <w:rPr>
          <w:u w:val="single"/>
        </w:rPr>
        <w:tab/>
      </w:r>
      <w:r>
        <w:t>_</w:t>
      </w:r>
      <w:r>
        <w:rPr>
          <w:u w:val="single"/>
        </w:rPr>
        <w:t>___</w:t>
      </w:r>
      <w:r>
        <w:t>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>
        <w:rPr>
          <w:u w:val="single"/>
        </w:rPr>
        <w:t xml:space="preserve">не имеет                       </w:t>
      </w:r>
      <w:r>
        <w:t>________                     ________</w:t>
      </w:r>
      <w:r w:rsidRPr="004C40EE">
        <w:rPr>
          <w:u w:val="single"/>
        </w:rPr>
        <w:t xml:space="preserve"> </w:t>
      </w:r>
      <w:r>
        <w:rPr>
          <w:u w:val="single"/>
        </w:rPr>
        <w:t xml:space="preserve">                                     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</w:t>
      </w:r>
      <w:r>
        <w:rPr>
          <w:u w:val="single"/>
        </w:rPr>
        <w:t>легковой автомобиль____</w:t>
      </w:r>
      <w:r>
        <w:t>______            _____</w:t>
      </w:r>
      <w:r>
        <w:rPr>
          <w:u w:val="single"/>
          <w:lang w:val="en-US"/>
        </w:rPr>
        <w:t>NISSAN</w:t>
      </w:r>
      <w:r w:rsidRPr="00E7278F">
        <w:rPr>
          <w:u w:val="single"/>
        </w:rPr>
        <w:t xml:space="preserve"> </w:t>
      </w:r>
      <w:r>
        <w:rPr>
          <w:u w:val="single"/>
          <w:lang w:val="en-US"/>
        </w:rPr>
        <w:t>LIBERTY</w:t>
      </w:r>
      <w:r>
        <w:t>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_________________________________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590902,65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 w:rsidRPr="00E43E98">
        <w:rPr>
          <w:u w:val="single"/>
        </w:rPr>
        <w:t>319361,98</w:t>
      </w:r>
      <w:r>
        <w:rPr>
          <w:u w:val="single"/>
        </w:rPr>
        <w:t xml:space="preserve">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 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несовершеннолетних детей составляет _________ 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Шестаков Олег Владимирович  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Старший инспектор отдела режима_____________</w:t>
      </w:r>
      <w:r>
        <w:rPr>
          <w:sz w:val="22"/>
          <w:szCs w:val="22"/>
        </w:rPr>
        <w:t>______________________________________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>квартира</w:t>
      </w:r>
      <w:r>
        <w:t>________________________    ____</w:t>
      </w:r>
      <w:r>
        <w:rPr>
          <w:u w:val="single"/>
        </w:rPr>
        <w:t>68</w:t>
      </w:r>
      <w:r>
        <w:t>___________              __</w:t>
      </w:r>
      <w:r w:rsidRPr="006758CF">
        <w:rPr>
          <w:u w:val="single"/>
        </w:rPr>
        <w:t>Россия</w:t>
      </w:r>
      <w:r>
        <w:t>__________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_______</w:t>
      </w:r>
      <w:r>
        <w:t>________________________  _______</w:t>
      </w:r>
      <w:r>
        <w:rPr>
          <w:u w:val="single"/>
        </w:rPr>
        <w:t>_____</w:t>
      </w:r>
      <w:r>
        <w:t>_______    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____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________</w:t>
      </w:r>
      <w:r>
        <w:t>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Его (ее) супруга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_______</w:t>
      </w:r>
      <w:r>
        <w:rPr>
          <w:u w:val="single"/>
        </w:rPr>
        <w:t>квартира</w:t>
      </w:r>
      <w:r>
        <w:t>__________________  ______</w:t>
      </w:r>
      <w:r w:rsidRPr="00073D7A">
        <w:rPr>
          <w:u w:val="single"/>
        </w:rPr>
        <w:t>68</w:t>
      </w:r>
      <w:r>
        <w:t>_______              _______</w:t>
      </w:r>
      <w:r w:rsidRPr="006758CF">
        <w:rPr>
          <w:u w:val="single"/>
        </w:rPr>
        <w:t xml:space="preserve"> Россия</w:t>
      </w:r>
      <w:r>
        <w:t>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>
        <w:rPr>
          <w:u w:val="single"/>
        </w:rPr>
        <w:t>________</w:t>
      </w:r>
      <w:r>
        <w:t>________________   __________________             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>
        <w:rPr>
          <w:u w:val="single"/>
        </w:rPr>
        <w:t>_________</w:t>
      </w:r>
      <w:r>
        <w:t>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</w:t>
      </w:r>
      <w:r>
        <w:rPr>
          <w:u w:val="single"/>
        </w:rPr>
        <w:t>________</w:t>
      </w:r>
      <w:r>
        <w:t>_________________   __________________             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>
        <w:rPr>
          <w:u w:val="single"/>
        </w:rPr>
        <w:t>не имеет___________</w:t>
      </w:r>
      <w:r>
        <w:t>________              ____________</w:t>
      </w:r>
      <w:r w:rsidRPr="00E7278F">
        <w:rPr>
          <w:u w:val="single"/>
        </w:rPr>
        <w:t xml:space="preserve"> </w:t>
      </w:r>
      <w:r>
        <w:rPr>
          <w:u w:val="single"/>
        </w:rPr>
        <w:t>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супруга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</w:t>
      </w:r>
      <w:r>
        <w:rPr>
          <w:u w:val="single"/>
        </w:rPr>
        <w:t>_______</w:t>
      </w:r>
      <w:r>
        <w:t>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rPr>
          <w:u w:val="single"/>
        </w:rPr>
        <w:t>_______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357799,34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470026,29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 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несовершеннолетних детей составляет _________ 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 xml:space="preserve">Элкснит Анастасия Геннадьевна   </w:t>
      </w:r>
      <w:r>
        <w:rPr>
          <w:sz w:val="22"/>
          <w:szCs w:val="22"/>
        </w:rPr>
        <w:t>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Начальник психологической лаборатории                                    </w:t>
      </w:r>
      <w:r>
        <w:rPr>
          <w:sz w:val="22"/>
          <w:szCs w:val="22"/>
        </w:rPr>
        <w:t>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         квартира    </w:t>
      </w:r>
      <w:r>
        <w:t>____________ ____</w:t>
      </w:r>
      <w:r>
        <w:rPr>
          <w:u w:val="single"/>
        </w:rPr>
        <w:t xml:space="preserve">___68,0            </w:t>
      </w:r>
      <w:r>
        <w:t>_____              __</w:t>
      </w:r>
      <w:r>
        <w:rPr>
          <w:u w:val="single"/>
        </w:rPr>
        <w:t xml:space="preserve">__Россия               </w:t>
      </w:r>
      <w:r>
        <w:t>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 xml:space="preserve">                 ______</w:t>
      </w:r>
      <w:r>
        <w:t>_______________  ______</w:t>
      </w:r>
      <w:r>
        <w:rPr>
          <w:u w:val="single"/>
        </w:rPr>
        <w:t xml:space="preserve">    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   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 xml:space="preserve">             ______</w:t>
      </w:r>
      <w:r>
        <w:t>_______________        ______</w:t>
      </w:r>
      <w:r>
        <w:rPr>
          <w:u w:val="single"/>
        </w:rPr>
        <w:t xml:space="preserve">  </w:t>
      </w:r>
      <w:r>
        <w:t>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 xml:space="preserve">             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____________________________    ________</w:t>
      </w:r>
      <w:r>
        <w:rPr>
          <w:u w:val="single"/>
        </w:rPr>
        <w:t>_________</w:t>
      </w:r>
      <w:r>
        <w:t>_____              _____</w:t>
      </w:r>
      <w:r>
        <w:rPr>
          <w:u w:val="single"/>
        </w:rPr>
        <w:t>______</w:t>
      </w:r>
      <w:r>
        <w:t>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811E84"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</w:t>
      </w:r>
      <w:r w:rsidRPr="00811E84">
        <w:rPr>
          <w:u w:val="single"/>
        </w:rPr>
        <w:t>_квартира</w:t>
      </w:r>
      <w:r>
        <w:t>_____     _________________  ____</w:t>
      </w:r>
      <w:r w:rsidRPr="00811E84">
        <w:rPr>
          <w:u w:val="single"/>
        </w:rPr>
        <w:t>_68,0</w:t>
      </w:r>
      <w:r>
        <w:t>_</w:t>
      </w:r>
      <w:r>
        <w:rPr>
          <w:u w:val="single"/>
        </w:rPr>
        <w:t>____</w:t>
      </w:r>
      <w:r>
        <w:t xml:space="preserve">_____              </w:t>
      </w:r>
      <w:r w:rsidRPr="00811E84">
        <w:rPr>
          <w:u w:val="single"/>
        </w:rPr>
        <w:t xml:space="preserve">_Россия </w:t>
      </w:r>
      <w:r>
        <w:t>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__________земельный участок________    ______400</w:t>
      </w:r>
      <w:r>
        <w:rPr>
          <w:u w:val="single"/>
        </w:rPr>
        <w:t>__</w:t>
      </w:r>
      <w:r>
        <w:t>______             ___</w:t>
      </w:r>
      <w:r w:rsidRPr="006A7B28">
        <w:rPr>
          <w:u w:val="single"/>
        </w:rPr>
        <w:t xml:space="preserve"> </w:t>
      </w:r>
      <w:r>
        <w:rPr>
          <w:u w:val="single"/>
        </w:rPr>
        <w:t>Россия__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</w:t>
      </w:r>
      <w:r>
        <w:rPr>
          <w:u w:val="single"/>
        </w:rPr>
        <w:t>не имеет</w:t>
      </w:r>
      <w:r>
        <w:t>________________   _______</w:t>
      </w:r>
      <w:r>
        <w:rPr>
          <w:u w:val="single"/>
        </w:rPr>
        <w:t>______</w:t>
      </w:r>
      <w:r>
        <w:t>_____             _____</w:t>
      </w:r>
      <w:r w:rsidRPr="009E6F1A">
        <w:rPr>
          <w:u w:val="single"/>
        </w:rPr>
        <w:t xml:space="preserve"> </w:t>
      </w:r>
      <w:r>
        <w:rPr>
          <w:u w:val="single"/>
        </w:rPr>
        <w:t>_____</w:t>
      </w:r>
      <w:r>
        <w:t>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</w:t>
      </w:r>
      <w:r w:rsidRPr="00811E84">
        <w:rPr>
          <w:u w:val="single"/>
        </w:rPr>
        <w:t>квартира</w:t>
      </w:r>
      <w:r>
        <w:t>___________________    ___</w:t>
      </w:r>
      <w:r w:rsidRPr="00811E84">
        <w:rPr>
          <w:u w:val="single"/>
        </w:rPr>
        <w:t>68,0</w:t>
      </w:r>
      <w:r>
        <w:t>__________              _</w:t>
      </w:r>
      <w:r w:rsidRPr="00811E84">
        <w:rPr>
          <w:u w:val="single"/>
        </w:rPr>
        <w:t>__Россия</w:t>
      </w:r>
      <w:r>
        <w:t>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>
        <w:t>_________________________   __________________________             __</w:t>
      </w:r>
      <w:r w:rsidRPr="009E6F1A">
        <w:rPr>
          <w:u w:val="single"/>
        </w:rPr>
        <w:t xml:space="preserve"> </w:t>
      </w:r>
      <w:r>
        <w:t>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>
        <w:rPr>
          <w:u w:val="single"/>
        </w:rPr>
        <w:t xml:space="preserve">                                  </w:t>
      </w:r>
      <w:r>
        <w:t>________                     _______</w:t>
      </w:r>
      <w:r>
        <w:rPr>
          <w:u w:val="single"/>
        </w:rPr>
        <w:t xml:space="preserve">                       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</w:t>
      </w:r>
      <w:r w:rsidRPr="00F133D2">
        <w:rPr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  <w:r>
        <w:t xml:space="preserve">                  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811E84"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________</w:t>
      </w:r>
      <w:r w:rsidRPr="006A7B28">
        <w:rPr>
          <w:u w:val="single"/>
        </w:rPr>
        <w:t xml:space="preserve"> </w:t>
      </w:r>
      <w:r>
        <w:rPr>
          <w:u w:val="single"/>
        </w:rPr>
        <w:t>_________________</w:t>
      </w:r>
      <w:r>
        <w:t>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 w:rsidRPr="00632825">
        <w:rPr>
          <w:u w:val="single"/>
        </w:rPr>
        <w:t>не имеет</w:t>
      </w:r>
      <w:r>
        <w:t>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</w:t>
      </w:r>
      <w:r>
        <w:rPr>
          <w:u w:val="single"/>
        </w:rPr>
        <w:t xml:space="preserve"> 468013,74_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_397182,45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 рублей.</w:t>
      </w:r>
    </w:p>
    <w:p w:rsidR="00AB504D" w:rsidRDefault="00AB504D" w:rsidP="00E7278F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 w:rsidRPr="00632825">
        <w:rPr>
          <w:u w:val="single"/>
        </w:rPr>
        <w:t>0,00</w:t>
      </w:r>
      <w:r>
        <w:t>_________рублей.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E7278F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Pr="0026736E" w:rsidRDefault="00AB504D" w:rsidP="00E7278F">
      <w:pPr>
        <w:jc w:val="both"/>
        <w:rPr>
          <w:b/>
          <w:bCs/>
        </w:rPr>
      </w:pPr>
      <w:r w:rsidRPr="0026736E"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Pr="0026736E" w:rsidRDefault="00AB504D" w:rsidP="00E7278F">
      <w:pPr>
        <w:jc w:val="center"/>
        <w:rPr>
          <w:b/>
          <w:bCs/>
        </w:rPr>
      </w:pPr>
      <w:r w:rsidRPr="0026736E"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E7278F">
      <w:pPr>
        <w:jc w:val="both"/>
      </w:pP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Макаров Сергей Вячеславович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(фамилия, имя, отчество сотрудника уголовно-исполнительной системы (далее – сотрудник)</w:t>
      </w:r>
      <w:r>
        <w:rPr>
          <w:sz w:val="20"/>
          <w:szCs w:val="20"/>
        </w:rPr>
        <w:t>)</w:t>
      </w:r>
    </w:p>
    <w:p w:rsidR="00AB504D" w:rsidRPr="00265459" w:rsidRDefault="00AB504D" w:rsidP="00E7278F">
      <w:pPr>
        <w:jc w:val="both"/>
        <w:rPr>
          <w:sz w:val="22"/>
          <w:szCs w:val="22"/>
        </w:rPr>
      </w:pPr>
      <w:r>
        <w:rPr>
          <w:u w:val="single"/>
        </w:rPr>
        <w:t>Старший инструктор по БСП отдела кадров и РЛС</w:t>
      </w:r>
      <w:r>
        <w:rPr>
          <w:sz w:val="22"/>
          <w:szCs w:val="22"/>
        </w:rPr>
        <w:t>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1. Сотрудник: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                ______</w:t>
      </w:r>
      <w:r>
        <w:t>_______________  ______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>_________ __</w:t>
      </w:r>
      <w:r>
        <w:t>_____</w:t>
      </w:r>
    </w:p>
    <w:p w:rsidR="00AB504D" w:rsidRPr="000B7AEB" w:rsidRDefault="00AB504D" w:rsidP="00E7278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(страна расположения)</w:t>
      </w:r>
    </w:p>
    <w:p w:rsidR="00AB504D" w:rsidRDefault="00AB504D" w:rsidP="00E7278F">
      <w:pPr>
        <w:jc w:val="both"/>
      </w:pPr>
      <w:r>
        <w:t>_</w:t>
      </w:r>
      <w:r>
        <w:rPr>
          <w:u w:val="single"/>
        </w:rPr>
        <w:t>_                ______</w:t>
      </w:r>
      <w:r>
        <w:t>_______________  ______</w:t>
      </w:r>
      <w:r>
        <w:rPr>
          <w:u w:val="single"/>
        </w:rPr>
        <w:t>______</w:t>
      </w:r>
      <w:r>
        <w:t>______             __</w:t>
      </w:r>
      <w:r w:rsidRPr="006758CF">
        <w:rPr>
          <w:u w:val="single"/>
        </w:rPr>
        <w:t xml:space="preserve"> </w:t>
      </w:r>
      <w:r>
        <w:rPr>
          <w:u w:val="single"/>
        </w:rPr>
        <w:t>___</w:t>
      </w:r>
      <w:r w:rsidRPr="00E17E68">
        <w:rPr>
          <w:u w:val="single"/>
        </w:rPr>
        <w:t xml:space="preserve"> </w:t>
      </w:r>
      <w:r>
        <w:rPr>
          <w:u w:val="single"/>
        </w:rPr>
        <w:t>_________ __</w:t>
      </w:r>
      <w:r>
        <w:t>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(наименование объекта недвижимости)         </w:t>
      </w:r>
      <w:r>
        <w:rPr>
          <w:sz w:val="20"/>
          <w:szCs w:val="20"/>
        </w:rPr>
        <w:t xml:space="preserve">        </w:t>
      </w:r>
      <w:r w:rsidRPr="000B7AEB">
        <w:rPr>
          <w:sz w:val="20"/>
          <w:szCs w:val="20"/>
        </w:rPr>
        <w:t xml:space="preserve">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          </w:t>
      </w:r>
      <w:r w:rsidRPr="000B7AEB">
        <w:rPr>
          <w:sz w:val="20"/>
          <w:szCs w:val="20"/>
        </w:rPr>
        <w:t xml:space="preserve">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квартира          </w:t>
      </w:r>
      <w:r>
        <w:t>______________     ____</w:t>
      </w:r>
      <w:r>
        <w:rPr>
          <w:u w:val="single"/>
        </w:rPr>
        <w:t xml:space="preserve">___ 43     </w:t>
      </w:r>
      <w:r>
        <w:t>______              __</w:t>
      </w:r>
      <w:r>
        <w:rPr>
          <w:u w:val="single"/>
        </w:rPr>
        <w:t xml:space="preserve">_Россия     </w:t>
      </w:r>
      <w:r>
        <w:rPr>
          <w:u w:val="single"/>
        </w:rPr>
        <w:tab/>
      </w:r>
      <w:r>
        <w:t>_</w:t>
      </w:r>
      <w:r>
        <w:rPr>
          <w:u w:val="single"/>
        </w:rPr>
        <w:t>___</w:t>
      </w:r>
      <w:r>
        <w:t>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(супруг):</w:t>
      </w:r>
    </w:p>
    <w:p w:rsidR="00AB504D" w:rsidRDefault="00AB504D" w:rsidP="00E7278F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 w:rsidRPr="006A7B28">
        <w:rPr>
          <w:u w:val="single"/>
        </w:rPr>
        <w:t xml:space="preserve"> </w:t>
      </w:r>
      <w:r>
        <w:rPr>
          <w:u w:val="single"/>
        </w:rPr>
        <w:t>_____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 w:rsidRPr="006A7B28">
        <w:rPr>
          <w:u w:val="single"/>
        </w:rPr>
        <w:t xml:space="preserve"> </w:t>
      </w:r>
      <w:r>
        <w:rPr>
          <w:u w:val="single"/>
        </w:rPr>
        <w:t>_____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квартира          </w:t>
      </w:r>
      <w:r>
        <w:t>______________     ____</w:t>
      </w:r>
      <w:r>
        <w:rPr>
          <w:u w:val="single"/>
        </w:rPr>
        <w:t xml:space="preserve">___ 43     </w:t>
      </w:r>
      <w:r>
        <w:t>______              __</w:t>
      </w:r>
      <w:r>
        <w:rPr>
          <w:u w:val="single"/>
        </w:rPr>
        <w:t xml:space="preserve">_Россия     </w:t>
      </w:r>
      <w:r>
        <w:rPr>
          <w:u w:val="single"/>
        </w:rPr>
        <w:tab/>
      </w:r>
      <w:r>
        <w:t>_</w:t>
      </w:r>
      <w:r>
        <w:rPr>
          <w:u w:val="single"/>
        </w:rPr>
        <w:t>___</w:t>
      </w:r>
      <w:r>
        <w:t>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дети:</w:t>
      </w:r>
    </w:p>
    <w:p w:rsidR="00AB504D" w:rsidRDefault="00AB504D" w:rsidP="00E7278F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E7278F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 w:rsidRPr="006A7B28">
        <w:rPr>
          <w:u w:val="single"/>
        </w:rPr>
        <w:t xml:space="preserve"> </w:t>
      </w:r>
      <w:r>
        <w:rPr>
          <w:u w:val="single"/>
        </w:rPr>
        <w:t>_____</w:t>
      </w:r>
      <w:r>
        <w:t>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E7278F">
      <w:pPr>
        <w:jc w:val="both"/>
      </w:pPr>
      <w:r w:rsidRPr="00595E91">
        <w:rPr>
          <w:u w:val="single"/>
        </w:rPr>
        <w:t>_</w:t>
      </w:r>
      <w:r>
        <w:rPr>
          <w:u w:val="single"/>
        </w:rPr>
        <w:t xml:space="preserve">      квартира          </w:t>
      </w:r>
      <w:r>
        <w:t>______________     ____</w:t>
      </w:r>
      <w:r>
        <w:rPr>
          <w:u w:val="single"/>
        </w:rPr>
        <w:t xml:space="preserve">___ 43     </w:t>
      </w:r>
      <w:r>
        <w:t>______              __</w:t>
      </w:r>
      <w:r>
        <w:rPr>
          <w:u w:val="single"/>
        </w:rPr>
        <w:t xml:space="preserve">_Россия     </w:t>
      </w:r>
      <w:r>
        <w:rPr>
          <w:u w:val="single"/>
        </w:rPr>
        <w:tab/>
      </w:r>
      <w:r>
        <w:t>_</w:t>
      </w:r>
      <w:r>
        <w:rPr>
          <w:u w:val="single"/>
        </w:rPr>
        <w:t>___</w:t>
      </w:r>
      <w:r>
        <w:t>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(наименование объекта недвижимости)          (</w:t>
      </w:r>
      <w:r>
        <w:rPr>
          <w:sz w:val="20"/>
          <w:szCs w:val="20"/>
        </w:rPr>
        <w:t>площадь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  <w:r>
        <w:t>_________________________________    __________________              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(наименование объекта недвижимости)          (п</w:t>
      </w:r>
      <w:r>
        <w:rPr>
          <w:sz w:val="20"/>
          <w:szCs w:val="20"/>
        </w:rPr>
        <w:t>лощадь</w:t>
      </w:r>
      <w:r w:rsidRPr="000B7AEB">
        <w:rPr>
          <w:sz w:val="20"/>
          <w:szCs w:val="20"/>
        </w:rPr>
        <w:t>)                         (страна расположения)</w:t>
      </w: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Pr="008D25CD" w:rsidRDefault="00AB504D" w:rsidP="00E7278F">
      <w:pPr>
        <w:jc w:val="both"/>
      </w:pPr>
      <w:r>
        <w:t>______</w:t>
      </w:r>
      <w:r>
        <w:rPr>
          <w:u w:val="single"/>
        </w:rPr>
        <w:t xml:space="preserve">не имеет                       </w:t>
      </w:r>
      <w:r>
        <w:t>________                     ________</w:t>
      </w:r>
      <w:r w:rsidRPr="004C40EE">
        <w:rPr>
          <w:u w:val="single"/>
        </w:rPr>
        <w:t xml:space="preserve"> </w:t>
      </w:r>
      <w:r>
        <w:rPr>
          <w:u w:val="single"/>
        </w:rPr>
        <w:t xml:space="preserve">                                     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_____________________________________</w:t>
      </w:r>
    </w:p>
    <w:p w:rsidR="00AB504D" w:rsidRPr="000B7AEB" w:rsidRDefault="00AB504D" w:rsidP="00E7278F">
      <w:pPr>
        <w:jc w:val="center"/>
        <w:rPr>
          <w:sz w:val="20"/>
          <w:szCs w:val="20"/>
        </w:rPr>
      </w:pPr>
      <w:r w:rsidRPr="000B7AEB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 xml:space="preserve">Его (ее) </w:t>
      </w:r>
      <w:r w:rsidRPr="006A7B28">
        <w:rPr>
          <w:u w:val="single"/>
        </w:rPr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</w:t>
      </w:r>
      <w:r>
        <w:rPr>
          <w:u w:val="single"/>
        </w:rPr>
        <w:t>легковой автомобиль____</w:t>
      </w:r>
      <w:r>
        <w:t>______            _____</w:t>
      </w:r>
      <w:r>
        <w:rPr>
          <w:u w:val="single"/>
        </w:rPr>
        <w:t>Лада 217030</w:t>
      </w:r>
      <w:r>
        <w:t>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</w:t>
      </w:r>
      <w:r>
        <w:rPr>
          <w:u w:val="single"/>
        </w:rPr>
        <w:t>легковой автомобиль____</w:t>
      </w:r>
      <w:r>
        <w:t>______            _____</w:t>
      </w:r>
      <w:r>
        <w:rPr>
          <w:u w:val="single"/>
        </w:rPr>
        <w:t>ВАЗ 2108</w:t>
      </w:r>
      <w:r>
        <w:t>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</w:p>
    <w:p w:rsidR="00AB504D" w:rsidRDefault="00AB504D" w:rsidP="00E7278F">
      <w:pPr>
        <w:jc w:val="both"/>
      </w:pPr>
    </w:p>
    <w:p w:rsidR="00AB504D" w:rsidRDefault="00AB504D" w:rsidP="00E7278F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E7278F">
      <w:pPr>
        <w:jc w:val="both"/>
      </w:pPr>
      <w:r>
        <w:t>_________________________________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jc w:val="both"/>
      </w:pPr>
      <w:r>
        <w:t>_________________________________               _____________________________________</w:t>
      </w:r>
    </w:p>
    <w:p w:rsidR="00AB504D" w:rsidRPr="0060042F" w:rsidRDefault="00AB504D" w:rsidP="00E7278F">
      <w:pPr>
        <w:jc w:val="center"/>
        <w:rPr>
          <w:sz w:val="20"/>
          <w:szCs w:val="20"/>
        </w:rPr>
      </w:pPr>
      <w:r w:rsidRPr="0060042F"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</w:p>
    <w:p w:rsidR="00AB504D" w:rsidRDefault="00AB504D" w:rsidP="00E7278F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424460,80   </w:t>
      </w:r>
      <w:r>
        <w:t>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92113,84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 рублей.</w:t>
      </w:r>
    </w:p>
    <w:p w:rsidR="00AB504D" w:rsidRDefault="00AB504D" w:rsidP="00E7278F">
      <w:pPr>
        <w:ind w:firstLine="720"/>
        <w:jc w:val="both"/>
      </w:pPr>
      <w:r>
        <w:t>Декларированный годовой доход его (ее) несовершеннолетних детей составляет _________ рублей.</w:t>
      </w: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>
      <w:pPr>
        <w:ind w:firstLine="720"/>
        <w:jc w:val="both"/>
      </w:pPr>
    </w:p>
    <w:p w:rsidR="00AB504D" w:rsidRDefault="00AB504D" w:rsidP="005641B7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Default="00AB504D" w:rsidP="005641B7">
      <w:pPr>
        <w:jc w:val="both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Default="00AB504D" w:rsidP="005641B7">
      <w:pPr>
        <w:jc w:val="center"/>
        <w:rPr>
          <w:b/>
          <w:bCs/>
        </w:rPr>
      </w:pPr>
      <w:r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  <w:rPr>
          <w:sz w:val="22"/>
          <w:szCs w:val="22"/>
        </w:rPr>
      </w:pPr>
      <w:r>
        <w:rPr>
          <w:u w:val="single"/>
        </w:rPr>
        <w:t xml:space="preserve">Торопов Илья Борисович 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сотрудника уголовно-исполнительной системы (далее – сотрудник))</w:t>
      </w:r>
    </w:p>
    <w:p w:rsidR="00AB504D" w:rsidRDefault="00AB504D" w:rsidP="005641B7">
      <w:pPr>
        <w:jc w:val="both"/>
        <w:rPr>
          <w:sz w:val="22"/>
          <w:szCs w:val="22"/>
        </w:rPr>
      </w:pPr>
      <w:r>
        <w:rPr>
          <w:u w:val="single"/>
        </w:rPr>
        <w:t>Оперуполномоченный оперативного отдела__________</w:t>
      </w:r>
      <w:r>
        <w:rPr>
          <w:sz w:val="22"/>
          <w:szCs w:val="22"/>
        </w:rPr>
        <w:t>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1. Сотрудник:</w:t>
      </w:r>
    </w:p>
    <w:p w:rsidR="00AB504D" w:rsidRDefault="00AB504D" w:rsidP="005641B7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5641B7">
      <w:pPr>
        <w:jc w:val="both"/>
      </w:pPr>
      <w:r>
        <w:rPr>
          <w:u w:val="single"/>
        </w:rPr>
        <w:t>_не имеет</w:t>
      </w:r>
      <w:r>
        <w:t>______________________ ____</w:t>
      </w:r>
      <w:r>
        <w:rPr>
          <w:u w:val="single"/>
        </w:rPr>
        <w:t>____</w:t>
      </w:r>
      <w:r>
        <w:t>___________              __</w:t>
      </w:r>
      <w:r>
        <w:rPr>
          <w:u w:val="single"/>
        </w:rPr>
        <w:t>___ ______</w:t>
      </w:r>
      <w:r>
        <w:t>_</w:t>
      </w:r>
      <w:r>
        <w:rPr>
          <w:u w:val="single"/>
        </w:rPr>
        <w:t>___</w:t>
      </w:r>
      <w:r>
        <w:t>____</w:t>
      </w:r>
    </w:p>
    <w:p w:rsidR="00AB504D" w:rsidRDefault="00AB504D" w:rsidP="005641B7">
      <w:pPr>
        <w:rPr>
          <w:sz w:val="20"/>
          <w:szCs w:val="20"/>
        </w:rPr>
      </w:pPr>
      <w:r>
        <w:rPr>
          <w:sz w:val="20"/>
          <w:szCs w:val="20"/>
        </w:rPr>
        <w:t xml:space="preserve">       (наименование объекта недвижимости)              (площадь)                                        (страна расположения)</w:t>
      </w:r>
    </w:p>
    <w:p w:rsidR="00AB504D" w:rsidRDefault="00AB504D" w:rsidP="005641B7">
      <w:pPr>
        <w:jc w:val="both"/>
      </w:pPr>
      <w:r>
        <w:t>_</w:t>
      </w:r>
      <w:r>
        <w:rPr>
          <w:u w:val="single"/>
        </w:rPr>
        <w:t>______________</w:t>
      </w:r>
      <w:r>
        <w:t>_______________  _______</w:t>
      </w:r>
      <w:r>
        <w:rPr>
          <w:u w:val="single"/>
        </w:rPr>
        <w:t>______</w:t>
      </w:r>
      <w:r>
        <w:t>______             __</w:t>
      </w:r>
      <w:r>
        <w:rPr>
          <w:u w:val="single"/>
        </w:rPr>
        <w:t xml:space="preserve"> ___ _______ __</w:t>
      </w:r>
      <w:r>
        <w:t>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        (площадь)               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</w:pPr>
      <w:r>
        <w:t>_</w:t>
      </w:r>
      <w:r>
        <w:rPr>
          <w:u w:val="single"/>
        </w:rPr>
        <w:t>____________</w:t>
      </w:r>
      <w:r>
        <w:t>_______________        _______</w:t>
      </w:r>
      <w:r>
        <w:rPr>
          <w:u w:val="single"/>
        </w:rPr>
        <w:t>______</w:t>
      </w:r>
      <w:r>
        <w:t>______             __</w:t>
      </w:r>
      <w:r>
        <w:rPr>
          <w:u w:val="single"/>
        </w:rPr>
        <w:t xml:space="preserve"> ___ _______ __</w:t>
      </w:r>
      <w:r>
        <w:t>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        (площадь)               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5641B7">
      <w:pPr>
        <w:jc w:val="both"/>
      </w:pPr>
      <w:r>
        <w:t>_____</w:t>
      </w:r>
      <w:r>
        <w:rPr>
          <w:u w:val="single"/>
        </w:rPr>
        <w:t>квартира</w:t>
      </w:r>
      <w:r>
        <w:t>_______________________    ______</w:t>
      </w:r>
      <w:r>
        <w:rPr>
          <w:u w:val="single"/>
        </w:rPr>
        <w:t>30,10</w:t>
      </w:r>
      <w:r>
        <w:t>__</w:t>
      </w:r>
      <w:r>
        <w:rPr>
          <w:u w:val="single"/>
        </w:rPr>
        <w:t>_______</w:t>
      </w:r>
      <w:r>
        <w:t xml:space="preserve">              ___</w:t>
      </w:r>
      <w:r>
        <w:rPr>
          <w:u w:val="single"/>
        </w:rPr>
        <w:t>Россия</w:t>
      </w:r>
      <w:r>
        <w:t>__</w:t>
      </w:r>
      <w:r>
        <w:rPr>
          <w:u w:val="single"/>
        </w:rPr>
        <w:t>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Его (ее) супруга (супруг):</w:t>
      </w:r>
    </w:p>
    <w:p w:rsidR="00AB504D" w:rsidRDefault="00AB504D" w:rsidP="005641B7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5641B7">
      <w:pPr>
        <w:jc w:val="both"/>
      </w:pPr>
      <w:r>
        <w:t>___</w:t>
      </w:r>
      <w:r>
        <w:rPr>
          <w:u w:val="single"/>
        </w:rPr>
        <w:t>____не имеет___</w:t>
      </w:r>
      <w:r>
        <w:t>___________________  ______</w:t>
      </w:r>
      <w:r>
        <w:rPr>
          <w:u w:val="single"/>
        </w:rPr>
        <w:t>____</w:t>
      </w:r>
      <w:r>
        <w:t>_______              _______</w:t>
      </w:r>
      <w:r>
        <w:rPr>
          <w:u w:val="single"/>
        </w:rPr>
        <w:t xml:space="preserve"> </w:t>
      </w:r>
      <w:r>
        <w:t>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>
        <w:rPr>
          <w:u w:val="single"/>
        </w:rPr>
        <w:t xml:space="preserve"> _____</w:t>
      </w:r>
      <w:r>
        <w:t>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5641B7">
      <w:pPr>
        <w:jc w:val="both"/>
      </w:pPr>
      <w:r>
        <w:t>_______</w:t>
      </w:r>
      <w:r>
        <w:rPr>
          <w:u w:val="single"/>
        </w:rPr>
        <w:t>квартира</w:t>
      </w:r>
      <w:r>
        <w:t>__</w:t>
      </w:r>
      <w:r>
        <w:rPr>
          <w:u w:val="single"/>
        </w:rPr>
        <w:t>_________</w:t>
      </w:r>
      <w:r>
        <w:t>_______   ____</w:t>
      </w:r>
      <w:r>
        <w:rPr>
          <w:u w:val="single"/>
        </w:rPr>
        <w:t>30,10</w:t>
      </w:r>
      <w:r>
        <w:t>___</w:t>
      </w:r>
      <w:r>
        <w:rPr>
          <w:u w:val="single"/>
        </w:rPr>
        <w:t>______</w:t>
      </w:r>
      <w:r>
        <w:t>_____             __</w:t>
      </w:r>
      <w:r>
        <w:rPr>
          <w:u w:val="single"/>
        </w:rPr>
        <w:t>Россия</w:t>
      </w:r>
      <w:r>
        <w:t>___</w:t>
      </w:r>
      <w:r>
        <w:rPr>
          <w:u w:val="single"/>
        </w:rPr>
        <w:t xml:space="preserve"> 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Его (ее) несовершеннолетние дети:</w:t>
      </w:r>
    </w:p>
    <w:p w:rsidR="00AB504D" w:rsidRDefault="00AB504D" w:rsidP="005641B7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5641B7">
      <w:pPr>
        <w:jc w:val="both"/>
      </w:pPr>
      <w:r>
        <w:t>______</w:t>
      </w:r>
      <w:r>
        <w:rPr>
          <w:u w:val="single"/>
        </w:rPr>
        <w:t>________</w:t>
      </w:r>
      <w:r>
        <w:t>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5641B7">
      <w:pPr>
        <w:jc w:val="both"/>
      </w:pPr>
      <w:r>
        <w:t>_________________________   __________________________             __</w:t>
      </w:r>
      <w:r>
        <w:rPr>
          <w:u w:val="single"/>
        </w:rPr>
        <w:t xml:space="preserve"> </w:t>
      </w:r>
      <w:r>
        <w:t>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Default="00AB504D" w:rsidP="005641B7">
      <w:pPr>
        <w:jc w:val="both"/>
      </w:pPr>
      <w:r>
        <w:t>______</w:t>
      </w:r>
      <w:r>
        <w:rPr>
          <w:u w:val="single"/>
        </w:rPr>
        <w:t>автомобиль легковой</w:t>
      </w:r>
      <w:r>
        <w:t>_______                     ________</w:t>
      </w:r>
      <w:r w:rsidRPr="005641B7">
        <w:rPr>
          <w:u w:val="single"/>
        </w:rPr>
        <w:t xml:space="preserve"> </w:t>
      </w:r>
      <w:r>
        <w:rPr>
          <w:u w:val="single"/>
        </w:rPr>
        <w:t>__тойота_________________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  <w:r>
        <w:t>_________________________________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Его (ее) супруга (супруг) имеет на праве собственности следующие транспортные средства:</w:t>
      </w:r>
    </w:p>
    <w:p w:rsidR="00AB504D" w:rsidRDefault="00AB504D" w:rsidP="005641B7">
      <w:pPr>
        <w:jc w:val="both"/>
      </w:pPr>
      <w:r>
        <w:t>___</w:t>
      </w:r>
      <w:r>
        <w:rPr>
          <w:u w:val="single"/>
        </w:rPr>
        <w:t>не имеет</w:t>
      </w:r>
      <w:r>
        <w:t>_____</w:t>
      </w:r>
      <w:r>
        <w:rPr>
          <w:u w:val="single"/>
        </w:rPr>
        <w:t xml:space="preserve"> _________________</w:t>
      </w:r>
      <w:r>
        <w:t>______            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  <w:r>
        <w:t>_________________________________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5641B7">
      <w:pPr>
        <w:jc w:val="both"/>
      </w:pPr>
      <w:r>
        <w:rPr>
          <w:u w:val="single"/>
        </w:rPr>
        <w:t>_______</w:t>
      </w:r>
      <w:r>
        <w:t>__________________________  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  <w:r>
        <w:t>_________________________________   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3. Декларированный годовой доход сотрудника составляет __3</w:t>
      </w:r>
      <w:r>
        <w:rPr>
          <w:u w:val="single"/>
        </w:rPr>
        <w:t xml:space="preserve">88502,19 </w:t>
      </w:r>
      <w:r>
        <w:t xml:space="preserve"> рублей.</w:t>
      </w:r>
    </w:p>
    <w:p w:rsidR="00AB504D" w:rsidRDefault="00AB504D" w:rsidP="005641B7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218367,36_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5641B7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>
        <w:rPr>
          <w:u w:val="single"/>
        </w:rPr>
        <w:t>_</w:t>
      </w:r>
      <w:r>
        <w:t>_________рублей.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Default="00AB504D" w:rsidP="005641B7">
      <w:pPr>
        <w:jc w:val="both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Default="00AB504D" w:rsidP="005641B7">
      <w:pPr>
        <w:jc w:val="center"/>
        <w:rPr>
          <w:b/>
          <w:bCs/>
        </w:rPr>
      </w:pPr>
      <w:r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  <w:rPr>
          <w:sz w:val="22"/>
          <w:szCs w:val="22"/>
        </w:rPr>
      </w:pPr>
      <w:r>
        <w:rPr>
          <w:u w:val="single"/>
        </w:rPr>
        <w:t xml:space="preserve">Иванова Людмила Владимировна 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сотрудника уголовно-исполнительной системы (далее – сотрудник))</w:t>
      </w:r>
    </w:p>
    <w:p w:rsidR="00AB504D" w:rsidRDefault="00AB504D" w:rsidP="005641B7">
      <w:pPr>
        <w:jc w:val="both"/>
        <w:rPr>
          <w:sz w:val="22"/>
          <w:szCs w:val="22"/>
        </w:rPr>
      </w:pPr>
      <w:r>
        <w:rPr>
          <w:u w:val="single"/>
        </w:rPr>
        <w:t>Оперуполномоченный оперативного отдела__________</w:t>
      </w:r>
      <w:r>
        <w:rPr>
          <w:sz w:val="22"/>
          <w:szCs w:val="22"/>
        </w:rPr>
        <w:t>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1. Сотрудник:</w:t>
      </w:r>
    </w:p>
    <w:p w:rsidR="00AB504D" w:rsidRDefault="00AB504D" w:rsidP="005641B7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5641B7">
      <w:pPr>
        <w:jc w:val="both"/>
      </w:pPr>
      <w:r>
        <w:rPr>
          <w:u w:val="single"/>
        </w:rPr>
        <w:t>_квартира</w:t>
      </w:r>
      <w:r>
        <w:t>______________________ ____</w:t>
      </w:r>
      <w:r>
        <w:rPr>
          <w:u w:val="single"/>
        </w:rPr>
        <w:t>___46,8_</w:t>
      </w:r>
      <w:r>
        <w:t>___________              __</w:t>
      </w:r>
      <w:r>
        <w:rPr>
          <w:u w:val="single"/>
        </w:rPr>
        <w:t>___ __Россия____</w:t>
      </w:r>
      <w:r>
        <w:t>_</w:t>
      </w:r>
    </w:p>
    <w:p w:rsidR="00AB504D" w:rsidRDefault="00AB504D" w:rsidP="005641B7">
      <w:pPr>
        <w:rPr>
          <w:sz w:val="20"/>
          <w:szCs w:val="20"/>
        </w:rPr>
      </w:pPr>
      <w:r>
        <w:rPr>
          <w:sz w:val="20"/>
          <w:szCs w:val="20"/>
        </w:rPr>
        <w:t xml:space="preserve">       (наименование объекта недвижимости)              (площадь)                                        (страна расположения)</w:t>
      </w:r>
    </w:p>
    <w:p w:rsidR="00AB504D" w:rsidRDefault="00AB504D" w:rsidP="005641B7">
      <w:pPr>
        <w:jc w:val="both"/>
      </w:pPr>
      <w:r>
        <w:t>_</w:t>
      </w:r>
      <w:r>
        <w:rPr>
          <w:u w:val="single"/>
        </w:rPr>
        <w:t>_гараж_____________</w:t>
      </w:r>
      <w:r>
        <w:t>_______________  ______</w:t>
      </w:r>
      <w:r>
        <w:rPr>
          <w:u w:val="single"/>
        </w:rPr>
        <w:t>17,4</w:t>
      </w:r>
      <w:r>
        <w:t>_</w:t>
      </w:r>
      <w:r>
        <w:rPr>
          <w:u w:val="single"/>
        </w:rPr>
        <w:t>______</w:t>
      </w:r>
      <w:r>
        <w:t>______             _</w:t>
      </w:r>
      <w:r>
        <w:rPr>
          <w:u w:val="single"/>
        </w:rPr>
        <w:t>Россия</w:t>
      </w:r>
      <w:r>
        <w:t>_</w:t>
      </w:r>
      <w:r>
        <w:rPr>
          <w:u w:val="single"/>
        </w:rPr>
        <w:t xml:space="preserve"> ___ 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        (площадь)               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</w:pPr>
      <w:r>
        <w:t>_</w:t>
      </w:r>
      <w:r>
        <w:rPr>
          <w:u w:val="single"/>
        </w:rPr>
        <w:t>____________</w:t>
      </w:r>
      <w:r>
        <w:t>_______________        _______</w:t>
      </w:r>
      <w:r>
        <w:rPr>
          <w:u w:val="single"/>
        </w:rPr>
        <w:t>______</w:t>
      </w:r>
      <w:r>
        <w:t>______             __</w:t>
      </w:r>
      <w:r>
        <w:rPr>
          <w:u w:val="single"/>
        </w:rPr>
        <w:t xml:space="preserve"> ___ _______ __</w:t>
      </w:r>
      <w:r>
        <w:t>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        (площадь)               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5641B7">
      <w:pPr>
        <w:jc w:val="both"/>
      </w:pPr>
      <w:r>
        <w:t>_____</w:t>
      </w:r>
      <w:r>
        <w:rPr>
          <w:u w:val="single"/>
        </w:rPr>
        <w:t>не имеет</w:t>
      </w:r>
      <w:r>
        <w:t>_______________________    ________</w:t>
      </w:r>
      <w:r>
        <w:rPr>
          <w:u w:val="single"/>
        </w:rPr>
        <w:t>_______</w:t>
      </w:r>
      <w:r>
        <w:t xml:space="preserve">              _____</w:t>
      </w:r>
      <w:r>
        <w:rPr>
          <w:u w:val="single"/>
        </w:rPr>
        <w:t>______</w:t>
      </w:r>
      <w:r>
        <w:t>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Его (ее) супруга (супруг):</w:t>
      </w:r>
    </w:p>
    <w:p w:rsidR="00AB504D" w:rsidRDefault="00AB504D" w:rsidP="005641B7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5641B7">
      <w:pPr>
        <w:jc w:val="both"/>
      </w:pPr>
      <w:r>
        <w:t>__</w:t>
      </w:r>
      <w:r>
        <w:rPr>
          <w:u w:val="single"/>
        </w:rPr>
        <w:t>не имеет</w:t>
      </w:r>
      <w:r>
        <w:t>_</w:t>
      </w:r>
      <w:r>
        <w:rPr>
          <w:u w:val="single"/>
        </w:rPr>
        <w:t>_______</w:t>
      </w:r>
      <w:r>
        <w:t>__________________________  ______</w:t>
      </w:r>
      <w:r>
        <w:rPr>
          <w:u w:val="single"/>
        </w:rPr>
        <w:t>____</w:t>
      </w:r>
      <w:r>
        <w:t>_             _______</w:t>
      </w:r>
      <w:r>
        <w:rPr>
          <w:u w:val="single"/>
        </w:rPr>
        <w:t xml:space="preserve"> </w:t>
      </w:r>
      <w:r>
        <w:t>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>
        <w:rPr>
          <w:u w:val="single"/>
        </w:rPr>
        <w:t xml:space="preserve"> _____</w:t>
      </w:r>
      <w:r>
        <w:t>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5641B7">
      <w:pPr>
        <w:jc w:val="both"/>
      </w:pPr>
      <w:r>
        <w:t>____</w:t>
      </w:r>
      <w:r>
        <w:rPr>
          <w:u w:val="single"/>
        </w:rPr>
        <w:t>квартира</w:t>
      </w:r>
      <w:r>
        <w:t>_____</w:t>
      </w:r>
      <w:r>
        <w:rPr>
          <w:u w:val="single"/>
        </w:rPr>
        <w:t>_________</w:t>
      </w:r>
      <w:r>
        <w:t>_______   ____46,80___</w:t>
      </w:r>
      <w:r>
        <w:rPr>
          <w:u w:val="single"/>
        </w:rPr>
        <w:t>______</w:t>
      </w:r>
      <w:r>
        <w:t>_             _____</w:t>
      </w:r>
      <w:r>
        <w:rPr>
          <w:u w:val="single"/>
        </w:rPr>
        <w:t xml:space="preserve"> _Россия__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Его (ее) несовершеннолетние дети:</w:t>
      </w:r>
    </w:p>
    <w:p w:rsidR="00AB504D" w:rsidRDefault="00AB504D" w:rsidP="005641B7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5641B7">
      <w:pPr>
        <w:jc w:val="both"/>
      </w:pPr>
      <w:r>
        <w:t>_</w:t>
      </w:r>
      <w:r>
        <w:rPr>
          <w:u w:val="single"/>
        </w:rPr>
        <w:t>квартира_____</w:t>
      </w:r>
      <w:r>
        <w:t>___________________    ______46,80_______              ______Россия_____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5641B7">
      <w:pPr>
        <w:jc w:val="both"/>
      </w:pPr>
      <w:r>
        <w:t>__</w:t>
      </w:r>
      <w:r>
        <w:rPr>
          <w:u w:val="single"/>
        </w:rPr>
        <w:t>не имеет</w:t>
      </w:r>
      <w:r>
        <w:t>_______________________   __________________________             __</w:t>
      </w:r>
      <w:r>
        <w:rPr>
          <w:u w:val="single"/>
        </w:rPr>
        <w:t xml:space="preserve"> </w:t>
      </w:r>
      <w:r>
        <w:t>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Default="00AB504D" w:rsidP="005641B7">
      <w:pPr>
        <w:jc w:val="both"/>
      </w:pPr>
      <w:r>
        <w:t>______</w:t>
      </w:r>
      <w:r>
        <w:rPr>
          <w:u w:val="single"/>
        </w:rPr>
        <w:t>не имеет</w:t>
      </w:r>
      <w:r>
        <w:t>___________________                     ________</w:t>
      </w:r>
      <w:r>
        <w:rPr>
          <w:u w:val="single"/>
        </w:rPr>
        <w:t xml:space="preserve"> 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  <w:r>
        <w:t>_________________________________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Его (ее) супруга (супруг) имеет на праве собственности следующие транспортные средства:</w:t>
      </w:r>
    </w:p>
    <w:p w:rsidR="00AB504D" w:rsidRDefault="00AB504D" w:rsidP="005641B7">
      <w:pPr>
        <w:jc w:val="both"/>
      </w:pPr>
      <w:r>
        <w:t>__</w:t>
      </w:r>
      <w:r>
        <w:rPr>
          <w:u w:val="single"/>
        </w:rPr>
        <w:t>автомобиль легковой</w:t>
      </w:r>
      <w:r>
        <w:t>______</w:t>
      </w:r>
      <w:r>
        <w:rPr>
          <w:u w:val="single"/>
        </w:rPr>
        <w:t xml:space="preserve"> ________</w:t>
      </w:r>
      <w:r>
        <w:t xml:space="preserve">            _______ВАЗ 21140__________________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  <w:r>
        <w:t>_________________________________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5641B7">
      <w:pPr>
        <w:jc w:val="both"/>
      </w:pPr>
      <w:r>
        <w:rPr>
          <w:u w:val="single"/>
        </w:rPr>
        <w:t>____не имеет___</w:t>
      </w:r>
      <w:r>
        <w:t>__________________________              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  <w:r>
        <w:t>_________________________________   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406501,19   </w:t>
      </w:r>
      <w:r>
        <w:t>рублей.</w:t>
      </w:r>
    </w:p>
    <w:p w:rsidR="00AB504D" w:rsidRDefault="00AB504D" w:rsidP="005641B7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200000,00_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5641B7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>
        <w:rPr>
          <w:u w:val="single"/>
        </w:rPr>
        <w:t>0,00_</w:t>
      </w:r>
      <w:r>
        <w:t>_________рублей.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Default="00AB504D" w:rsidP="005641B7">
      <w:pPr>
        <w:jc w:val="both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Default="00AB504D" w:rsidP="005641B7">
      <w:pPr>
        <w:jc w:val="center"/>
        <w:rPr>
          <w:b/>
          <w:bCs/>
        </w:rPr>
      </w:pPr>
      <w:r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  <w:rPr>
          <w:sz w:val="22"/>
          <w:szCs w:val="22"/>
        </w:rPr>
      </w:pPr>
      <w:r>
        <w:rPr>
          <w:u w:val="single"/>
        </w:rPr>
        <w:t xml:space="preserve">Распопов Константин Владимирович </w:t>
      </w:r>
      <w:r>
        <w:rPr>
          <w:sz w:val="22"/>
          <w:szCs w:val="22"/>
        </w:rPr>
        <w:t>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сотрудника уголовно-исполнительной системы (далее – сотрудник))</w:t>
      </w:r>
    </w:p>
    <w:p w:rsidR="00AB504D" w:rsidRDefault="00AB504D" w:rsidP="005641B7">
      <w:pPr>
        <w:jc w:val="both"/>
        <w:rPr>
          <w:sz w:val="22"/>
          <w:szCs w:val="22"/>
        </w:rPr>
      </w:pPr>
      <w:r>
        <w:rPr>
          <w:u w:val="single"/>
        </w:rPr>
        <w:t>Оперуполномоченный оперативного отдела__________</w:t>
      </w:r>
      <w:r>
        <w:rPr>
          <w:sz w:val="22"/>
          <w:szCs w:val="22"/>
        </w:rPr>
        <w:t>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1. Сотрудник:</w:t>
      </w:r>
    </w:p>
    <w:p w:rsidR="00AB504D" w:rsidRDefault="00AB504D" w:rsidP="005641B7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5641B7">
      <w:pPr>
        <w:jc w:val="both"/>
      </w:pPr>
      <w:r>
        <w:rPr>
          <w:u w:val="single"/>
        </w:rPr>
        <w:t>_квартира</w:t>
      </w:r>
      <w:r>
        <w:t>______________________ ____</w:t>
      </w:r>
      <w:r>
        <w:rPr>
          <w:u w:val="single"/>
        </w:rPr>
        <w:t>_28___</w:t>
      </w:r>
      <w:r>
        <w:t>___________              __</w:t>
      </w:r>
      <w:r>
        <w:rPr>
          <w:u w:val="single"/>
        </w:rPr>
        <w:t>___ _Россия__</w:t>
      </w:r>
      <w:r>
        <w:t>____</w:t>
      </w:r>
    </w:p>
    <w:p w:rsidR="00AB504D" w:rsidRDefault="00AB504D" w:rsidP="005641B7">
      <w:pPr>
        <w:rPr>
          <w:sz w:val="20"/>
          <w:szCs w:val="20"/>
        </w:rPr>
      </w:pPr>
      <w:r>
        <w:rPr>
          <w:sz w:val="20"/>
          <w:szCs w:val="20"/>
        </w:rPr>
        <w:t xml:space="preserve">       (наименование объекта недвижимости)              (площадь)                                        (страна расположения)</w:t>
      </w:r>
    </w:p>
    <w:p w:rsidR="00AB504D" w:rsidRDefault="00AB504D" w:rsidP="005641B7">
      <w:pPr>
        <w:jc w:val="both"/>
      </w:pPr>
      <w:r>
        <w:t>_</w:t>
      </w:r>
      <w:r>
        <w:rPr>
          <w:u w:val="single"/>
        </w:rPr>
        <w:t>______________</w:t>
      </w:r>
      <w:r>
        <w:t>_______________  _______</w:t>
      </w:r>
      <w:r>
        <w:rPr>
          <w:u w:val="single"/>
        </w:rPr>
        <w:t>______</w:t>
      </w:r>
      <w:r>
        <w:t>______             __</w:t>
      </w:r>
      <w:r>
        <w:rPr>
          <w:u w:val="single"/>
        </w:rPr>
        <w:t xml:space="preserve"> ___ _______ __</w:t>
      </w:r>
      <w:r>
        <w:t>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        (площадь)               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</w:pPr>
      <w:r>
        <w:t>_</w:t>
      </w:r>
      <w:r>
        <w:rPr>
          <w:u w:val="single"/>
        </w:rPr>
        <w:t>____________</w:t>
      </w:r>
      <w:r>
        <w:t>_______________        _______</w:t>
      </w:r>
      <w:r>
        <w:rPr>
          <w:u w:val="single"/>
        </w:rPr>
        <w:t>______</w:t>
      </w:r>
      <w:r>
        <w:t>______             __</w:t>
      </w:r>
      <w:r>
        <w:rPr>
          <w:u w:val="single"/>
        </w:rPr>
        <w:t xml:space="preserve"> ___ _______ __</w:t>
      </w:r>
      <w:r>
        <w:t>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        (площадь)               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5641B7">
      <w:pPr>
        <w:jc w:val="both"/>
      </w:pPr>
      <w:r>
        <w:t>_____</w:t>
      </w:r>
      <w:r>
        <w:rPr>
          <w:u w:val="single"/>
        </w:rPr>
        <w:t>не имеет</w:t>
      </w:r>
      <w:r>
        <w:t>_______________________    ________</w:t>
      </w:r>
      <w:r>
        <w:rPr>
          <w:u w:val="single"/>
        </w:rPr>
        <w:t>_______</w:t>
      </w:r>
      <w:r>
        <w:t xml:space="preserve">              _____</w:t>
      </w:r>
      <w:r>
        <w:rPr>
          <w:u w:val="single"/>
        </w:rPr>
        <w:t>______</w:t>
      </w:r>
      <w:r>
        <w:t>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Его (ее) супруга (супруг):</w:t>
      </w:r>
    </w:p>
    <w:p w:rsidR="00AB504D" w:rsidRDefault="00AB504D" w:rsidP="005641B7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5641B7">
      <w:pPr>
        <w:jc w:val="both"/>
      </w:pPr>
      <w:r>
        <w:t>___</w:t>
      </w:r>
      <w:r>
        <w:rPr>
          <w:u w:val="single"/>
        </w:rPr>
        <w:t>_______</w:t>
      </w:r>
      <w:r>
        <w:t>__________________________  ______</w:t>
      </w:r>
      <w:r>
        <w:rPr>
          <w:u w:val="single"/>
        </w:rPr>
        <w:t>____</w:t>
      </w:r>
      <w:r>
        <w:t>_______              _______</w:t>
      </w:r>
      <w:r>
        <w:rPr>
          <w:u w:val="single"/>
        </w:rPr>
        <w:t xml:space="preserve"> </w:t>
      </w:r>
      <w:r>
        <w:t>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>
        <w:rPr>
          <w:u w:val="single"/>
        </w:rPr>
        <w:t xml:space="preserve"> _____</w:t>
      </w:r>
      <w:r>
        <w:t>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5641B7">
      <w:pPr>
        <w:jc w:val="both"/>
      </w:pPr>
      <w:r>
        <w:t>_________</w:t>
      </w:r>
      <w:r>
        <w:rPr>
          <w:u w:val="single"/>
        </w:rPr>
        <w:t>_________</w:t>
      </w:r>
      <w:r>
        <w:t>_______________   _______</w:t>
      </w:r>
      <w:r>
        <w:rPr>
          <w:u w:val="single"/>
        </w:rPr>
        <w:t>______</w:t>
      </w:r>
      <w:r>
        <w:t>_____             _____</w:t>
      </w:r>
      <w:r>
        <w:rPr>
          <w:u w:val="single"/>
        </w:rPr>
        <w:t xml:space="preserve"> _____</w:t>
      </w:r>
      <w:r>
        <w:t>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Его (ее) несовершеннолетние дети:</w:t>
      </w:r>
    </w:p>
    <w:p w:rsidR="00AB504D" w:rsidRDefault="00AB504D" w:rsidP="005641B7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5641B7">
      <w:pPr>
        <w:jc w:val="both"/>
      </w:pPr>
      <w:r>
        <w:t>______</w:t>
      </w:r>
      <w:r>
        <w:rPr>
          <w:u w:val="single"/>
        </w:rPr>
        <w:t>________</w:t>
      </w:r>
      <w:r>
        <w:t>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5641B7">
      <w:pPr>
        <w:jc w:val="both"/>
      </w:pPr>
      <w:r>
        <w:t>_________________________   __________________________             __</w:t>
      </w:r>
      <w:r>
        <w:rPr>
          <w:u w:val="single"/>
        </w:rPr>
        <w:t xml:space="preserve"> </w:t>
      </w:r>
      <w:r>
        <w:t>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Default="00AB504D" w:rsidP="005641B7">
      <w:pPr>
        <w:jc w:val="both"/>
      </w:pPr>
      <w:r>
        <w:t>______</w:t>
      </w:r>
      <w:r>
        <w:rPr>
          <w:u w:val="single"/>
        </w:rPr>
        <w:t>автомобиль легковой</w:t>
      </w:r>
      <w:r>
        <w:t>________                     ________</w:t>
      </w:r>
      <w:r>
        <w:rPr>
          <w:u w:val="single"/>
        </w:rPr>
        <w:t xml:space="preserve"> тойота королла______________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  <w:r>
        <w:t>_________________________________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Его (ее) супруга (супруг) имеет на праве собственности следующие транспортные средства:</w:t>
      </w:r>
    </w:p>
    <w:p w:rsidR="00AB504D" w:rsidRDefault="00AB504D" w:rsidP="005641B7">
      <w:pPr>
        <w:jc w:val="both"/>
      </w:pPr>
      <w:r>
        <w:t>________</w:t>
      </w:r>
      <w:r>
        <w:rPr>
          <w:u w:val="single"/>
        </w:rPr>
        <w:t xml:space="preserve"> _________________</w:t>
      </w:r>
      <w:r>
        <w:t>______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  <w:r>
        <w:t>_________________________________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5641B7">
      <w:pPr>
        <w:jc w:val="both"/>
      </w:pPr>
      <w:r>
        <w:rPr>
          <w:u w:val="single"/>
        </w:rPr>
        <w:t>_______</w:t>
      </w:r>
      <w:r>
        <w:t>__________________________  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  <w:r>
        <w:t>_________________________________   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382394,46   </w:t>
      </w:r>
      <w:r>
        <w:t>рублей.</w:t>
      </w:r>
    </w:p>
    <w:p w:rsidR="00AB504D" w:rsidRDefault="00AB504D" w:rsidP="005641B7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5641B7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>
        <w:rPr>
          <w:u w:val="single"/>
        </w:rPr>
        <w:t>_</w:t>
      </w:r>
      <w:r>
        <w:t>_________рублей.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Default="00AB504D" w:rsidP="005641B7">
      <w:pPr>
        <w:jc w:val="both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Default="00AB504D" w:rsidP="005641B7">
      <w:pPr>
        <w:jc w:val="center"/>
        <w:rPr>
          <w:b/>
          <w:bCs/>
        </w:rPr>
      </w:pPr>
      <w:r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  <w:rPr>
          <w:sz w:val="22"/>
          <w:szCs w:val="22"/>
        </w:rPr>
      </w:pPr>
      <w:r>
        <w:rPr>
          <w:u w:val="single"/>
        </w:rPr>
        <w:t xml:space="preserve">Чертищев Игорь Витальевич 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сотрудника уголовно-исполнительной системы (далее – сотрудник))</w:t>
      </w:r>
    </w:p>
    <w:p w:rsidR="00AB504D" w:rsidRDefault="00AB504D" w:rsidP="005641B7">
      <w:pPr>
        <w:jc w:val="both"/>
        <w:rPr>
          <w:sz w:val="22"/>
          <w:szCs w:val="22"/>
        </w:rPr>
      </w:pPr>
      <w:r>
        <w:rPr>
          <w:u w:val="single"/>
        </w:rPr>
        <w:t>Заместитель начальника оперативного отдела_______</w:t>
      </w:r>
      <w:r>
        <w:rPr>
          <w:sz w:val="22"/>
          <w:szCs w:val="22"/>
        </w:rPr>
        <w:t>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1. Сотрудник:</w:t>
      </w:r>
    </w:p>
    <w:p w:rsidR="00AB504D" w:rsidRDefault="00AB504D" w:rsidP="005641B7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5641B7">
      <w:pPr>
        <w:jc w:val="both"/>
      </w:pPr>
      <w:r>
        <w:rPr>
          <w:u w:val="single"/>
        </w:rPr>
        <w:t>_квартира</w:t>
      </w:r>
      <w:r>
        <w:t>______________________ ____</w:t>
      </w:r>
      <w:r>
        <w:rPr>
          <w:u w:val="single"/>
        </w:rPr>
        <w:t>_50,8___</w:t>
      </w:r>
      <w:r>
        <w:t>___________              _</w:t>
      </w:r>
      <w:r>
        <w:rPr>
          <w:u w:val="single"/>
        </w:rPr>
        <w:t xml:space="preserve"> Россия</w:t>
      </w:r>
      <w:r>
        <w:t>_</w:t>
      </w:r>
      <w:r>
        <w:rPr>
          <w:u w:val="single"/>
        </w:rPr>
        <w:t>___ _____</w:t>
      </w:r>
    </w:p>
    <w:p w:rsidR="00AB504D" w:rsidRDefault="00AB504D" w:rsidP="005641B7">
      <w:pPr>
        <w:rPr>
          <w:sz w:val="20"/>
          <w:szCs w:val="20"/>
        </w:rPr>
      </w:pPr>
      <w:r>
        <w:rPr>
          <w:sz w:val="20"/>
          <w:szCs w:val="20"/>
        </w:rPr>
        <w:t xml:space="preserve">       (наименование объекта недвижимости)              (площадь)                                        (страна расположения)</w:t>
      </w:r>
    </w:p>
    <w:p w:rsidR="00AB504D" w:rsidRDefault="00AB504D" w:rsidP="005641B7">
      <w:pPr>
        <w:jc w:val="both"/>
      </w:pPr>
      <w:r>
        <w:t>_</w:t>
      </w:r>
      <w:r>
        <w:rPr>
          <w:u w:val="single"/>
        </w:rPr>
        <w:t>квартира ________</w:t>
      </w:r>
      <w:r>
        <w:t>_______________  ____47,4___</w:t>
      </w:r>
      <w:r>
        <w:rPr>
          <w:u w:val="single"/>
        </w:rPr>
        <w:t>______</w:t>
      </w:r>
      <w:r>
        <w:t>______             __</w:t>
      </w:r>
      <w:r>
        <w:rPr>
          <w:u w:val="single"/>
        </w:rPr>
        <w:t>Россия ___ 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        (площадь)               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5641B7">
      <w:pPr>
        <w:jc w:val="both"/>
      </w:pPr>
      <w:r>
        <w:t>_</w:t>
      </w:r>
      <w:r>
        <w:rPr>
          <w:u w:val="single"/>
        </w:rPr>
        <w:t>квартира</w:t>
      </w:r>
      <w:r>
        <w:t>_______________________    _____</w:t>
      </w:r>
      <w:r>
        <w:rPr>
          <w:u w:val="single"/>
        </w:rPr>
        <w:t>77.10</w:t>
      </w:r>
      <w:r>
        <w:t>___</w:t>
      </w:r>
      <w:r>
        <w:rPr>
          <w:u w:val="single"/>
        </w:rPr>
        <w:t>_______</w:t>
      </w:r>
      <w:r>
        <w:t xml:space="preserve">              _____</w:t>
      </w:r>
      <w:r>
        <w:rPr>
          <w:u w:val="single"/>
        </w:rPr>
        <w:t xml:space="preserve"> Россия 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Его (ее) супруга (супруг):</w:t>
      </w:r>
    </w:p>
    <w:p w:rsidR="00AB504D" w:rsidRDefault="00AB504D" w:rsidP="005641B7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5641B7">
      <w:pPr>
        <w:jc w:val="both"/>
      </w:pPr>
      <w:r>
        <w:t>___</w:t>
      </w:r>
      <w:r>
        <w:rPr>
          <w:u w:val="single"/>
        </w:rPr>
        <w:t>___квартира</w:t>
      </w:r>
      <w:r>
        <w:t>____________________  ______</w:t>
      </w:r>
      <w:r>
        <w:rPr>
          <w:u w:val="single"/>
        </w:rPr>
        <w:t>_77.10</w:t>
      </w:r>
      <w:r>
        <w:t>_______              ____Россия___</w:t>
      </w:r>
      <w:r>
        <w:rPr>
          <w:u w:val="single"/>
        </w:rPr>
        <w:t xml:space="preserve"> </w:t>
      </w:r>
      <w:r>
        <w:t>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___________квартира______________    _______</w:t>
      </w:r>
      <w:r>
        <w:rPr>
          <w:u w:val="single"/>
        </w:rPr>
        <w:t>_46,6___</w:t>
      </w:r>
      <w:r>
        <w:t>______             ___</w:t>
      </w:r>
      <w:r>
        <w:rPr>
          <w:u w:val="single"/>
        </w:rPr>
        <w:t xml:space="preserve"> _Россия___</w:t>
      </w:r>
      <w:r>
        <w:t>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center"/>
        <w:rPr>
          <w:sz w:val="20"/>
          <w:szCs w:val="20"/>
        </w:rPr>
      </w:pPr>
    </w:p>
    <w:p w:rsidR="00AB504D" w:rsidRDefault="00AB504D" w:rsidP="005641B7">
      <w:pPr>
        <w:jc w:val="both"/>
      </w:pPr>
      <w:r>
        <w:rPr>
          <w:u w:val="single"/>
        </w:rPr>
        <w:t>гараж_________________________</w:t>
      </w:r>
      <w:r>
        <w:t xml:space="preserve">    _______</w:t>
      </w:r>
      <w:r>
        <w:rPr>
          <w:u w:val="single"/>
        </w:rPr>
        <w:t>_13.6___</w:t>
      </w:r>
      <w:r>
        <w:t>______             ___</w:t>
      </w:r>
      <w:r>
        <w:rPr>
          <w:u w:val="single"/>
        </w:rPr>
        <w:t xml:space="preserve"> _Россия___</w:t>
      </w:r>
      <w:r>
        <w:t>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5641B7">
      <w:pPr>
        <w:jc w:val="both"/>
      </w:pPr>
      <w:r>
        <w:t>_________</w:t>
      </w:r>
      <w:r>
        <w:rPr>
          <w:u w:val="single"/>
        </w:rPr>
        <w:t>_________</w:t>
      </w:r>
      <w:r>
        <w:t>______________   _______</w:t>
      </w:r>
      <w:r>
        <w:rPr>
          <w:u w:val="single"/>
        </w:rPr>
        <w:t>______</w:t>
      </w:r>
      <w:r>
        <w:t>_____             _____</w:t>
      </w:r>
      <w:r>
        <w:rPr>
          <w:u w:val="single"/>
        </w:rPr>
        <w:t xml:space="preserve"> _____</w:t>
      </w:r>
      <w:r>
        <w:t>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Его (ее) несовершеннолетние дети:</w:t>
      </w:r>
    </w:p>
    <w:p w:rsidR="00AB504D" w:rsidRDefault="00AB504D" w:rsidP="005641B7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5641B7">
      <w:pPr>
        <w:jc w:val="both"/>
      </w:pPr>
      <w:r>
        <w:t>______</w:t>
      </w:r>
      <w:r>
        <w:rPr>
          <w:u w:val="single"/>
        </w:rPr>
        <w:t>________</w:t>
      </w:r>
      <w:r>
        <w:t>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5641B7">
      <w:pPr>
        <w:jc w:val="both"/>
      </w:pPr>
      <w:r>
        <w:t>_________________________   __________________________             __</w:t>
      </w:r>
      <w:r>
        <w:rPr>
          <w:u w:val="single"/>
        </w:rPr>
        <w:t xml:space="preserve"> </w:t>
      </w:r>
      <w:r>
        <w:t>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Default="00AB504D" w:rsidP="005641B7">
      <w:pPr>
        <w:jc w:val="both"/>
      </w:pPr>
      <w:r>
        <w:t>______</w:t>
      </w:r>
      <w:r>
        <w:rPr>
          <w:u w:val="single"/>
        </w:rPr>
        <w:t>______неимеет_____</w:t>
      </w:r>
      <w:r>
        <w:t>________                     ________</w:t>
      </w:r>
      <w:r>
        <w:rPr>
          <w:u w:val="single"/>
        </w:rPr>
        <w:t xml:space="preserve"> 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  <w:r>
        <w:t>_________________________________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Его (ее) супруга (супруг) имеет на праве собственности следующие транспортные средства:</w:t>
      </w:r>
    </w:p>
    <w:p w:rsidR="00AB504D" w:rsidRDefault="00AB504D" w:rsidP="005641B7">
      <w:pPr>
        <w:jc w:val="both"/>
      </w:pPr>
      <w:r>
        <w:t>________</w:t>
      </w:r>
      <w:r>
        <w:rPr>
          <w:u w:val="single"/>
        </w:rPr>
        <w:t xml:space="preserve"> ______ автомобиль легковой </w:t>
      </w:r>
      <w:r>
        <w:t xml:space="preserve">           ________</w:t>
      </w:r>
      <w:r>
        <w:rPr>
          <w:u w:val="single"/>
        </w:rPr>
        <w:t xml:space="preserve">_хендай </w:t>
      </w:r>
      <w:r>
        <w:rPr>
          <w:u w:val="single"/>
          <w:lang w:val="en-US"/>
        </w:rPr>
        <w:t>ix</w:t>
      </w:r>
      <w:r>
        <w:rPr>
          <w:u w:val="single"/>
        </w:rPr>
        <w:t xml:space="preserve"> 35</w:t>
      </w:r>
      <w:r>
        <w:t>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  <w:r>
        <w:t>________</w:t>
      </w:r>
      <w:r>
        <w:rPr>
          <w:u w:val="single"/>
        </w:rPr>
        <w:t xml:space="preserve"> автомобиль легковой</w:t>
      </w:r>
      <w:r>
        <w:t xml:space="preserve">____            </w:t>
      </w:r>
      <w:r>
        <w:rPr>
          <w:u w:val="single"/>
        </w:rPr>
        <w:t>______________шевралет лачетти</w:t>
      </w:r>
      <w:r>
        <w:t>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5641B7">
      <w:pPr>
        <w:jc w:val="both"/>
      </w:pPr>
      <w:r>
        <w:rPr>
          <w:u w:val="single"/>
        </w:rPr>
        <w:t>_______</w:t>
      </w:r>
      <w:r>
        <w:t>__________________________  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  <w:r>
        <w:t>_________________________________   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693503,37   </w:t>
      </w:r>
      <w:r>
        <w:t>рублей.</w:t>
      </w:r>
    </w:p>
    <w:p w:rsidR="00AB504D" w:rsidRDefault="00AB504D" w:rsidP="005641B7">
      <w:pPr>
        <w:ind w:firstLine="720"/>
        <w:jc w:val="both"/>
      </w:pPr>
      <w:r>
        <w:t xml:space="preserve">Декларированный годовой доход его (ее) супруги (супруга) составляет </w:t>
      </w:r>
      <w:r>
        <w:rPr>
          <w:u w:val="single"/>
        </w:rPr>
        <w:t xml:space="preserve">334535,73__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 рублей.</w:t>
      </w:r>
    </w:p>
    <w:p w:rsidR="00AB504D" w:rsidRDefault="00AB504D" w:rsidP="005641B7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>
        <w:rPr>
          <w:u w:val="single"/>
        </w:rPr>
        <w:t>_</w:t>
      </w:r>
      <w:r>
        <w:t>_________ рублей.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Default="00AB504D" w:rsidP="005641B7">
      <w:pPr>
        <w:jc w:val="both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Default="00AB504D" w:rsidP="005641B7">
      <w:pPr>
        <w:jc w:val="center"/>
        <w:rPr>
          <w:b/>
          <w:bCs/>
        </w:rPr>
      </w:pPr>
      <w:r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  <w:rPr>
          <w:sz w:val="22"/>
          <w:szCs w:val="22"/>
        </w:rPr>
      </w:pPr>
      <w:r>
        <w:rPr>
          <w:u w:val="single"/>
        </w:rPr>
        <w:t xml:space="preserve">Силкин Андрей Сергеевич 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сотрудника уголовно-исполнительной системы (далее – сотрудник))</w:t>
      </w:r>
    </w:p>
    <w:p w:rsidR="00AB504D" w:rsidRDefault="00AB504D" w:rsidP="005641B7">
      <w:pPr>
        <w:jc w:val="both"/>
        <w:rPr>
          <w:sz w:val="22"/>
          <w:szCs w:val="22"/>
        </w:rPr>
      </w:pPr>
      <w:r>
        <w:rPr>
          <w:u w:val="single"/>
        </w:rPr>
        <w:t>Оперуполномоченный оперативного отдела__________</w:t>
      </w:r>
      <w:r>
        <w:rPr>
          <w:sz w:val="22"/>
          <w:szCs w:val="22"/>
        </w:rPr>
        <w:t>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1. Сотрудник:</w:t>
      </w:r>
    </w:p>
    <w:p w:rsidR="00AB504D" w:rsidRDefault="00AB504D" w:rsidP="005641B7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5641B7">
      <w:pPr>
        <w:jc w:val="both"/>
      </w:pPr>
      <w:r>
        <w:rPr>
          <w:u w:val="single"/>
        </w:rPr>
        <w:t>_не имеет</w:t>
      </w:r>
      <w:r>
        <w:t>______________________ ____</w:t>
      </w:r>
      <w:r>
        <w:rPr>
          <w:u w:val="single"/>
        </w:rPr>
        <w:t>____</w:t>
      </w:r>
      <w:r>
        <w:t>___________              __</w:t>
      </w:r>
      <w:r>
        <w:rPr>
          <w:u w:val="single"/>
        </w:rPr>
        <w:t>___ ______</w:t>
      </w:r>
      <w:r>
        <w:t>_</w:t>
      </w:r>
      <w:r>
        <w:rPr>
          <w:u w:val="single"/>
        </w:rPr>
        <w:t>___</w:t>
      </w:r>
      <w:r>
        <w:t>____</w:t>
      </w:r>
    </w:p>
    <w:p w:rsidR="00AB504D" w:rsidRDefault="00AB504D" w:rsidP="005641B7">
      <w:pPr>
        <w:rPr>
          <w:sz w:val="20"/>
          <w:szCs w:val="20"/>
        </w:rPr>
      </w:pPr>
      <w:r>
        <w:rPr>
          <w:sz w:val="20"/>
          <w:szCs w:val="20"/>
        </w:rPr>
        <w:t xml:space="preserve">       (наименование объекта недвижимости)              (площадь)                                        (страна расположения)</w:t>
      </w:r>
    </w:p>
    <w:p w:rsidR="00AB504D" w:rsidRDefault="00AB504D" w:rsidP="005641B7">
      <w:pPr>
        <w:jc w:val="both"/>
      </w:pPr>
      <w:r>
        <w:t>_</w:t>
      </w:r>
      <w:r>
        <w:rPr>
          <w:u w:val="single"/>
        </w:rPr>
        <w:t>______________</w:t>
      </w:r>
      <w:r>
        <w:t>_______________  _______</w:t>
      </w:r>
      <w:r>
        <w:rPr>
          <w:u w:val="single"/>
        </w:rPr>
        <w:t>______</w:t>
      </w:r>
      <w:r>
        <w:t>______             __</w:t>
      </w:r>
      <w:r>
        <w:rPr>
          <w:u w:val="single"/>
        </w:rPr>
        <w:t xml:space="preserve"> ___ _______ __</w:t>
      </w:r>
      <w:r>
        <w:t>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        (площадь)               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</w:pPr>
      <w:r>
        <w:t>_</w:t>
      </w:r>
      <w:r>
        <w:rPr>
          <w:u w:val="single"/>
        </w:rPr>
        <w:t>____________</w:t>
      </w:r>
      <w:r>
        <w:t>_______________        _______</w:t>
      </w:r>
      <w:r>
        <w:rPr>
          <w:u w:val="single"/>
        </w:rPr>
        <w:t>______</w:t>
      </w:r>
      <w:r>
        <w:t>______             __</w:t>
      </w:r>
      <w:r>
        <w:rPr>
          <w:u w:val="single"/>
        </w:rPr>
        <w:t xml:space="preserve"> ___ _______ __</w:t>
      </w:r>
      <w:r>
        <w:t>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        (площадь)               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5641B7">
      <w:pPr>
        <w:jc w:val="both"/>
      </w:pPr>
      <w:r>
        <w:t>_____</w:t>
      </w:r>
      <w:r>
        <w:rPr>
          <w:u w:val="single"/>
        </w:rPr>
        <w:t>квартира</w:t>
      </w:r>
      <w:r>
        <w:t>_______________________    ______</w:t>
      </w:r>
      <w:r>
        <w:rPr>
          <w:u w:val="single"/>
        </w:rPr>
        <w:t>60</w:t>
      </w:r>
      <w:r>
        <w:t>__</w:t>
      </w:r>
      <w:r>
        <w:rPr>
          <w:u w:val="single"/>
        </w:rPr>
        <w:t>_______</w:t>
      </w:r>
      <w:r>
        <w:t xml:space="preserve">          ___</w:t>
      </w:r>
      <w:r>
        <w:rPr>
          <w:u w:val="single"/>
        </w:rPr>
        <w:t>Россия</w:t>
      </w:r>
      <w:r>
        <w:t>__</w:t>
      </w:r>
      <w:r>
        <w:rPr>
          <w:u w:val="single"/>
        </w:rPr>
        <w:t>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Его (ее) супруга (супруг):</w:t>
      </w:r>
    </w:p>
    <w:p w:rsidR="00AB504D" w:rsidRDefault="00AB504D" w:rsidP="005641B7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5641B7">
      <w:pPr>
        <w:jc w:val="both"/>
      </w:pPr>
      <w:r>
        <w:t>___</w:t>
      </w:r>
      <w:r>
        <w:rPr>
          <w:u w:val="single"/>
        </w:rPr>
        <w:t>____не имеет___</w:t>
      </w:r>
      <w:r>
        <w:t>___________________  ______</w:t>
      </w:r>
      <w:r>
        <w:rPr>
          <w:u w:val="single"/>
        </w:rPr>
        <w:t>____</w:t>
      </w:r>
      <w:r>
        <w:t>_______              _______</w:t>
      </w:r>
      <w:r>
        <w:rPr>
          <w:u w:val="single"/>
        </w:rPr>
        <w:t xml:space="preserve"> </w:t>
      </w:r>
      <w:r>
        <w:t>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>
        <w:rPr>
          <w:u w:val="single"/>
        </w:rPr>
        <w:t xml:space="preserve"> _____</w:t>
      </w:r>
      <w:r>
        <w:t>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5641B7">
      <w:pPr>
        <w:jc w:val="both"/>
      </w:pPr>
      <w:r>
        <w:t>_______ __</w:t>
      </w:r>
      <w:r>
        <w:rPr>
          <w:u w:val="single"/>
        </w:rPr>
        <w:t>_________</w:t>
      </w:r>
      <w:r>
        <w:t>_______                   ____ ___</w:t>
      </w:r>
      <w:r>
        <w:rPr>
          <w:u w:val="single"/>
        </w:rPr>
        <w:t>______</w:t>
      </w:r>
      <w:r>
        <w:t>_____             ____________</w:t>
      </w:r>
      <w:r>
        <w:rPr>
          <w:u w:val="single"/>
        </w:rPr>
        <w:t xml:space="preserve"> 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Его (ее) несовершеннолетние дети:</w:t>
      </w:r>
    </w:p>
    <w:p w:rsidR="00AB504D" w:rsidRDefault="00AB504D" w:rsidP="005641B7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5641B7">
      <w:pPr>
        <w:jc w:val="both"/>
      </w:pPr>
      <w:r>
        <w:t>______</w:t>
      </w:r>
      <w:r>
        <w:rPr>
          <w:u w:val="single"/>
        </w:rPr>
        <w:t>________</w:t>
      </w:r>
      <w:r>
        <w:t>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5641B7">
      <w:pPr>
        <w:jc w:val="both"/>
      </w:pPr>
      <w:r>
        <w:t>_________________________   __________________________             __</w:t>
      </w:r>
      <w:r>
        <w:rPr>
          <w:u w:val="single"/>
        </w:rPr>
        <w:t xml:space="preserve"> </w:t>
      </w:r>
      <w:r>
        <w:t>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Default="00AB504D" w:rsidP="005641B7">
      <w:pPr>
        <w:jc w:val="both"/>
      </w:pPr>
      <w:r>
        <w:t>______</w:t>
      </w:r>
      <w:r>
        <w:rPr>
          <w:u w:val="single"/>
        </w:rPr>
        <w:t>___________________________</w:t>
      </w:r>
      <w:r>
        <w:t xml:space="preserve">                     ________</w:t>
      </w:r>
      <w:r w:rsidRPr="00195421">
        <w:rPr>
          <w:u w:val="single"/>
        </w:rPr>
        <w:t xml:space="preserve"> </w:t>
      </w:r>
      <w:r>
        <w:rPr>
          <w:u w:val="single"/>
        </w:rPr>
        <w:t>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  <w:r>
        <w:t>_________________________________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Его (ее) супруга (супруг) имеет на праве собственности следующие транспортные средства:</w:t>
      </w:r>
    </w:p>
    <w:p w:rsidR="00AB504D" w:rsidRDefault="00AB504D" w:rsidP="005641B7">
      <w:pPr>
        <w:jc w:val="both"/>
      </w:pPr>
      <w:r>
        <w:t>___</w:t>
      </w:r>
      <w:r>
        <w:rPr>
          <w:u w:val="single"/>
        </w:rPr>
        <w:t>не имеет</w:t>
      </w:r>
      <w:r>
        <w:t>_____</w:t>
      </w:r>
      <w:r>
        <w:rPr>
          <w:u w:val="single"/>
        </w:rPr>
        <w:t xml:space="preserve"> _________________</w:t>
      </w:r>
      <w:r>
        <w:t>______            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  <w:r>
        <w:t>_________________________________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5641B7">
      <w:pPr>
        <w:jc w:val="both"/>
      </w:pPr>
      <w:r>
        <w:rPr>
          <w:u w:val="single"/>
        </w:rPr>
        <w:t>_______</w:t>
      </w:r>
      <w:r>
        <w:t>__________________________  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  <w:r>
        <w:t>_________________________________   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3. Декларированный годовой доход сотрудника составляет __29570,99</w:t>
      </w:r>
      <w:r>
        <w:rPr>
          <w:u w:val="single"/>
        </w:rPr>
        <w:t xml:space="preserve"> </w:t>
      </w:r>
      <w:r>
        <w:t xml:space="preserve"> рублей.</w:t>
      </w:r>
    </w:p>
    <w:p w:rsidR="00AB504D" w:rsidRDefault="00AB504D" w:rsidP="005641B7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 рублей.</w:t>
      </w:r>
    </w:p>
    <w:p w:rsidR="00AB504D" w:rsidRDefault="00AB504D" w:rsidP="005641B7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>
        <w:rPr>
          <w:u w:val="single"/>
        </w:rPr>
        <w:t>_</w:t>
      </w:r>
      <w:r>
        <w:t>_________ рублей.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center"/>
        <w:rPr>
          <w:b/>
          <w:bCs/>
        </w:rPr>
      </w:pPr>
      <w:r>
        <w:rPr>
          <w:b/>
          <w:bCs/>
        </w:rPr>
        <w:t>СВЕДЕНИЯ</w:t>
      </w:r>
    </w:p>
    <w:p w:rsidR="00AB504D" w:rsidRDefault="00AB504D" w:rsidP="005641B7">
      <w:pPr>
        <w:jc w:val="both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 сотрудника</w:t>
      </w:r>
    </w:p>
    <w:p w:rsidR="00AB504D" w:rsidRDefault="00AB504D" w:rsidP="005641B7">
      <w:pPr>
        <w:jc w:val="center"/>
        <w:rPr>
          <w:b/>
          <w:bCs/>
        </w:rPr>
      </w:pPr>
      <w:r>
        <w:rPr>
          <w:b/>
          <w:bCs/>
        </w:rPr>
        <w:t>уголовно-исполнительной системы, размещаемые на официальном сайте учреждения или органа уголовно-исполнительной системы либо предоставляемые общероссийским средствам массовой информации</w:t>
      </w:r>
    </w:p>
    <w:p w:rsidR="00AB504D" w:rsidRDefault="00AB504D" w:rsidP="005641B7">
      <w:pPr>
        <w:jc w:val="both"/>
      </w:pPr>
    </w:p>
    <w:p w:rsidR="00AB504D" w:rsidRDefault="00AB504D" w:rsidP="009468D9">
      <w:pPr>
        <w:rPr>
          <w:sz w:val="22"/>
          <w:szCs w:val="22"/>
        </w:rPr>
      </w:pPr>
      <w:r>
        <w:rPr>
          <w:u w:val="single"/>
        </w:rPr>
        <w:t xml:space="preserve">Шаповалов Павел Борисович </w:t>
      </w:r>
      <w:r>
        <w:rPr>
          <w:sz w:val="22"/>
          <w:szCs w:val="22"/>
        </w:rPr>
        <w:t>____________________________________</w:t>
      </w:r>
    </w:p>
    <w:p w:rsidR="00AB504D" w:rsidRDefault="00AB504D" w:rsidP="009468D9">
      <w:pPr>
        <w:rPr>
          <w:sz w:val="20"/>
          <w:szCs w:val="20"/>
        </w:rPr>
      </w:pPr>
      <w:r>
        <w:rPr>
          <w:sz w:val="20"/>
          <w:szCs w:val="20"/>
        </w:rPr>
        <w:t>(фамилия, имя, отчество сотрудника уголовно-исполнительной системы (далее – сотрудник))</w:t>
      </w:r>
    </w:p>
    <w:p w:rsidR="00AB504D" w:rsidRDefault="00AB504D" w:rsidP="009468D9">
      <w:pPr>
        <w:rPr>
          <w:sz w:val="22"/>
          <w:szCs w:val="22"/>
        </w:rPr>
      </w:pPr>
      <w:r>
        <w:rPr>
          <w:u w:val="single"/>
        </w:rPr>
        <w:t>Старший оперуполномоченный оперативного отдела</w:t>
      </w:r>
      <w:r>
        <w:rPr>
          <w:sz w:val="22"/>
          <w:szCs w:val="22"/>
        </w:rPr>
        <w:t>________________________________</w:t>
      </w:r>
    </w:p>
    <w:p w:rsidR="00AB504D" w:rsidRDefault="00AB504D" w:rsidP="009468D9">
      <w:pPr>
        <w:rPr>
          <w:sz w:val="20"/>
          <w:szCs w:val="20"/>
        </w:rPr>
      </w:pPr>
      <w:r>
        <w:rPr>
          <w:sz w:val="20"/>
          <w:szCs w:val="20"/>
        </w:rPr>
        <w:t>(замещаемая должность (без указания подразделения учреждения или органа УИС))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1. Сотрудник:</w:t>
      </w:r>
    </w:p>
    <w:p w:rsidR="00AB504D" w:rsidRDefault="00AB504D" w:rsidP="005641B7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5641B7">
      <w:pPr>
        <w:jc w:val="both"/>
      </w:pPr>
      <w:r>
        <w:t>_</w:t>
      </w:r>
      <w:r>
        <w:rPr>
          <w:u w:val="single"/>
        </w:rPr>
        <w:t>_квартира______</w:t>
      </w:r>
      <w:r>
        <w:t>_______________  ______</w:t>
      </w:r>
      <w:r>
        <w:rPr>
          <w:u w:val="single"/>
        </w:rPr>
        <w:t>30_____</w:t>
      </w:r>
      <w:r>
        <w:t>______             __</w:t>
      </w:r>
      <w:r>
        <w:rPr>
          <w:u w:val="single"/>
        </w:rPr>
        <w:t xml:space="preserve"> ___ Россия __</w:t>
      </w:r>
      <w:r>
        <w:t>_____</w:t>
      </w:r>
    </w:p>
    <w:p w:rsidR="00AB504D" w:rsidRDefault="00AB504D" w:rsidP="005641B7">
      <w:pPr>
        <w:rPr>
          <w:sz w:val="20"/>
          <w:szCs w:val="20"/>
        </w:rPr>
      </w:pPr>
      <w:r>
        <w:rPr>
          <w:sz w:val="20"/>
          <w:szCs w:val="20"/>
        </w:rPr>
        <w:t xml:space="preserve">       (наименование объекта недвижимости)              (площадь)               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    ________</w:t>
      </w:r>
      <w:r>
        <w:rPr>
          <w:u w:val="single"/>
        </w:rPr>
        <w:t>_________</w:t>
      </w:r>
      <w:r>
        <w:t>_____              _____</w:t>
      </w:r>
      <w:r>
        <w:rPr>
          <w:u w:val="single"/>
        </w:rPr>
        <w:t>______</w:t>
      </w:r>
      <w:r>
        <w:t>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(наименование объекта недвижимости)                  (площадь)               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5641B7">
      <w:pPr>
        <w:jc w:val="both"/>
      </w:pPr>
      <w:r>
        <w:t>____________________________    ________</w:t>
      </w:r>
      <w:r>
        <w:rPr>
          <w:u w:val="single"/>
        </w:rPr>
        <w:t>_________</w:t>
      </w:r>
      <w:r>
        <w:t>_____              _____</w:t>
      </w:r>
      <w:r>
        <w:rPr>
          <w:u w:val="single"/>
        </w:rPr>
        <w:t>______</w:t>
      </w:r>
      <w:r>
        <w:t>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 xml:space="preserve">Его (ее) </w:t>
      </w:r>
      <w:r>
        <w:rPr>
          <w:u w:val="single"/>
        </w:rPr>
        <w:t>супруга</w:t>
      </w:r>
      <w:r>
        <w:t xml:space="preserve"> (супруг):</w:t>
      </w:r>
    </w:p>
    <w:p w:rsidR="00AB504D" w:rsidRDefault="00AB504D" w:rsidP="005641B7">
      <w:pPr>
        <w:ind w:firstLine="720"/>
        <w:jc w:val="both"/>
      </w:pPr>
      <w:r>
        <w:t>имеет на праве собственности следующие объекты недвижимости:</w:t>
      </w:r>
    </w:p>
    <w:p w:rsidR="00AB504D" w:rsidRDefault="00AB504D" w:rsidP="005641B7">
      <w:pPr>
        <w:jc w:val="both"/>
      </w:pPr>
      <w:r>
        <w:t>___</w:t>
      </w:r>
      <w:r>
        <w:rPr>
          <w:u w:val="single"/>
        </w:rPr>
        <w:t xml:space="preserve">  квартира</w:t>
      </w:r>
      <w:r>
        <w:t>________________________    ___</w:t>
      </w:r>
      <w:r>
        <w:rPr>
          <w:u w:val="single"/>
        </w:rPr>
        <w:t>___30</w:t>
      </w:r>
      <w:r>
        <w:t>_______             ____</w:t>
      </w:r>
      <w:r>
        <w:rPr>
          <w:u w:val="single"/>
        </w:rPr>
        <w:t>Россия</w:t>
      </w:r>
      <w:r>
        <w:t>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____________________________________    _______</w:t>
      </w:r>
      <w:r>
        <w:rPr>
          <w:u w:val="single"/>
        </w:rPr>
        <w:t>____</w:t>
      </w:r>
      <w:r>
        <w:t>______             ___</w:t>
      </w:r>
      <w:r>
        <w:rPr>
          <w:u w:val="single"/>
        </w:rPr>
        <w:t xml:space="preserve"> _____</w:t>
      </w:r>
      <w:r>
        <w:t>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имеет в пользовании следующие объекты недвижимости:</w:t>
      </w:r>
    </w:p>
    <w:p w:rsidR="00AB504D" w:rsidRDefault="00AB504D" w:rsidP="005641B7">
      <w:pPr>
        <w:jc w:val="both"/>
      </w:pPr>
      <w:r>
        <w:t>_________</w:t>
      </w:r>
      <w:r>
        <w:rPr>
          <w:u w:val="single"/>
        </w:rPr>
        <w:t>не имеет</w:t>
      </w:r>
      <w:r>
        <w:t>________________   _______</w:t>
      </w:r>
      <w:r>
        <w:rPr>
          <w:u w:val="single"/>
        </w:rPr>
        <w:t>______</w:t>
      </w:r>
      <w:r>
        <w:t>_____             _____</w:t>
      </w:r>
      <w:r>
        <w:rPr>
          <w:u w:val="single"/>
        </w:rPr>
        <w:t xml:space="preserve"> _____</w:t>
      </w:r>
      <w:r>
        <w:t>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Его (ее) несовершеннолетние дети:</w:t>
      </w:r>
    </w:p>
    <w:p w:rsidR="00AB504D" w:rsidRDefault="00AB504D" w:rsidP="005641B7">
      <w:pPr>
        <w:ind w:firstLine="720"/>
        <w:jc w:val="both"/>
      </w:pPr>
      <w:r>
        <w:t>имеют на праве собственности следующие объекты недвижимости:</w:t>
      </w:r>
    </w:p>
    <w:p w:rsidR="00AB504D" w:rsidRDefault="00AB504D" w:rsidP="005641B7">
      <w:pPr>
        <w:jc w:val="both"/>
      </w:pPr>
      <w:r>
        <w:t>______</w:t>
      </w:r>
      <w:r>
        <w:rPr>
          <w:u w:val="single"/>
        </w:rPr>
        <w:t>не имеет</w:t>
      </w:r>
      <w:r>
        <w:t>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имеют в пользовании следующие объекты недвижимости:</w:t>
      </w:r>
    </w:p>
    <w:p w:rsidR="00AB504D" w:rsidRDefault="00AB504D" w:rsidP="005641B7">
      <w:pPr>
        <w:jc w:val="both"/>
      </w:pPr>
      <w:r>
        <w:t>___</w:t>
      </w:r>
      <w:r>
        <w:rPr>
          <w:u w:val="single"/>
        </w:rPr>
        <w:t xml:space="preserve">  квартира</w:t>
      </w:r>
      <w:r>
        <w:t>________________________    ___</w:t>
      </w:r>
      <w:r>
        <w:rPr>
          <w:u w:val="single"/>
        </w:rPr>
        <w:t>___30</w:t>
      </w:r>
      <w:r>
        <w:t>_______             ____</w:t>
      </w:r>
      <w:r>
        <w:rPr>
          <w:u w:val="single"/>
        </w:rPr>
        <w:t>Россия</w:t>
      </w:r>
      <w:r>
        <w:t>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  <w:r>
        <w:t>_________________________________    __________________              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объекта недвижимости)          (площадь)                         (страна расположения)</w:t>
      </w: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2. Сотрудник имеет на праве собственности следующие транспортные средства:</w:t>
      </w:r>
    </w:p>
    <w:p w:rsidR="00AB504D" w:rsidRDefault="00AB504D" w:rsidP="005641B7">
      <w:pPr>
        <w:jc w:val="both"/>
      </w:pPr>
      <w:r>
        <w:t>______</w:t>
      </w:r>
      <w:r>
        <w:rPr>
          <w:u w:val="single"/>
        </w:rPr>
        <w:t xml:space="preserve">       не имеет         </w:t>
      </w:r>
      <w:r>
        <w:t>________                     ________</w:t>
      </w:r>
      <w:r>
        <w:rPr>
          <w:u w:val="single"/>
        </w:rPr>
        <w:t xml:space="preserve">                                           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  <w:r>
        <w:t>_________________________________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 xml:space="preserve">Его (ее) </w:t>
      </w:r>
      <w:r>
        <w:rPr>
          <w:u w:val="single"/>
        </w:rPr>
        <w:t>супруга</w:t>
      </w:r>
      <w:r>
        <w:t xml:space="preserve"> (супруг) имеет на праве собственности следующие транспортные средства:</w:t>
      </w:r>
    </w:p>
    <w:p w:rsidR="00AB504D" w:rsidRDefault="00AB504D" w:rsidP="005641B7">
      <w:pPr>
        <w:jc w:val="both"/>
      </w:pPr>
      <w:r>
        <w:t>________</w:t>
      </w:r>
      <w:r>
        <w:rPr>
          <w:u w:val="single"/>
        </w:rPr>
        <w:t xml:space="preserve"> не имеет___________</w:t>
      </w:r>
      <w:r>
        <w:t>______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  <w:r>
        <w:t>_________________________________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</w:p>
    <w:p w:rsidR="00AB504D" w:rsidRDefault="00AB504D" w:rsidP="005641B7">
      <w:pPr>
        <w:jc w:val="both"/>
      </w:pPr>
    </w:p>
    <w:p w:rsidR="00AB504D" w:rsidRDefault="00AB504D" w:rsidP="005641B7">
      <w:pPr>
        <w:ind w:firstLine="720"/>
        <w:jc w:val="both"/>
      </w:pPr>
      <w:r>
        <w:t>Его (ее) несовершеннолетние дети имеют на праве собственности следующие транспортные средства:</w:t>
      </w:r>
    </w:p>
    <w:p w:rsidR="00AB504D" w:rsidRDefault="00AB504D" w:rsidP="005641B7">
      <w:pPr>
        <w:jc w:val="both"/>
      </w:pPr>
      <w:r>
        <w:rPr>
          <w:u w:val="single"/>
        </w:rPr>
        <w:t xml:space="preserve">                       не имеют</w:t>
      </w:r>
      <w:r>
        <w:t>______________  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jc w:val="both"/>
      </w:pPr>
      <w:r>
        <w:t>_________________________________               _____________________________________</w:t>
      </w:r>
    </w:p>
    <w:p w:rsidR="00AB504D" w:rsidRDefault="00AB504D" w:rsidP="005641B7">
      <w:pPr>
        <w:jc w:val="center"/>
        <w:rPr>
          <w:sz w:val="20"/>
          <w:szCs w:val="20"/>
        </w:rPr>
      </w:pPr>
      <w:r>
        <w:rPr>
          <w:sz w:val="20"/>
          <w:szCs w:val="20"/>
        </w:rPr>
        <w:t>(вид транспортного средства)                                  (марка транспортного средства)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  <w:r>
        <w:t>3. Декларированный годовой доход сотрудника составляет __</w:t>
      </w:r>
      <w:r>
        <w:rPr>
          <w:u w:val="single"/>
        </w:rPr>
        <w:t xml:space="preserve">411362,63   </w:t>
      </w:r>
      <w:r>
        <w:t>рублей.</w:t>
      </w:r>
    </w:p>
    <w:p w:rsidR="00AB504D" w:rsidRDefault="00AB504D" w:rsidP="005641B7">
      <w:pPr>
        <w:ind w:firstLine="720"/>
        <w:jc w:val="both"/>
      </w:pPr>
      <w:r>
        <w:t>Декларированный годовой доход его (ее) супруги (супруга) составляет _</w:t>
      </w:r>
      <w:r>
        <w:rPr>
          <w:u w:val="single"/>
        </w:rPr>
        <w:t xml:space="preserve">115078,97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__рублей.</w:t>
      </w:r>
    </w:p>
    <w:p w:rsidR="00AB504D" w:rsidRDefault="00AB504D" w:rsidP="005641B7">
      <w:pPr>
        <w:ind w:firstLine="720"/>
        <w:jc w:val="both"/>
      </w:pPr>
      <w:r>
        <w:t xml:space="preserve">Декларированный годовой доход его (ее) несовершеннолетних детей составляет </w:t>
      </w:r>
      <w:r>
        <w:rPr>
          <w:u w:val="single"/>
        </w:rPr>
        <w:t>0,00</w:t>
      </w:r>
      <w:r>
        <w:t>_________рублей.</w:t>
      </w:r>
    </w:p>
    <w:p w:rsidR="00AB504D" w:rsidRDefault="00AB504D" w:rsidP="005641B7">
      <w:pPr>
        <w:ind w:firstLine="720"/>
        <w:jc w:val="both"/>
      </w:pPr>
    </w:p>
    <w:p w:rsidR="00AB504D" w:rsidRDefault="00AB504D" w:rsidP="005641B7">
      <w:pPr>
        <w:ind w:firstLine="720"/>
        <w:jc w:val="both"/>
      </w:pPr>
    </w:p>
    <w:p w:rsidR="00AB504D" w:rsidRDefault="00AB504D">
      <w:pPr>
        <w:ind w:firstLine="720"/>
        <w:jc w:val="both"/>
      </w:pPr>
    </w:p>
    <w:sectPr w:rsidR="00AB504D" w:rsidSect="00C404E4">
      <w:headerReference w:type="default" r:id="rId6"/>
      <w:footerReference w:type="default" r:id="rId7"/>
      <w:pgSz w:w="11905" w:h="16837"/>
      <w:pgMar w:top="709" w:right="926" w:bottom="1410" w:left="1440" w:header="1134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04D" w:rsidRDefault="00AB504D">
      <w:r>
        <w:separator/>
      </w:r>
    </w:p>
  </w:endnote>
  <w:endnote w:type="continuationSeparator" w:id="1">
    <w:p w:rsidR="00AB504D" w:rsidRDefault="00AB5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04D" w:rsidRDefault="00AB50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04D" w:rsidRDefault="00AB504D">
      <w:r>
        <w:separator/>
      </w:r>
    </w:p>
  </w:footnote>
  <w:footnote w:type="continuationSeparator" w:id="1">
    <w:p w:rsidR="00AB504D" w:rsidRDefault="00AB50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04D" w:rsidRDefault="00AB504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19AC"/>
    <w:rsid w:val="00054421"/>
    <w:rsid w:val="00055C14"/>
    <w:rsid w:val="00056287"/>
    <w:rsid w:val="00073D7A"/>
    <w:rsid w:val="0009706D"/>
    <w:rsid w:val="000B7AEB"/>
    <w:rsid w:val="000E2A75"/>
    <w:rsid w:val="00175B99"/>
    <w:rsid w:val="00195421"/>
    <w:rsid w:val="00235084"/>
    <w:rsid w:val="00244612"/>
    <w:rsid w:val="00264E6A"/>
    <w:rsid w:val="00265459"/>
    <w:rsid w:val="0026736E"/>
    <w:rsid w:val="002719AC"/>
    <w:rsid w:val="00282E24"/>
    <w:rsid w:val="002A3BAE"/>
    <w:rsid w:val="002E7F61"/>
    <w:rsid w:val="00327A36"/>
    <w:rsid w:val="003A3BE2"/>
    <w:rsid w:val="003F0040"/>
    <w:rsid w:val="00433BEA"/>
    <w:rsid w:val="00475CC4"/>
    <w:rsid w:val="004817F1"/>
    <w:rsid w:val="00496CF5"/>
    <w:rsid w:val="004B6619"/>
    <w:rsid w:val="004C40EE"/>
    <w:rsid w:val="004C4C0E"/>
    <w:rsid w:val="005003AE"/>
    <w:rsid w:val="005641B7"/>
    <w:rsid w:val="00580F64"/>
    <w:rsid w:val="00595E91"/>
    <w:rsid w:val="00597D29"/>
    <w:rsid w:val="0060042F"/>
    <w:rsid w:val="00610E15"/>
    <w:rsid w:val="00615A20"/>
    <w:rsid w:val="0062134D"/>
    <w:rsid w:val="00632825"/>
    <w:rsid w:val="00673596"/>
    <w:rsid w:val="006758CF"/>
    <w:rsid w:val="006A7B28"/>
    <w:rsid w:val="006B3FC0"/>
    <w:rsid w:val="006D51FA"/>
    <w:rsid w:val="006D55C8"/>
    <w:rsid w:val="00731DF8"/>
    <w:rsid w:val="007E4631"/>
    <w:rsid w:val="007E7833"/>
    <w:rsid w:val="00811E84"/>
    <w:rsid w:val="008361E8"/>
    <w:rsid w:val="008900BC"/>
    <w:rsid w:val="008B7AFF"/>
    <w:rsid w:val="008D25CD"/>
    <w:rsid w:val="009045F0"/>
    <w:rsid w:val="00906C7C"/>
    <w:rsid w:val="009412BE"/>
    <w:rsid w:val="009468D9"/>
    <w:rsid w:val="009773CA"/>
    <w:rsid w:val="00987917"/>
    <w:rsid w:val="009E6F1A"/>
    <w:rsid w:val="00A82EAF"/>
    <w:rsid w:val="00A97E24"/>
    <w:rsid w:val="00AB504D"/>
    <w:rsid w:val="00AC1F54"/>
    <w:rsid w:val="00AD7EF4"/>
    <w:rsid w:val="00B17C20"/>
    <w:rsid w:val="00B33846"/>
    <w:rsid w:val="00B33A71"/>
    <w:rsid w:val="00B46B0C"/>
    <w:rsid w:val="00B7197D"/>
    <w:rsid w:val="00B93621"/>
    <w:rsid w:val="00B93D4F"/>
    <w:rsid w:val="00BB1B8A"/>
    <w:rsid w:val="00C404E4"/>
    <w:rsid w:val="00C57D07"/>
    <w:rsid w:val="00CB1EC0"/>
    <w:rsid w:val="00CD7036"/>
    <w:rsid w:val="00CE4714"/>
    <w:rsid w:val="00D57E71"/>
    <w:rsid w:val="00D706AF"/>
    <w:rsid w:val="00D74C8F"/>
    <w:rsid w:val="00E17E68"/>
    <w:rsid w:val="00E21F12"/>
    <w:rsid w:val="00E43E98"/>
    <w:rsid w:val="00E7278F"/>
    <w:rsid w:val="00EB7AB7"/>
    <w:rsid w:val="00EE1AD6"/>
    <w:rsid w:val="00EF47FC"/>
    <w:rsid w:val="00F133D2"/>
    <w:rsid w:val="00F23A95"/>
    <w:rsid w:val="00F47AC0"/>
    <w:rsid w:val="00F61EA7"/>
    <w:rsid w:val="00F73A25"/>
    <w:rsid w:val="00F7636E"/>
    <w:rsid w:val="00F77779"/>
    <w:rsid w:val="00FD3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E71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Основной шрифт абзаца1"/>
    <w:uiPriority w:val="99"/>
    <w:rsid w:val="00D57E71"/>
  </w:style>
  <w:style w:type="character" w:styleId="PageNumber">
    <w:name w:val="page number"/>
    <w:basedOn w:val="1"/>
    <w:uiPriority w:val="99"/>
    <w:rsid w:val="00D57E71"/>
  </w:style>
  <w:style w:type="paragraph" w:customStyle="1" w:styleId="a">
    <w:name w:val="Заголовок"/>
    <w:basedOn w:val="Normal"/>
    <w:next w:val="BodyText"/>
    <w:uiPriority w:val="99"/>
    <w:rsid w:val="00D57E7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57E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63AD"/>
    <w:rPr>
      <w:sz w:val="24"/>
      <w:szCs w:val="24"/>
      <w:lang w:eastAsia="ar-SA"/>
    </w:rPr>
  </w:style>
  <w:style w:type="paragraph" w:styleId="List">
    <w:name w:val="List"/>
    <w:basedOn w:val="BodyText"/>
    <w:uiPriority w:val="99"/>
    <w:rsid w:val="00D57E71"/>
    <w:rPr>
      <w:rFonts w:ascii="Arial" w:hAnsi="Arial" w:cs="Arial"/>
    </w:rPr>
  </w:style>
  <w:style w:type="paragraph" w:customStyle="1" w:styleId="10">
    <w:name w:val="Название1"/>
    <w:basedOn w:val="Normal"/>
    <w:uiPriority w:val="99"/>
    <w:rsid w:val="00D57E71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11">
    <w:name w:val="Указатель1"/>
    <w:basedOn w:val="Normal"/>
    <w:uiPriority w:val="99"/>
    <w:rsid w:val="00D57E71"/>
    <w:pPr>
      <w:suppressLineNumbers/>
    </w:pPr>
    <w:rPr>
      <w:rFonts w:ascii="Arial" w:hAnsi="Arial" w:cs="Arial"/>
    </w:rPr>
  </w:style>
  <w:style w:type="paragraph" w:styleId="Header">
    <w:name w:val="header"/>
    <w:basedOn w:val="Normal"/>
    <w:link w:val="HeaderChar"/>
    <w:uiPriority w:val="99"/>
    <w:rsid w:val="00D57E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63AD"/>
    <w:rPr>
      <w:sz w:val="24"/>
      <w:szCs w:val="24"/>
      <w:lang w:eastAsia="ar-SA"/>
    </w:rPr>
  </w:style>
  <w:style w:type="paragraph" w:customStyle="1" w:styleId="a0">
    <w:name w:val="Содержимое врезки"/>
    <w:basedOn w:val="BodyText"/>
    <w:uiPriority w:val="99"/>
    <w:rsid w:val="00D57E71"/>
  </w:style>
  <w:style w:type="paragraph" w:styleId="Footer">
    <w:name w:val="footer"/>
    <w:basedOn w:val="Normal"/>
    <w:link w:val="FooterChar"/>
    <w:uiPriority w:val="99"/>
    <w:rsid w:val="00D57E71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63AD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7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68</Pages>
  <Words>28918</Words>
  <Characters>-32766</Characters>
  <Application>Microsoft Office Outlook</Application>
  <DocSecurity>0</DocSecurity>
  <Lines>0</Lines>
  <Paragraphs>0</Paragraphs>
  <ScaleCrop>false</ScaleCrop>
  <Company>kifsin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1</dc:creator>
  <cp:keywords/>
  <dc:description/>
  <cp:lastModifiedBy>400</cp:lastModifiedBy>
  <cp:revision>7</cp:revision>
  <dcterms:created xsi:type="dcterms:W3CDTF">2013-04-02T10:56:00Z</dcterms:created>
  <dcterms:modified xsi:type="dcterms:W3CDTF">2013-04-24T07:37:00Z</dcterms:modified>
</cp:coreProperties>
</file>