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56" w:rsidRDefault="003C7956" w:rsidP="00C55B53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C55B53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02AFF" w:rsidTr="00DF222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02AFF" w:rsidRDefault="003C7956" w:rsidP="00DF2221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302AFF" w:rsidRDefault="003C7956" w:rsidP="00DF222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02AFF">
              <w:rPr>
                <w:sz w:val="26"/>
                <w:szCs w:val="26"/>
                <w:lang w:eastAsia="en-US"/>
              </w:rPr>
              <w:t xml:space="preserve">Андрейченко  Андрей  Викторович   </w:t>
            </w:r>
          </w:p>
        </w:tc>
      </w:tr>
    </w:tbl>
    <w:p w:rsidR="003C7956" w:rsidRDefault="003C7956" w:rsidP="00C55B53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C55B5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02AFF" w:rsidTr="00DF222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02AFF" w:rsidRDefault="003C7956" w:rsidP="000D6EC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02AFF">
              <w:rPr>
                <w:sz w:val="26"/>
                <w:szCs w:val="26"/>
                <w:lang w:eastAsia="en-US"/>
              </w:rPr>
              <w:t xml:space="preserve">   Инспектор дежурный</w:t>
            </w:r>
          </w:p>
        </w:tc>
      </w:tr>
    </w:tbl>
    <w:p w:rsidR="003C7956" w:rsidRDefault="003C7956" w:rsidP="00C55B53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0D6ECA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D6ECA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02AFF" w:rsidTr="00DF222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02AFF" w:rsidTr="00DF222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индивидуальная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D6ECA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02AFF" w:rsidTr="00DF222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02AFF" w:rsidTr="00DF222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D6ECA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02AFF" w:rsidTr="00DF2221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rPr>
          <w:sz w:val="24"/>
          <w:szCs w:val="24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02AFF" w:rsidTr="00DF22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0D6ECA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02AFF" w:rsidTr="00DF222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ind w:firstLine="709"/>
        <w:rPr>
          <w:sz w:val="24"/>
          <w:szCs w:val="24"/>
        </w:rPr>
      </w:pPr>
    </w:p>
    <w:p w:rsidR="003C7956" w:rsidRDefault="003C7956" w:rsidP="00C55B53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C55B53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02AFF" w:rsidTr="00DF22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rPr>
          <w:sz w:val="24"/>
          <w:szCs w:val="24"/>
        </w:rPr>
      </w:pPr>
    </w:p>
    <w:p w:rsidR="003C7956" w:rsidRDefault="003C7956" w:rsidP="00C55B53">
      <w:pPr>
        <w:pStyle w:val="BodyText3"/>
        <w:rPr>
          <w:sz w:val="24"/>
          <w:szCs w:val="24"/>
        </w:rPr>
      </w:pPr>
    </w:p>
    <w:p w:rsidR="003C7956" w:rsidRDefault="003C7956" w:rsidP="00C55B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02AFF" w:rsidTr="00DF22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02AFF" w:rsidTr="00DF222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02AFF" w:rsidTr="00DF222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C55B53">
      <w:pPr>
        <w:pStyle w:val="BodyText3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02AFF" w:rsidTr="00DF222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480140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HONDA CR-V </w:t>
            </w:r>
          </w:p>
        </w:tc>
      </w:tr>
      <w:tr w:rsidR="003C7956" w:rsidRPr="00302AFF" w:rsidTr="00DF222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02AFF" w:rsidTr="00DF222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302AFF" w:rsidTr="00DF222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02AFF" w:rsidTr="00DF222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02AFF" w:rsidTr="00DF222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DF2221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480140">
        <w:rPr>
          <w:sz w:val="26"/>
          <w:szCs w:val="26"/>
          <w:u w:val="single"/>
        </w:rPr>
        <w:t>415 618,00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480140">
        <w:rPr>
          <w:sz w:val="26"/>
          <w:szCs w:val="26"/>
          <w:u w:val="single"/>
        </w:rPr>
        <w:t>204 000,00</w:t>
      </w:r>
      <w:r>
        <w:rPr>
          <w:sz w:val="26"/>
          <w:szCs w:val="26"/>
        </w:rPr>
        <w:t xml:space="preserve"> рублей.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p w:rsidR="003C7956" w:rsidRDefault="003C7956" w:rsidP="00C55B53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231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231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231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Андриянова Марина Николаевна</w:t>
            </w:r>
            <w:r w:rsidRPr="0062319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231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231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23199">
              <w:rPr>
                <w:sz w:val="26"/>
                <w:szCs w:val="26"/>
                <w:lang w:eastAsia="en-US"/>
              </w:rPr>
              <w:t xml:space="preserve">   Заместитель главного бухгалтера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D1F7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231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231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D1F7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231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231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D1F7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231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231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D1F7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23199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231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231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231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231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231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231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231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D1F7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Peugeot 206</w:t>
            </w:r>
          </w:p>
        </w:tc>
      </w:tr>
      <w:tr w:rsidR="003C7956" w:rsidRPr="006231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231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231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249714,76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607399,87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11770C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1770C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11770C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Бисембаева Анастасия Хайруллаевна</w:t>
            </w:r>
            <w:r w:rsidRPr="0011770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11770C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1770C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1770C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Старший и</w:t>
            </w:r>
            <w:r w:rsidRPr="0011770C">
              <w:rPr>
                <w:sz w:val="26"/>
                <w:szCs w:val="26"/>
                <w:lang w:eastAsia="en-US"/>
              </w:rPr>
              <w:t>нспектор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11770C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11770C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11770C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1770C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1770C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EA1E6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2109</w:t>
            </w:r>
          </w:p>
        </w:tc>
      </w:tr>
      <w:tr w:rsidR="003C7956" w:rsidRPr="0011770C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1770C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11770C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1770C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1770C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B528C3">
        <w:rPr>
          <w:sz w:val="26"/>
          <w:szCs w:val="26"/>
          <w:u w:val="single"/>
        </w:rPr>
        <w:t>3</w:t>
      </w:r>
      <w:r>
        <w:rPr>
          <w:sz w:val="26"/>
          <w:szCs w:val="26"/>
          <w:u w:val="single"/>
        </w:rPr>
        <w:t>58</w:t>
      </w:r>
      <w:r w:rsidRPr="00B528C3">
        <w:rPr>
          <w:sz w:val="26"/>
          <w:szCs w:val="26"/>
          <w:u w:val="single"/>
        </w:rPr>
        <w:t> </w:t>
      </w:r>
      <w:r>
        <w:rPr>
          <w:sz w:val="26"/>
          <w:szCs w:val="26"/>
          <w:u w:val="single"/>
        </w:rPr>
        <w:t>984</w:t>
      </w:r>
      <w:r w:rsidRPr="00B528C3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 xml:space="preserve">82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B528C3"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B6B9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B6B9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3B6B9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B6B93">
              <w:rPr>
                <w:sz w:val="26"/>
                <w:szCs w:val="26"/>
                <w:lang w:eastAsia="en-US"/>
              </w:rPr>
              <w:t xml:space="preserve">Блощаненко Денис Анатольевич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B6B9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B6B9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B6B93">
              <w:rPr>
                <w:sz w:val="26"/>
                <w:szCs w:val="26"/>
                <w:lang w:eastAsia="en-US"/>
              </w:rPr>
              <w:t>Старший инспектор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312F9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B6B9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312F9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B6B9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312F9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B6B9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312F9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B6B9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B6B9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3B6B9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B6B9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3B6B9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B6B9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3B6B9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B6B9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B6B9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D312F9">
        <w:rPr>
          <w:sz w:val="26"/>
          <w:szCs w:val="26"/>
          <w:u w:val="single"/>
        </w:rPr>
        <w:t>389 458,00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232 006,00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C314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14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C314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C314B">
              <w:rPr>
                <w:sz w:val="26"/>
                <w:szCs w:val="26"/>
                <w:lang w:eastAsia="en-US"/>
              </w:rPr>
              <w:t xml:space="preserve">Борзенко Николай </w:t>
            </w:r>
            <w:r>
              <w:rPr>
                <w:sz w:val="26"/>
                <w:szCs w:val="26"/>
                <w:lang w:eastAsia="en-US"/>
              </w:rPr>
              <w:t xml:space="preserve">Владимирович </w:t>
            </w:r>
            <w:r w:rsidRPr="00EC314B">
              <w:rPr>
                <w:sz w:val="26"/>
                <w:szCs w:val="26"/>
                <w:lang w:eastAsia="en-US"/>
              </w:rPr>
              <w:t xml:space="preserve">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C314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14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C314B">
              <w:rPr>
                <w:sz w:val="26"/>
                <w:szCs w:val="26"/>
                <w:lang w:eastAsia="en-US"/>
              </w:rPr>
              <w:t xml:space="preserve">  Оперативный дежурный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C314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C314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C314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C314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85.05pt;margin-top:19.3pt;width:19.75pt;height:1in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Text Box 2" o:spid="_x0000_s1027" type="#_x0000_t202" style="position:absolute;left:0;text-align:left;margin-left:-85.05pt;margin-top:-.15pt;width:19.75pt;height:1in;z-index:251616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C314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C314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C314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HYNDAI Tucson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C7956" w:rsidRPr="00EC314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C314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C314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C314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C314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8D33B3">
        <w:rPr>
          <w:sz w:val="26"/>
          <w:szCs w:val="26"/>
          <w:u w:val="single"/>
        </w:rPr>
        <w:t>398</w:t>
      </w:r>
      <w:r>
        <w:rPr>
          <w:sz w:val="26"/>
          <w:szCs w:val="26"/>
          <w:u w:val="single"/>
          <w:lang w:val="en-US"/>
        </w:rPr>
        <w:t> </w:t>
      </w:r>
      <w:r>
        <w:rPr>
          <w:sz w:val="26"/>
          <w:szCs w:val="26"/>
          <w:u w:val="single"/>
        </w:rPr>
        <w:t xml:space="preserve">200,00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176 633,00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C55B53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Борискина Наталья Юрьевна </w:t>
            </w:r>
            <w:r w:rsidRPr="008F4C07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F4C07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938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tabs>
                <w:tab w:val="left" w:pos="2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828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57BCD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57BCD">
              <w:rPr>
                <w:sz w:val="24"/>
                <w:szCs w:val="24"/>
                <w:lang w:eastAsia="en-US"/>
              </w:rPr>
              <w:t>35,3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57BCD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35,8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57BCD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28" type="#_x0000_t202" style="position:absolute;left:0;text-align:left;margin-left:-85.05pt;margin-top:19.3pt;width:19.75pt;height:1in;z-index:251619840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-85.05pt;margin-top:-.15pt;width:19.75pt;height:1in;z-index:251618816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785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НИВА-ШЕВРОЛЕ</w:t>
            </w:r>
          </w:p>
        </w:tc>
      </w:tr>
      <w:tr w:rsidR="003C7956" w:rsidRPr="008F4C07" w:rsidTr="00B00F97">
        <w:trPr>
          <w:jc w:val="center"/>
        </w:trPr>
        <w:tc>
          <w:tcPr>
            <w:tcW w:w="4785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3C7956" w:rsidRPr="008F4C07" w:rsidTr="00B00F97">
        <w:trPr>
          <w:jc w:val="center"/>
        </w:trPr>
        <w:tc>
          <w:tcPr>
            <w:tcW w:w="4785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left w:val="nil"/>
              <w:right w:val="nil"/>
            </w:tcBorders>
          </w:tcPr>
          <w:p w:rsidR="003C7956" w:rsidRPr="00657BC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Тойота-Ленд</w:t>
            </w:r>
          </w:p>
        </w:tc>
      </w:tr>
      <w:tr w:rsidR="003C7956" w:rsidRPr="008F4C07" w:rsidTr="00B00F97">
        <w:trPr>
          <w:jc w:val="center"/>
        </w:trPr>
        <w:tc>
          <w:tcPr>
            <w:tcW w:w="4785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499810,00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___  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Братышев Евгений Владимирович </w:t>
            </w:r>
            <w:r w:rsidRPr="006E19F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совместная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 id="_x0000_s1030" type="#_x0000_t202" style="position:absolute;left:0;text-align:left;margin-left:-99pt;margin-top:1.65pt;width:10.4pt;height:68.7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31" type="#_x0000_t202" style="position:absolute;left:0;text-align:left;margin-left:-108pt;margin-top:8.35pt;width:9pt;height:63.5pt;z-index:251620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27FF1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 xml:space="preserve">745 486,54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247 431,18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75CF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75CF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D75CF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75CF0">
              <w:rPr>
                <w:sz w:val="26"/>
                <w:szCs w:val="26"/>
                <w:lang w:eastAsia="en-US"/>
              </w:rPr>
              <w:t xml:space="preserve">Буц Андрей Александрович 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75CF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75CF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75CF0">
              <w:rPr>
                <w:sz w:val="26"/>
                <w:szCs w:val="26"/>
                <w:lang w:eastAsia="en-US"/>
              </w:rPr>
              <w:t xml:space="preserve">  Дежурный инспектор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75CF0" w:rsidTr="00B00F97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75CF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75CF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D75CF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32" type="#_x0000_t202" style="position:absolute;left:0;text-align:left;margin-left:-85.05pt;margin-top:19.3pt;width:19.75pt;height:1in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33" type="#_x0000_t202" style="position:absolute;left:0;text-align:left;margin-left:-85.05pt;margin-top:-.15pt;width:19.75pt;height:1in;z-index:251622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75CF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D75CF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75CF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Opel Astra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C7956" w:rsidRPr="00D75CF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75CF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D75CF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75CF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75CF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251C48">
        <w:rPr>
          <w:sz w:val="26"/>
          <w:szCs w:val="26"/>
          <w:u w:val="single"/>
        </w:rPr>
        <w:t>402</w:t>
      </w:r>
      <w:r>
        <w:rPr>
          <w:sz w:val="26"/>
          <w:szCs w:val="26"/>
          <w:u w:val="single"/>
        </w:rPr>
        <w:t xml:space="preserve"> 266,14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180 000,00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Власова Елена Викторовна</w:t>
            </w:r>
            <w:r w:rsidRPr="002E5EB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медицинской части</w:t>
            </w:r>
            <w:r w:rsidRPr="002E5EB9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34" type="#_x0000_t202" style="position:absolute;left:0;text-align:left;margin-left:-85.05pt;margin-top:19.3pt;width:19.75pt;height:1in;z-index:251625984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35" type="#_x0000_t202" style="position:absolute;left:0;text-align:left;margin-left:-85.05pt;margin-top:-.15pt;width:19.75pt;height:1in;z-index:251624960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B26CE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454 236,30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не имеет 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6261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6261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56261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6261B">
              <w:rPr>
                <w:sz w:val="26"/>
                <w:szCs w:val="26"/>
                <w:lang w:eastAsia="en-US"/>
              </w:rPr>
              <w:t xml:space="preserve">Вятчинина Оксана Анатольевна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6261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6261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инженер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6261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6261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56261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2C0F0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56261B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36" type="#_x0000_t202" style="position:absolute;left:0;text-align:left;margin-left:-85.05pt;margin-top:19.3pt;width:19.75pt;height:1in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37" type="#_x0000_t202" style="position:absolute;left:0;text-align:left;margin-left:-85.05pt;margin-top:-.15pt;width:19.75pt;height:1in;z-index:251627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6261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56261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6261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EB53C5">
              <w:rPr>
                <w:sz w:val="24"/>
                <w:szCs w:val="24"/>
                <w:lang w:val="en-US" w:eastAsia="en-US"/>
              </w:rPr>
              <w:t>Toyota Corolla</w:t>
            </w:r>
          </w:p>
        </w:tc>
      </w:tr>
      <w:tr w:rsidR="003C7956" w:rsidRPr="0056261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6261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56261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6261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6261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Pr="00EB53C5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51 834, 00 </w:t>
      </w:r>
      <w:r w:rsidRPr="00EB53C5"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EB53C5">
        <w:rPr>
          <w:sz w:val="26"/>
          <w:szCs w:val="26"/>
          <w:u w:val="single"/>
        </w:rPr>
        <w:t>459 846,00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B509CE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09CE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B509CE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Вятчинин Александр Геннадьевич </w:t>
            </w:r>
            <w:r w:rsidRPr="00B509C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B509CE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09CE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B509CE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 xml:space="preserve">индивидуальная 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E311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B509CE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B509CE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E311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B509CE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E311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B509CE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B509CE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516"/>
        <w:gridCol w:w="2864"/>
        <w:gridCol w:w="3191"/>
      </w:tblGrid>
      <w:tr w:rsidR="003C7956" w:rsidRPr="00B509CE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индивидуальная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B509CE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38" type="#_x0000_t202" style="position:absolute;left:0;text-align:left;margin-left:-85.05pt;margin-top:19.3pt;width:19.75pt;height:1in;z-index:251630080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B509CE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39" type="#_x0000_t202" style="position:absolute;left:0;text-align:left;margin-left:-85.05pt;margin-top:-.15pt;width:19.75pt;height:1in;z-index:251629056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516"/>
        <w:gridCol w:w="2864"/>
        <w:gridCol w:w="3191"/>
      </w:tblGrid>
      <w:tr w:rsidR="003C7956" w:rsidRPr="00B509CE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индивидуальная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B509CE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B509CE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B509CE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B509CE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1E3112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TOYOTA Corolla </w:t>
            </w:r>
          </w:p>
        </w:tc>
      </w:tr>
      <w:tr w:rsidR="003C7956" w:rsidRPr="00B509CE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B509CE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B509CE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459846,00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51 834,00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E5EB9">
              <w:rPr>
                <w:sz w:val="26"/>
                <w:szCs w:val="26"/>
                <w:lang w:eastAsia="en-US"/>
              </w:rPr>
              <w:t xml:space="preserve">Илюхина Елена Владимировна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E5EB9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  <w:r>
              <w:rPr>
                <w:sz w:val="26"/>
                <w:szCs w:val="26"/>
                <w:lang w:eastAsia="en-US"/>
              </w:rPr>
              <w:t>больницы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2E5EB9" w:rsidTr="008B211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8B211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8B211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совместная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8B211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8B211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8B211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C51E3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совместная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 индивидуальный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8B211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8B211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40" type="#_x0000_t202" style="position:absolute;left:0;text-align:left;margin-left:-85.05pt;margin-top:19.3pt;width:19.75pt;height:1in;z-index:251632128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41" type="#_x0000_t202" style="position:absolute;left:0;text-align:left;margin-left:-85.05pt;margin-top:-.15pt;width:19.75pt;height:1in;z-index:251631104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233A0C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Toyota sprinter – </w:t>
            </w:r>
            <w:r>
              <w:rPr>
                <w:sz w:val="24"/>
                <w:szCs w:val="24"/>
                <w:lang w:eastAsia="en-US"/>
              </w:rPr>
              <w:t>1993 г.</w:t>
            </w: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483 346,66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</w:t>
      </w:r>
      <w:r w:rsidRPr="00F1560C">
        <w:rPr>
          <w:sz w:val="26"/>
          <w:szCs w:val="26"/>
          <w:u w:val="single"/>
        </w:rPr>
        <w:t>120 820, 75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Исаков Вадим Геннадьевич</w:t>
            </w:r>
            <w:r w:rsidRPr="00C62C0B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C0B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42" type="#_x0000_t202" style="position:absolute;left:0;text-align:left;margin-left:-85.05pt;margin-top:19.3pt;width:19.75pt;height:1in;z-index:251634176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43" type="#_x0000_t202" style="position:absolute;left:0;text-align:left;margin-left:-85.05pt;margin-top:-.15pt;width:19.75pt;height:1in;z-index:251633152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444575,86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00,0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D2A4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D2A4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CD2A4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Кирсанов Евгений Михайлович</w:t>
            </w:r>
            <w:r w:rsidRPr="00CD2A4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D2A4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D2A4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D2A40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Оперативный дежурный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964A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D2A4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964A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D2A40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964A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D2A4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D2A4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44" type="#_x0000_t202" style="position:absolute;left:0;text-align:left;margin-left:-85.05pt;margin-top:19.3pt;width:19.75pt;height:1in;z-index:251636224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45" type="#_x0000_t202" style="position:absolute;left:0;text-align:left;margin-left:-85.05pt;margin-top:-.15pt;width:19.75pt;height:1in;z-index:251635200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D2A4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D2A4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D2A4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21012</w:t>
            </w:r>
          </w:p>
        </w:tc>
      </w:tr>
      <w:tr w:rsidR="003C7956" w:rsidRPr="00CD2A4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D2A4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D2A4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D2A4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D2A4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459371,00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643847,00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Коняхина Екатерина Игоревна 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старший юрисконсульт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46" type="#_x0000_t202" style="position:absolute;left:0;text-align:left;margin-left:-85.05pt;margin-top:19.3pt;width:19.75pt;height:1in;z-index:251638272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47" type="#_x0000_t202" style="position:absolute;left:0;text-align:left;margin-left:-85.05pt;margin-top:-.15pt;width:19.75pt;height:1in;z-index:251637248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339 667,22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не имеет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C0E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Копцев Илья Владимирович </w:t>
            </w:r>
            <w:r w:rsidRPr="00DC0E9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C0E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C0E99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48" type="#_x0000_t202" style="position:absolute;left:0;text-align:left;margin-left:-85.05pt;margin-top:19.3pt;width:19.75pt;height:1in;z-index:251640320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49" type="#_x0000_t202" style="position:absolute;left:0;text-align:left;margin-left:-85.05pt;margin-top:-.15pt;width:19.75pt;height:1in;z-index:251639296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459417,83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Костенков Сергей Николаевич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 id="_x0000_s1050" type="#_x0000_t202" style="position:absolute;left:0;text-align:left;margin-left:-99pt;margin-top:1.65pt;width:10.4pt;height:68.7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51" type="#_x0000_t202" style="position:absolute;left:0;text-align:left;margin-left:-108pt;margin-top:8.35pt;width:9pt;height:63.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MAZDA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Pr="00D27598">
        <w:rPr>
          <w:sz w:val="26"/>
          <w:szCs w:val="26"/>
          <w:u w:val="single"/>
        </w:rPr>
        <w:t>670684,39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344809,92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7435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435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7435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74353">
              <w:rPr>
                <w:sz w:val="26"/>
                <w:szCs w:val="26"/>
                <w:lang w:eastAsia="en-US"/>
              </w:rPr>
              <w:t xml:space="preserve">Крутилин Евгений Александрович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7435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435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74353">
              <w:rPr>
                <w:sz w:val="26"/>
                <w:szCs w:val="26"/>
                <w:lang w:eastAsia="en-US"/>
              </w:rPr>
              <w:t xml:space="preserve">   Инспектор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7435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7435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528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67435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52" type="#_x0000_t202" style="position:absolute;left:0;text-align:left;margin-left:-85.05pt;margin-top:19.3pt;width:19.75pt;height:1in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53" type="#_x0000_t202" style="position:absolute;left:0;text-align:left;margin-left:-85.05pt;margin-top:-.15pt;width:19.75pt;height:1in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7435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67435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7435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Mitsybisi Lanser</w:t>
            </w:r>
          </w:p>
        </w:tc>
      </w:tr>
      <w:tr w:rsidR="003C7956" w:rsidRPr="0067435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7435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7435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7435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7435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B528C3">
        <w:rPr>
          <w:sz w:val="26"/>
          <w:szCs w:val="26"/>
          <w:u w:val="single"/>
        </w:rPr>
        <w:t>352 633,00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B528C3"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C0E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Кузнецов Сергей Олегович </w:t>
            </w:r>
            <w:r w:rsidRPr="00DC0E9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DC0E99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DC0E99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C0E99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Квартира</w:t>
            </w:r>
            <w:r>
              <w:rPr>
                <w:sz w:val="24"/>
                <w:szCs w:val="24"/>
                <w:lang w:eastAsia="en-US"/>
              </w:rPr>
              <w:t xml:space="preserve"> долевая</w:t>
            </w:r>
            <w:r w:rsidRPr="006B319E">
              <w:rPr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DC0E99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76C4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54" type="#_x0000_t202" style="position:absolute;left:0;text-align:left;margin-left:-85.05pt;margin-top:19.3pt;width:19.75pt;height:1in;z-index:251646464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55" type="#_x0000_t202" style="position:absolute;left:0;text-align:left;margin-left:-85.05pt;margin-top:-.15pt;width:19.75pt;height:1in;z-index:251645440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DC0E99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DC0E99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9452E5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TOYOTA VITZ </w:t>
            </w: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DC0E99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DC0E99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</w:t>
      </w:r>
      <w:r w:rsidRPr="009452E5">
        <w:rPr>
          <w:sz w:val="26"/>
          <w:szCs w:val="26"/>
          <w:u w:val="single"/>
        </w:rPr>
        <w:t>457</w:t>
      </w:r>
      <w:r>
        <w:rPr>
          <w:sz w:val="26"/>
          <w:szCs w:val="26"/>
          <w:u w:val="single"/>
          <w:lang w:val="en-US"/>
        </w:rPr>
        <w:t> </w:t>
      </w:r>
      <w:r>
        <w:rPr>
          <w:sz w:val="26"/>
          <w:szCs w:val="26"/>
          <w:u w:val="single"/>
        </w:rPr>
        <w:t>995,</w:t>
      </w:r>
      <w:r w:rsidRPr="009452E5">
        <w:rPr>
          <w:sz w:val="26"/>
          <w:szCs w:val="26"/>
          <w:u w:val="single"/>
        </w:rPr>
        <w:t>39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120768,69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0D6D4D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D6D4D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0D6D4D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D6D4D">
              <w:rPr>
                <w:sz w:val="26"/>
                <w:szCs w:val="26"/>
                <w:lang w:eastAsia="en-US"/>
              </w:rPr>
              <w:t xml:space="preserve">Куликов Леонид Иванович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0D6D4D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D6D4D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D6D4D">
              <w:rPr>
                <w:sz w:val="26"/>
                <w:szCs w:val="26"/>
                <w:lang w:eastAsia="en-US"/>
              </w:rPr>
              <w:t xml:space="preserve">  Дежурный инспектор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0D6D4D" w:rsidTr="00B00F97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0D6D4D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0D6D4D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0D6D4D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56" type="#_x0000_t202" style="position:absolute;left:0;text-align:left;margin-left:-85.05pt;margin-top:19.3pt;width:19.75pt;height:1in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57" type="#_x0000_t202" style="position:absolute;left:0;text-align:left;margin-left:-85.05pt;margin-top:-.15pt;width:19.75pt;height:1in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D6D4D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D6D4D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</w:tr>
      <w:tr w:rsidR="003C7956" w:rsidRPr="000D6D4D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D6D4D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0D6D4D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D6D4D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D6D4D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303 211, 22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269 410,84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Кульбежеков Евгений Анатольевич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D0320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отделения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29,1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58" type="#_x0000_t202" style="position:absolute;left:0;text-align:left;margin-left:-85.05pt;margin-top:19.3pt;width:19.75pt;height:1in;z-index:251650560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59" type="#_x0000_t202" style="position:absolute;left:0;text-align:left;margin-left:-85.05pt;margin-top:-.15pt;width:19.75pt;height:1in;z-index:251649536;mso-position-horizontal-relative:text;mso-position-vertical-relative:text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29,1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91335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801348,08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387640,30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F738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F738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5F738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F738F">
              <w:rPr>
                <w:sz w:val="26"/>
                <w:szCs w:val="26"/>
                <w:lang w:eastAsia="en-US"/>
              </w:rPr>
              <w:t xml:space="preserve">Манеев Алексей Александрович 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F738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F738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F738F">
              <w:rPr>
                <w:sz w:val="26"/>
                <w:szCs w:val="26"/>
                <w:lang w:eastAsia="en-US"/>
              </w:rPr>
              <w:t xml:space="preserve">  Помощник оперативного дежурного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5F738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  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F738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F738F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F738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5F738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F738F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500"/>
        <w:gridCol w:w="2872"/>
        <w:gridCol w:w="3199"/>
      </w:tblGrid>
      <w:tr w:rsidR="003C7956" w:rsidRPr="005F738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tabs>
                <w:tab w:val="left" w:pos="1078"/>
                <w:tab w:val="center" w:pos="164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 xml:space="preserve">Не имеет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60" type="#_x0000_t202" style="position:absolute;left:0;text-align:left;margin-left:-85.05pt;margin-top:19.3pt;width:19.75pt;height:1in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F738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61" type="#_x0000_t202" style="position:absolute;left:0;text-align:left;margin-left:-85.05pt;margin-top:-.15pt;width:19.75pt;height:1in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F738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5F738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F738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Nissan Tiida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C7956" w:rsidRPr="005F738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F738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5F738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F738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F738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3F5E91">
        <w:rPr>
          <w:sz w:val="26"/>
          <w:szCs w:val="26"/>
          <w:u w:val="single"/>
        </w:rPr>
        <w:t>360</w:t>
      </w:r>
      <w:r w:rsidRPr="003F5E91">
        <w:rPr>
          <w:sz w:val="26"/>
          <w:szCs w:val="26"/>
          <w:u w:val="single"/>
          <w:lang w:val="en-US"/>
        </w:rPr>
        <w:t> </w:t>
      </w:r>
      <w:r w:rsidRPr="003F5E91">
        <w:rPr>
          <w:sz w:val="26"/>
          <w:szCs w:val="26"/>
          <w:u w:val="single"/>
        </w:rPr>
        <w:t>253, 19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8B2114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E5621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E5621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E5621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E5621">
              <w:rPr>
                <w:sz w:val="26"/>
                <w:szCs w:val="26"/>
                <w:lang w:eastAsia="en-US"/>
              </w:rPr>
              <w:t xml:space="preserve">Марков Антон Юрьевич        </w:t>
            </w:r>
          </w:p>
        </w:tc>
      </w:tr>
    </w:tbl>
    <w:p w:rsidR="003C7956" w:rsidRDefault="003C7956" w:rsidP="008B2114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8B211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E5621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E5621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E5621">
              <w:rPr>
                <w:sz w:val="26"/>
                <w:szCs w:val="26"/>
                <w:lang w:eastAsia="en-US"/>
              </w:rPr>
              <w:t xml:space="preserve">   Помощник оперативного дежурного </w:t>
            </w:r>
          </w:p>
        </w:tc>
      </w:tr>
    </w:tbl>
    <w:p w:rsidR="003C7956" w:rsidRDefault="003C7956" w:rsidP="008B2114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93561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E5621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E5621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93561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E5621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93561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E5621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8B2114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rPr>
          <w:sz w:val="24"/>
          <w:szCs w:val="24"/>
        </w:rPr>
      </w:pPr>
    </w:p>
    <w:p w:rsidR="003C7956" w:rsidRDefault="003C7956" w:rsidP="008B2114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62" type="#_x0000_t202" style="position:absolute;left:0;text-align:left;margin-left:-85.05pt;margin-top:19.3pt;width:19.75pt;height:1in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8B2114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63" type="#_x0000_t202" style="position:absolute;left:0;text-align:left;margin-left:-85.05pt;margin-top:-.15pt;width:19.75pt;height:1in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8B2114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E5621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8B2114">
      <w:pPr>
        <w:pStyle w:val="BodyText3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E5621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</w:tr>
      <w:tr w:rsidR="003C7956" w:rsidRPr="008E5621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E5621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E5621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E5621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E5621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8B2114">
      <w:pPr>
        <w:pStyle w:val="BodyText3"/>
        <w:ind w:firstLine="709"/>
        <w:rPr>
          <w:sz w:val="26"/>
          <w:szCs w:val="26"/>
        </w:rPr>
      </w:pP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154 426, 00 </w:t>
      </w:r>
      <w:r>
        <w:rPr>
          <w:sz w:val="26"/>
          <w:szCs w:val="26"/>
        </w:rPr>
        <w:t>рублей.</w:t>
      </w:r>
    </w:p>
    <w:p w:rsidR="003C7956" w:rsidRDefault="003C7956" w:rsidP="008B2114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8B2114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8B2114">
      <w:pPr>
        <w:pStyle w:val="BodyText3"/>
        <w:ind w:firstLine="709"/>
      </w:pPr>
    </w:p>
    <w:p w:rsidR="003C7956" w:rsidRDefault="003C7956" w:rsidP="008B2114">
      <w:pPr>
        <w:pStyle w:val="BodyText3"/>
        <w:ind w:firstLine="709"/>
      </w:pP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Маслова Нина Алексеевна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Главный бухгалтер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Дом жилой долевая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606 516,03 </w:t>
      </w:r>
      <w:r w:rsidRPr="00D6466B"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  </w:t>
      </w:r>
      <w:r>
        <w:rPr>
          <w:sz w:val="26"/>
          <w:szCs w:val="26"/>
          <w:u w:val="single"/>
        </w:rPr>
        <w:t xml:space="preserve">00,00 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Морозов Евгений Владимирович  </w:t>
            </w:r>
            <w:r w:rsidRPr="006E19F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 xml:space="preserve">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B00F97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3C7956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 id="_x0000_s1064" type="#_x0000_t202" style="position:absolute;left:0;text-align:left;margin-left:-99pt;margin-top:1.65pt;width:10.4pt;height:68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      <v:textbox>
                    <w:txbxContent>
                      <w:p w:rsidR="003C7956" w:rsidRDefault="003C7956" w:rsidP="00B00F97"/>
                    </w:txbxContent>
                  </v:textbox>
                </v:shape>
              </w:pict>
            </w: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65" type="#_x0000_t202" style="position:absolute;left:0;text-align:left;margin-left:-108pt;margin-top:8.35pt;width:9pt;height:6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B00F97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27FF1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Pr="00B12BC9">
        <w:rPr>
          <w:sz w:val="26"/>
          <w:szCs w:val="26"/>
          <w:u w:val="single"/>
        </w:rPr>
        <w:t>650491,52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226594,18</w:t>
      </w:r>
      <w:r>
        <w:rPr>
          <w:sz w:val="26"/>
          <w:szCs w:val="26"/>
        </w:rPr>
        <w:t xml:space="preserve"> 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Муравьев Михаил Николаевич  </w:t>
            </w:r>
            <w:r w:rsidRPr="008F4C07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оперуполномоченный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Секция римского типа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207E6F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B00F97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Секция римского типа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66" type="#_x0000_t202" style="position:absolute;left:0;text-align:left;margin-left:-85.05pt;margin-top:19.3pt;width:19.75pt;height:1in;z-index:251658752">
            <v:textbox>
              <w:txbxContent>
                <w:p w:rsidR="003C7956" w:rsidRDefault="003C7956" w:rsidP="00B00F97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Секция римского типа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67" type="#_x0000_t202" style="position:absolute;left:0;text-align:left;margin-left:-85.05pt;margin-top:-.15pt;width:19.75pt;height:1in;z-index:251657728;mso-position-horizontal-relative:text;mso-position-vertical-relative:text">
                  <v:textbox>
                    <w:txbxContent>
                      <w:p w:rsidR="003C7956" w:rsidRDefault="003C7956" w:rsidP="00B00F97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Форд Фокус</w:t>
            </w:r>
          </w:p>
        </w:tc>
      </w:tr>
      <w:tr w:rsidR="003C7956" w:rsidRPr="008F4C07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F4C07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458 000,00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288 096,53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Назин Александр Николаевич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Главный энергетик 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  <w:r>
              <w:rPr>
                <w:sz w:val="24"/>
                <w:szCs w:val="24"/>
                <w:lang w:eastAsia="en-US"/>
              </w:rPr>
              <w:t>долевой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Дом жилой долевая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  <w:r>
              <w:rPr>
                <w:sz w:val="24"/>
                <w:szCs w:val="24"/>
                <w:lang w:eastAsia="en-US"/>
              </w:rPr>
              <w:t>долевой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Дом жилой долевая  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68" type="#_x0000_t202" style="position:absolute;left:0;text-align:left;margin-left:-85.05pt;margin-top:19.3pt;width:19.75pt;height:1in;z-index:251659776">
            <v:textbox>
              <w:txbxContent>
                <w:p w:rsidR="003C7956" w:rsidRDefault="003C7956" w:rsidP="00B00F97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  <w:r>
              <w:rPr>
                <w:sz w:val="24"/>
                <w:szCs w:val="24"/>
                <w:lang w:eastAsia="en-US"/>
              </w:rPr>
              <w:t>долевой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Дом </w:t>
            </w:r>
            <w:r>
              <w:rPr>
                <w:sz w:val="24"/>
                <w:szCs w:val="24"/>
                <w:lang w:eastAsia="en-US"/>
              </w:rPr>
              <w:t>жилой долевая</w:t>
            </w:r>
            <w:r w:rsidRPr="008D694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8D6940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8D6940"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21043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785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rPr>
          <w:jc w:val="center"/>
        </w:trPr>
        <w:tc>
          <w:tcPr>
            <w:tcW w:w="4785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425 454,13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150268,34</w:t>
      </w:r>
      <w:r>
        <w:rPr>
          <w:sz w:val="26"/>
          <w:szCs w:val="26"/>
        </w:rPr>
        <w:t xml:space="preserve"> 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Никулин Константин Геннадьевич 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D0320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 xml:space="preserve">долевая 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00F9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3D154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HONDA FIT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91335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3D1548">
        <w:rPr>
          <w:sz w:val="26"/>
          <w:szCs w:val="26"/>
          <w:u w:val="single"/>
        </w:rPr>
        <w:t>531</w:t>
      </w:r>
      <w:r>
        <w:rPr>
          <w:sz w:val="26"/>
          <w:szCs w:val="26"/>
          <w:u w:val="single"/>
          <w:lang w:val="en-US"/>
        </w:rPr>
        <w:t> </w:t>
      </w:r>
      <w:r>
        <w:rPr>
          <w:sz w:val="26"/>
          <w:szCs w:val="26"/>
          <w:u w:val="single"/>
        </w:rPr>
        <w:t>134,</w:t>
      </w:r>
      <w:r w:rsidRPr="003D1548">
        <w:rPr>
          <w:sz w:val="26"/>
          <w:szCs w:val="26"/>
          <w:u w:val="single"/>
        </w:rPr>
        <w:t>92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397 654,31</w:t>
      </w:r>
      <w:r>
        <w:rPr>
          <w:sz w:val="26"/>
          <w:szCs w:val="26"/>
        </w:rPr>
        <w:t xml:space="preserve"> 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83F4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83F4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283F4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Новосадов  Александр Викторович</w:t>
            </w:r>
            <w:r w:rsidRPr="00283F43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83F43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83F43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Главный механник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A914D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83F4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A914D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83F43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A914D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83F4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A914D5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83F43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B00F97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83F4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69" type="#_x0000_t202" style="position:absolute;left:0;text-align:left;margin-left:-85.05pt;margin-top:19.3pt;width:19.75pt;height:1in;z-index:251661824">
            <v:textbox>
              <w:txbxContent>
                <w:p w:rsidR="003C7956" w:rsidRDefault="003C7956" w:rsidP="00B00F97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70" type="#_x0000_t202" style="position:absolute;left:0;text-align:left;margin-left:-85.05pt;margin-top:-.15pt;width:19.75pt;height:1in;z-index:251660800;mso-position-horizontal-relative:text;mso-position-vertical-relative:text">
                  <v:textbox>
                    <w:txbxContent>
                      <w:p w:rsidR="003C7956" w:rsidRDefault="003C7956" w:rsidP="00B00F97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83F43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83F4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A914D5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TRUENO</w:t>
            </w:r>
          </w:p>
        </w:tc>
      </w:tr>
      <w:tr w:rsidR="003C7956" w:rsidRPr="00283F4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83F4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FD0F1F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RENAULT LOGAN</w:t>
            </w:r>
          </w:p>
        </w:tc>
      </w:tr>
      <w:tr w:rsidR="003C7956" w:rsidRPr="00283F4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83F43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83F43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FD0F1F">
        <w:rPr>
          <w:sz w:val="26"/>
          <w:szCs w:val="26"/>
          <w:u w:val="single"/>
        </w:rPr>
        <w:t>406</w:t>
      </w:r>
      <w:r>
        <w:rPr>
          <w:sz w:val="26"/>
          <w:szCs w:val="26"/>
          <w:u w:val="single"/>
          <w:lang w:val="en-US"/>
        </w:rPr>
        <w:t> </w:t>
      </w:r>
      <w:r w:rsidRPr="00FD0F1F">
        <w:rPr>
          <w:sz w:val="26"/>
          <w:szCs w:val="26"/>
          <w:u w:val="single"/>
        </w:rPr>
        <w:t>419</w:t>
      </w:r>
      <w:r>
        <w:rPr>
          <w:sz w:val="26"/>
          <w:szCs w:val="26"/>
          <w:u w:val="single"/>
        </w:rPr>
        <w:t>,</w:t>
      </w:r>
      <w:r w:rsidRPr="00FD0F1F">
        <w:rPr>
          <w:sz w:val="26"/>
          <w:szCs w:val="26"/>
          <w:u w:val="single"/>
        </w:rPr>
        <w:t xml:space="preserve"> 65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114 657,36</w:t>
      </w:r>
      <w:r>
        <w:rPr>
          <w:sz w:val="26"/>
          <w:szCs w:val="26"/>
        </w:rPr>
        <w:t xml:space="preserve"> 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FA16BA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A16BA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FA16BA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Оборовский Андрей Иванович</w:t>
            </w:r>
            <w:r w:rsidRPr="00FA16BA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FA16BA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A16BA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A16BA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FA16BA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FA16BA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FA16BA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B00F97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71" type="#_x0000_t202" style="position:absolute;left:0;text-align:left;margin-left:-85.05pt;margin-top:19.3pt;width:19.75pt;height:1in;z-index:251663872">
            <v:textbox>
              <w:txbxContent>
                <w:p w:rsidR="003C7956" w:rsidRDefault="003C7956" w:rsidP="00B00F97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72" type="#_x0000_t202" style="position:absolute;left:0;text-align:left;margin-left:-85.05pt;margin-top:-.15pt;width:19.75pt;height:1in;z-index:251662848;mso-position-horizontal-relative:text;mso-position-vertical-relative:text">
                  <v:textbox>
                    <w:txbxContent>
                      <w:p w:rsidR="003C7956" w:rsidRDefault="003C7956" w:rsidP="00B00F97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17674" w:rsidRDefault="003C7956" w:rsidP="00B00F97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Хонда </w:t>
            </w:r>
            <w:r>
              <w:rPr>
                <w:sz w:val="24"/>
                <w:szCs w:val="24"/>
                <w:lang w:val="en-US" w:eastAsia="en-US"/>
              </w:rPr>
              <w:t>CRW</w:t>
            </w:r>
          </w:p>
        </w:tc>
      </w:tr>
      <w:tr w:rsidR="003C7956" w:rsidRPr="00FA16BA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1767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Грузовой 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ГАЗ-66</w:t>
            </w:r>
          </w:p>
        </w:tc>
      </w:tr>
      <w:tr w:rsidR="003C7956" w:rsidRPr="00FA16BA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429 337,15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не имеет 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B00F97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Обухова Татьяна Николаевна </w:t>
            </w:r>
            <w:r w:rsidRPr="00C62C0B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B00F97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B00F97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00F9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00F97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C0B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Старший инспектор</w:t>
            </w:r>
          </w:p>
        </w:tc>
      </w:tr>
    </w:tbl>
    <w:p w:rsidR="003C7956" w:rsidRDefault="003C7956" w:rsidP="00B00F97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00F97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F56BE2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B00F97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rPr>
          <w:sz w:val="24"/>
          <w:szCs w:val="24"/>
        </w:rPr>
      </w:pPr>
    </w:p>
    <w:p w:rsidR="003C7956" w:rsidRDefault="003C7956" w:rsidP="00B00F9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00F9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B00F97">
      <w:pPr>
        <w:pStyle w:val="BodyText3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522124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00F9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00F9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00F97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B00F97">
      <w:pPr>
        <w:pStyle w:val="BodyText3"/>
        <w:ind w:firstLine="709"/>
        <w:rPr>
          <w:sz w:val="26"/>
          <w:szCs w:val="26"/>
        </w:rPr>
      </w:pP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E51D45">
        <w:rPr>
          <w:sz w:val="26"/>
          <w:szCs w:val="26"/>
          <w:u w:val="single"/>
        </w:rPr>
        <w:t>3</w:t>
      </w:r>
      <w:r>
        <w:rPr>
          <w:sz w:val="26"/>
          <w:szCs w:val="26"/>
          <w:u w:val="single"/>
        </w:rPr>
        <w:t xml:space="preserve">69 785,03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CB0126">
        <w:rPr>
          <w:sz w:val="26"/>
          <w:szCs w:val="26"/>
          <w:u w:val="single"/>
        </w:rPr>
        <w:t xml:space="preserve">0 </w:t>
      </w:r>
      <w:r>
        <w:rPr>
          <w:sz w:val="26"/>
          <w:szCs w:val="26"/>
        </w:rPr>
        <w:t>рублей.</w:t>
      </w:r>
    </w:p>
    <w:p w:rsidR="003C7956" w:rsidRDefault="003C7956" w:rsidP="00B00F97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C62C0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Овчаров Евгений Алексеевич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C62C0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62C0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62C0B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Заместитель начальника отдела безопасности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C62C0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Жилой дом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56BE2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183B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A7394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141726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9D505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183B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73" type="#_x0000_t202" style="position:absolute;left:0;text-align:left;margin-left:-85.05pt;margin-top:19.3pt;width:19.75pt;height:1in;z-index:251665920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74" type="#_x0000_t202" style="position:absolute;left:0;text-align:left;margin-left:-85.05pt;margin-top:-.15pt;width:19.75pt;height:1in;z-index:251664896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C62C0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183B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C62C0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183B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A7394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C62C0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C62C0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C62C0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292062,00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0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0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2E5EB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Пешкина Ирина Викторовна</w:t>
            </w:r>
            <w:r w:rsidRPr="002E5EB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E5EB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E5EB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E5EB9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  <w:r>
              <w:rPr>
                <w:sz w:val="26"/>
                <w:szCs w:val="26"/>
                <w:lang w:eastAsia="en-US"/>
              </w:rPr>
              <w:t>больницы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51E3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совместная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64A84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E5EB9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Гараж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75" type="#_x0000_t202" style="position:absolute;left:0;text-align:left;margin-left:-85.05pt;margin-top:19.3pt;width:19.75pt;height:1in;z-index:251667968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76" type="#_x0000_t202" style="position:absolute;left:0;text-align:left;margin-left:-85.05pt;margin-top:-.15pt;width:19.75pt;height:1in;z-index:251666944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E5EB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E5EB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E5EB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233A0C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E5EB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E5EB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E5EB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716 409,65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112</w:t>
      </w:r>
      <w:r w:rsidRPr="00F1560C">
        <w:rPr>
          <w:sz w:val="26"/>
          <w:szCs w:val="26"/>
          <w:u w:val="single"/>
        </w:rPr>
        <w:t> 8</w:t>
      </w:r>
      <w:r>
        <w:rPr>
          <w:sz w:val="26"/>
          <w:szCs w:val="26"/>
          <w:u w:val="single"/>
        </w:rPr>
        <w:t>00</w:t>
      </w:r>
      <w:r w:rsidRPr="00F1560C">
        <w:rPr>
          <w:sz w:val="26"/>
          <w:szCs w:val="26"/>
          <w:u w:val="single"/>
        </w:rPr>
        <w:t xml:space="preserve">, </w:t>
      </w:r>
      <w:r>
        <w:rPr>
          <w:sz w:val="26"/>
          <w:szCs w:val="26"/>
          <w:u w:val="single"/>
        </w:rPr>
        <w:t>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53B9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53B9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53B9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Попов Антон Евгеньевич</w:t>
            </w:r>
            <w:r w:rsidRPr="00E53B9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53B9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53B9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инспектор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7056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53B9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7056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53B9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7056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53B9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77" type="#_x0000_t202" style="position:absolute;left:0;text-align:left;margin-left:-85.05pt;margin-top:19.3pt;width:19.75pt;height:1in;z-index:251670016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78" type="#_x0000_t202" style="position:absolute;left:0;text-align:left;margin-left:-85.05pt;margin-top:-.15pt;width:19.75pt;height:1in;z-index:251668992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53B9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53B9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170563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Corolla</w:t>
            </w:r>
          </w:p>
        </w:tc>
      </w:tr>
      <w:tr w:rsidR="003C7956" w:rsidRPr="00E53B9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53B9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17056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53B9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53B9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53B9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364693,00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___________рублей.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71AD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71AD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71AD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71AD9">
              <w:rPr>
                <w:sz w:val="26"/>
                <w:szCs w:val="26"/>
                <w:lang w:eastAsia="en-US"/>
              </w:rPr>
              <w:t xml:space="preserve">Попов Денис Евгеньевич 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71AD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71AD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71AD9">
              <w:rPr>
                <w:sz w:val="26"/>
                <w:szCs w:val="26"/>
                <w:lang w:eastAsia="en-US"/>
              </w:rPr>
              <w:t xml:space="preserve">   Помощник оперативного дежурного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41697C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71AD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41697C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71AD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41697C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71AD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71AD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79" type="#_x0000_t202" style="position:absolute;left:0;text-align:left;margin-left:-85.05pt;margin-top:19.3pt;width:19.75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80" type="#_x0000_t202" style="position:absolute;left:0;text-align:left;margin-left:-85.05pt;margin-top:-.15pt;width:19.75pt;height:1in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71AD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71AD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71AD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71AD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71AD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71AD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71AD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71AD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41697C">
        <w:rPr>
          <w:sz w:val="26"/>
          <w:szCs w:val="26"/>
          <w:u w:val="single"/>
        </w:rPr>
        <w:t>350 694, 74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Романенко Анастасия Юрьевна 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юрисконсульт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A1FED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Mitsubishi Mirage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6A1FED">
        <w:rPr>
          <w:sz w:val="26"/>
          <w:szCs w:val="26"/>
          <w:u w:val="single"/>
        </w:rPr>
        <w:t>119</w:t>
      </w:r>
      <w:r>
        <w:rPr>
          <w:sz w:val="26"/>
          <w:szCs w:val="26"/>
          <w:u w:val="single"/>
          <w:lang w:val="en-US"/>
        </w:rPr>
        <w:t> </w:t>
      </w:r>
      <w:r w:rsidRPr="006A1FED">
        <w:rPr>
          <w:sz w:val="26"/>
          <w:szCs w:val="26"/>
          <w:u w:val="single"/>
        </w:rPr>
        <w:t>563</w:t>
      </w:r>
      <w:r>
        <w:rPr>
          <w:sz w:val="26"/>
          <w:szCs w:val="26"/>
          <w:u w:val="single"/>
        </w:rPr>
        <w:t>,</w:t>
      </w:r>
      <w:r w:rsidRPr="006A1FED">
        <w:rPr>
          <w:sz w:val="26"/>
          <w:szCs w:val="26"/>
          <w:u w:val="single"/>
        </w:rPr>
        <w:t xml:space="preserve"> 35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не имеет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7D32B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D32B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7D32B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D32BB">
              <w:rPr>
                <w:sz w:val="26"/>
                <w:szCs w:val="26"/>
                <w:lang w:eastAsia="en-US"/>
              </w:rPr>
              <w:t>Серебренников Андрей Владимирович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7D32B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D32B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D32BB">
              <w:rPr>
                <w:sz w:val="26"/>
                <w:szCs w:val="26"/>
                <w:lang w:eastAsia="en-US"/>
              </w:rPr>
              <w:t xml:space="preserve">   Оперативный дежурный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57E9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7D32B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57E9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7D32B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57E9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 </w:t>
            </w:r>
          </w:p>
        </w:tc>
      </w:tr>
      <w:tr w:rsidR="003C7956" w:rsidRPr="007D32B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81" type="#_x0000_t202" style="position:absolute;left:0;text-align:left;margin-left:-85.05pt;margin-top:19.3pt;width:19.75pt;height:1in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82" type="#_x0000_t202" style="position:absolute;left:0;text-align:left;margin-left:-85.05pt;margin-top:-.15pt;width:19.75pt;height:1in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7D32B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7D32B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E57E94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Nissan Qashkai</w:t>
            </w:r>
          </w:p>
        </w:tc>
      </w:tr>
      <w:tr w:rsidR="003C7956" w:rsidRPr="007D32B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7D32B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7D32B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7D32B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E57E94">
        <w:rPr>
          <w:sz w:val="26"/>
          <w:szCs w:val="26"/>
          <w:u w:val="single"/>
        </w:rPr>
        <w:t>426</w:t>
      </w:r>
      <w:r w:rsidRPr="00E57E94">
        <w:rPr>
          <w:sz w:val="26"/>
          <w:szCs w:val="26"/>
          <w:u w:val="single"/>
          <w:lang w:val="en-US"/>
        </w:rPr>
        <w:t> </w:t>
      </w:r>
      <w:r w:rsidRPr="00E57E94">
        <w:rPr>
          <w:sz w:val="26"/>
          <w:szCs w:val="26"/>
          <w:u w:val="single"/>
        </w:rPr>
        <w:t>488, 00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9D1261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9D126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9D126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Силенков Павел Константинович </w:t>
            </w:r>
            <w:r w:rsidRPr="009D1261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9D1261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9D126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Помощник оперативного дежурного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44A5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9D126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44A5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9D126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44A5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9D126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83" type="#_x0000_t202" style="position:absolute;left:0;text-align:left;margin-left:-85.05pt;margin-top:19.3pt;width:19.75pt;height:1in;z-index:251676160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84" type="#_x0000_t202" style="position:absolute;left:0;text-align:left;margin-left:-85.05pt;margin-top:-.15pt;width:19.75pt;height:1in;z-index:251675136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D126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D126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ЛАДА 111940</w:t>
            </w:r>
          </w:p>
        </w:tc>
      </w:tr>
      <w:tr w:rsidR="003C7956" w:rsidRPr="009D126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D126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D126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D126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160269,0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            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Скворцов Константин Александрович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85" type="#_x0000_t202" style="position:absolute;left:0;text-align:left;margin-left:-85.05pt;margin-top:19.3pt;width:19.75pt;height:1in;z-index:251678208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86" type="#_x0000_t202" style="position:absolute;left:0;text-align:left;margin-left:-85.05pt;margin-top:-.15pt;width:19.75pt;height:1in;z-index:251677184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513772,03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780,00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FA16BA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A16BA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FA16BA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Скоков Михаил Михайлович</w:t>
            </w:r>
            <w:r w:rsidRPr="00FA16BA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FA16BA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A16BA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A16BA">
              <w:rPr>
                <w:sz w:val="26"/>
                <w:szCs w:val="26"/>
                <w:lang w:eastAsia="en-US"/>
              </w:rPr>
              <w:t xml:space="preserve">  </w:t>
            </w:r>
            <w:r>
              <w:rPr>
                <w:sz w:val="26"/>
                <w:szCs w:val="26"/>
                <w:lang w:eastAsia="en-US"/>
              </w:rPr>
              <w:t>Заместитель начальника,</w:t>
            </w:r>
            <w:r w:rsidRPr="00FA16BA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начальник лечебно-производственной (трудовой) мастерской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трехкомнатная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02E5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FA16BA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FA16BA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FA16BA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 супруга: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трехкомнатная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FA16BA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87" type="#_x0000_t202" style="position:absolute;left:0;text-align:left;margin-left:-85.05pt;margin-top:19.3pt;width:19.75pt;height:1in;z-index:251680256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88" type="#_x0000_t202" style="position:absolute;left:0;text-align:left;margin-left:-85.05pt;margin-top:-.15pt;width:19.75pt;height:1in;z-index:251679232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FA16BA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17674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Mitsubishi</w:t>
            </w:r>
          </w:p>
        </w:tc>
      </w:tr>
      <w:tr w:rsidR="003C7956" w:rsidRPr="00FA16BA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1767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 супруга 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FA16BA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FA16BA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Pr="00D82404">
        <w:rPr>
          <w:sz w:val="26"/>
          <w:szCs w:val="26"/>
          <w:u w:val="single"/>
        </w:rPr>
        <w:t>684236,54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 супруги  </w:t>
      </w:r>
      <w:r>
        <w:rPr>
          <w:sz w:val="26"/>
          <w:szCs w:val="26"/>
        </w:rPr>
        <w:br/>
        <w:t>составляет   не имеет 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2531D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2531D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52531D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Степченко Никита Александрович </w:t>
            </w:r>
            <w:r w:rsidRPr="0052531D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52531D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52531D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2531D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2531D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52531D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C0F0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52531D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2C0F0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89" type="#_x0000_t202" style="position:absolute;left:0;text-align:left;margin-left:-85.05pt;margin-top:19.3pt;width:19.75pt;height:1in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90" type="#_x0000_t202" style="position:absolute;left:0;text-align:left;margin-left:-85.05pt;margin-top:-.15pt;width:19.75pt;height:1in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52531D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2531D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EB53C5">
              <w:rPr>
                <w:sz w:val="24"/>
                <w:szCs w:val="24"/>
                <w:lang w:val="en-US" w:eastAsia="en-US"/>
              </w:rPr>
              <w:t>Toyota Corolla</w:t>
            </w:r>
          </w:p>
        </w:tc>
      </w:tr>
      <w:tr w:rsidR="003C7956" w:rsidRPr="0052531D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2531D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52531D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52531D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52531D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Pr="00EB53C5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390 661, 21 </w:t>
      </w:r>
      <w:r w:rsidRPr="00EB53C5"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400C6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400C6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400C6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400C6">
              <w:rPr>
                <w:sz w:val="26"/>
                <w:szCs w:val="26"/>
                <w:lang w:eastAsia="en-US"/>
              </w:rPr>
              <w:t xml:space="preserve">Трушков Сергей Викторович  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400C6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400C6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400C6">
              <w:rPr>
                <w:sz w:val="26"/>
                <w:szCs w:val="26"/>
                <w:lang w:eastAsia="en-US"/>
              </w:rPr>
              <w:t xml:space="preserve">  Оперативный дежурный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400C6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400C6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400C6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400C6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39755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8400C6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91" type="#_x0000_t202" style="position:absolute;left:0;text-align:left;margin-left:-85.05pt;margin-top:19.3pt;width:19.75pt;height:1in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92" type="#_x0000_t202" style="position:absolute;left:0;text-align:left;margin-left:-85.05pt;margin-top:-.15pt;width:19.75pt;height:1in;z-index: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400C6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400C6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397553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Honda CR-V</w:t>
            </w:r>
          </w:p>
        </w:tc>
      </w:tr>
      <w:tr w:rsidR="003C7956" w:rsidRPr="008400C6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400C6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400C6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400C6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400C6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397553">
        <w:rPr>
          <w:sz w:val="26"/>
          <w:szCs w:val="26"/>
          <w:u w:val="single"/>
        </w:rPr>
        <w:t>445</w:t>
      </w:r>
      <w:r w:rsidRPr="00397553">
        <w:rPr>
          <w:sz w:val="26"/>
          <w:szCs w:val="26"/>
          <w:u w:val="single"/>
          <w:lang w:val="en-US"/>
        </w:rPr>
        <w:t> </w:t>
      </w:r>
      <w:r w:rsidRPr="00397553">
        <w:rPr>
          <w:sz w:val="26"/>
          <w:szCs w:val="26"/>
          <w:u w:val="single"/>
        </w:rPr>
        <w:t>381,00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Тумаков Евгений Владимирович  </w:t>
            </w:r>
            <w:r w:rsidRPr="006E19F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   Заместитель начальника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3C7956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 id="_x0000_s1093" type="#_x0000_t202" style="position:absolute;left:0;text-align:left;margin-left:-99pt;margin-top:1.65pt;width:10.4pt;height:68.7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94" type="#_x0000_t202" style="position:absolute;left:0;text-align:left;margin-left:-108pt;margin-top:8.35pt;width:9pt;height:63.5pt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27FF1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 xml:space="preserve">508 085,92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117 600,00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926D0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926D0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926D0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Ульянов Николай Филиппович</w:t>
            </w:r>
            <w:r w:rsidRPr="00926D09">
              <w:rPr>
                <w:sz w:val="26"/>
                <w:szCs w:val="26"/>
                <w:lang w:eastAsia="en-US"/>
              </w:rPr>
              <w:t xml:space="preserve">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926D09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926D09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926D09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Оперативный дежурный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F72607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926D0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926D0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A586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926D09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A586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BA5860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926D09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926D09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долевая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926D09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26D0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20107</w:t>
            </w:r>
          </w:p>
        </w:tc>
      </w:tr>
      <w:tr w:rsidR="003C7956" w:rsidRPr="00926D0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26D0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926D0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926D09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926D09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441 197,00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02403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2403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02403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403B">
              <w:rPr>
                <w:sz w:val="26"/>
                <w:szCs w:val="26"/>
                <w:lang w:eastAsia="en-US"/>
              </w:rPr>
              <w:t xml:space="preserve">Федоренко Игорь Иванович 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02403B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2403B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403B">
              <w:rPr>
                <w:sz w:val="26"/>
                <w:szCs w:val="26"/>
                <w:lang w:eastAsia="en-US"/>
              </w:rPr>
              <w:t xml:space="preserve">  Инспектор дежурный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C043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02403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02403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C043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02403B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CC043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имеет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 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95" type="#_x0000_t202" style="position:absolute;left:0;text-align:left;margin-left:-85.05pt;margin-top:19.3pt;width:19.75pt;height:1in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96" type="#_x0000_t202" style="position:absolute;left:0;text-align:left;margin-left:-85.05pt;margin-top:-.15pt;width:19.75pt;height:1in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02403B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02403B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2403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4660F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Mitsybisi Lanser</w:t>
            </w:r>
          </w:p>
        </w:tc>
      </w:tr>
      <w:tr w:rsidR="003C7956" w:rsidRPr="0002403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2403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38DC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02403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02403B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02403B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64660F">
        <w:rPr>
          <w:sz w:val="26"/>
          <w:szCs w:val="26"/>
          <w:u w:val="single"/>
        </w:rPr>
        <w:t>428</w:t>
      </w:r>
      <w:r w:rsidRPr="0064660F">
        <w:rPr>
          <w:sz w:val="26"/>
          <w:szCs w:val="26"/>
          <w:u w:val="single"/>
          <w:lang w:val="en-US"/>
        </w:rPr>
        <w:t> </w:t>
      </w:r>
      <w:r w:rsidRPr="0064660F">
        <w:rPr>
          <w:sz w:val="26"/>
          <w:szCs w:val="26"/>
          <w:u w:val="single"/>
        </w:rPr>
        <w:t xml:space="preserve">276,00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1F3E11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F3E1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1F3E1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Фомина Елена Валентиновна</w:t>
            </w:r>
            <w:r w:rsidRPr="001F3E11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1F3E11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1F3E11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A50C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1F3E1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1F3E1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A50C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1F3E11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0A50C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0A50C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1F3E11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97" type="#_x0000_t202" style="position:absolute;left:0;text-align:left;margin-left:-85.05pt;margin-top:19.3pt;width:19.75pt;height:1in;z-index:251690496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098" type="#_x0000_t202" style="position:absolute;left:0;text-align:left;margin-left:-85.05pt;margin-top:-.15pt;width:19.75pt;height:1in;z-index:251689472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1F3E11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F3E1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1F3E1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F3E1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0A50C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KIA SPEKTRA </w:t>
            </w:r>
          </w:p>
        </w:tc>
      </w:tr>
      <w:tr w:rsidR="003C7956" w:rsidRPr="001F3E1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1F3E11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1F3E11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0A50CD">
        <w:rPr>
          <w:sz w:val="26"/>
          <w:szCs w:val="26"/>
          <w:u w:val="single"/>
        </w:rPr>
        <w:t>526 665,11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549 378,00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B00F97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2106C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2106C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22106C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Харькова Юлия Борисовна</w:t>
            </w:r>
            <w:r w:rsidRPr="0022106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22106C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2106C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2106C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 xml:space="preserve">Начальник отдела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A16E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2106C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A16E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22106C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A16E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A16E4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2106C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099" type="#_x0000_t202" style="position:absolute;left:0;text-align:left;margin-left:-85.05pt;margin-top:19.3pt;width:19.75pt;height:1in;z-index:251692544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2106C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100" type="#_x0000_t202" style="position:absolute;left:0;text-align:left;margin-left:-85.05pt;margin-top:-.15pt;width:19.75pt;height:1in;z-index:251691520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22106C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22106C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2106C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2106C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2106C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22106C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22106C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22106C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349567,52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</w:t>
      </w:r>
      <w:r w:rsidRPr="00385CDE"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37BA3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37BA3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337BA3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37BA3">
              <w:rPr>
                <w:sz w:val="26"/>
                <w:szCs w:val="26"/>
                <w:lang w:eastAsia="en-US"/>
              </w:rPr>
              <w:t xml:space="preserve">Черданцев Роман Геннадьевич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337BA3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337BA3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37BA3">
              <w:rPr>
                <w:sz w:val="26"/>
                <w:szCs w:val="26"/>
                <w:lang w:eastAsia="en-US"/>
              </w:rPr>
              <w:t xml:space="preserve">  Оперуполномоченный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337BA3" w:rsidTr="00B64A84">
        <w:trPr>
          <w:trHeight w:val="300"/>
        </w:trPr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37BA3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37BA3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337BA3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BC1DC3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37BA3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337BA3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37BA3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337BA3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101" type="#_x0000_t202" style="position:absolute;left:0;text-align:left;margin-left:-85.05pt;margin-top:19.3pt;width:19.75pt;height:1in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37BA3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102" type="#_x0000_t202" style="position:absolute;left:0;text-align:left;margin-left:-85.05pt;margin-top:-.15pt;width:19.75pt;height:1in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337BA3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3C7956" w:rsidRPr="00337BA3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37BA3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</w:tr>
      <w:tr w:rsidR="003C7956" w:rsidRPr="00337BA3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37BA3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337BA3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337BA3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337BA3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B45B0B">
        <w:rPr>
          <w:sz w:val="26"/>
          <w:szCs w:val="26"/>
          <w:u w:val="single"/>
        </w:rPr>
        <w:t>362 555,53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Шевцов Родион Олегович    </w:t>
            </w:r>
            <w:r w:rsidRPr="00ED032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ED0320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D0320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Оперуполномоченный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(претендует на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sz w:val="24"/>
                <w:szCs w:val="24"/>
                <w:lang w:eastAsia="en-US"/>
              </w:rPr>
              <w:t xml:space="preserve">совместная 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совместная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7E358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4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4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ED0320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ED0320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30947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ED0320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ED0320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 w:rsidRPr="00CC3567">
        <w:rPr>
          <w:sz w:val="26"/>
          <w:szCs w:val="26"/>
          <w:u w:val="single"/>
        </w:rPr>
        <w:t>357 250, 64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 w:rsidRPr="00CC3567">
        <w:rPr>
          <w:sz w:val="26"/>
          <w:szCs w:val="26"/>
          <w:u w:val="single"/>
        </w:rPr>
        <w:t>126 837, 20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8F4C07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Яковлев Альберт Викторович </w:t>
            </w:r>
            <w:r w:rsidRPr="008F4C07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8F4C07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8F4C07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F4C07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отдела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8F4C07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207E6F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207E6F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noProof/>
        </w:rPr>
        <w:pict>
          <v:shape id="_x0000_s1103" type="#_x0000_t202" style="position:absolute;left:0;text-align:left;margin-left:-85.05pt;margin-top:19.3pt;width:19.75pt;height:1in;z-index:251696640">
            <v:textbox>
              <w:txbxContent>
                <w:p w:rsidR="003C7956" w:rsidRDefault="003C7956" w:rsidP="00385CDE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104" type="#_x0000_t202" style="position:absolute;left:0;text-align:left;margin-left:-85.05pt;margin-top:-.15pt;width:19.75pt;height:1in;z-index:251695616;mso-position-horizontal-relative:text;mso-position-vertical-relative:text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8F4C07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8F4C07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CC466B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F4C07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8F4C07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8F4C07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8F4C07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418976,75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227861,94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385CDE">
      <w:pPr>
        <w:pStyle w:val="BodyText3"/>
        <w:ind w:firstLine="709"/>
      </w:pPr>
    </w:p>
    <w:p w:rsidR="003C7956" w:rsidRDefault="003C7956" w:rsidP="00385CDE">
      <w:pPr>
        <w:pStyle w:val="BodyText3"/>
        <w:ind w:firstLine="709"/>
      </w:pPr>
    </w:p>
    <w:p w:rsidR="003C7956" w:rsidRDefault="003C7956" w:rsidP="00385CDE">
      <w:pPr>
        <w:pStyle w:val="BodyText3"/>
        <w:ind w:firstLine="709"/>
      </w:pPr>
    </w:p>
    <w:p w:rsidR="003C7956" w:rsidRDefault="003C7956" w:rsidP="00385CDE">
      <w:pPr>
        <w:pStyle w:val="Heading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3C7956" w:rsidRDefault="003C7956" w:rsidP="00385CDE">
      <w:pPr>
        <w:pStyle w:val="BodyText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Ясюкевич Константин Владиславович</w:t>
            </w:r>
            <w:r w:rsidRPr="006E19F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C7956" w:rsidRDefault="003C7956" w:rsidP="00385CDE">
      <w:pPr>
        <w:tabs>
          <w:tab w:val="left" w:pos="9496"/>
        </w:tabs>
        <w:jc w:val="center"/>
      </w:pPr>
      <w:r>
        <w:t xml:space="preserve"> (фамилия, имя, отчество сотрудника уголовно-исполнительной системы (далее – сотрудник)</w:t>
      </w:r>
    </w:p>
    <w:p w:rsidR="003C7956" w:rsidRDefault="003C7956" w:rsidP="00385CD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3C7956" w:rsidRPr="006E19FF" w:rsidTr="00B64A8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E19FF" w:rsidRDefault="003C7956" w:rsidP="00B64A8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E19FF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Заместитель начальника</w:t>
            </w:r>
            <w:r w:rsidRPr="006E19FF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3C7956" w:rsidRDefault="003C7956" w:rsidP="00385CDE">
      <w:pPr>
        <w:pStyle w:val="BodyText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C7956" w:rsidRPr="006E19FF" w:rsidTr="00B64A8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Гараж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EC372D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3C7956" w:rsidRPr="00D2759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C7956" w:rsidRDefault="003C7956" w:rsidP="00385CDE">
      <w:pPr>
        <w:pStyle w:val="BodyText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3C7956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C7956" w:rsidRDefault="003C7956" w:rsidP="00385CDE">
      <w:pPr>
        <w:pStyle w:val="BodyText3"/>
        <w:ind w:firstLine="709"/>
        <w:rPr>
          <w:sz w:val="24"/>
          <w:szCs w:val="24"/>
        </w:rPr>
      </w:pPr>
    </w:p>
    <w:p w:rsidR="003C7956" w:rsidRDefault="003C7956" w:rsidP="00385C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 id="_x0000_s1105" type="#_x0000_t202" style="position:absolute;left:0;text-align:left;margin-left:-99pt;margin-top:1.65pt;width:10.4pt;height:68.7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pict>
                <v:shape id="_x0000_s1106" type="#_x0000_t202" style="position:absolute;left:0;text-align:left;margin-left:-108pt;margin-top:8.35pt;width:9pt;height:63.5pt;z-index:25169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">
                  <v:textbox>
                    <w:txbxContent>
                      <w:p w:rsidR="003C7956" w:rsidRDefault="003C7956" w:rsidP="00385CDE"/>
                    </w:txbxContent>
                  </v:textbox>
                </v:shape>
              </w:pict>
            </w: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3C7956" w:rsidRPr="006E19FF" w:rsidTr="00B64A8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C7956" w:rsidRPr="006E19FF" w:rsidTr="00B64A8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C7956" w:rsidRDefault="003C7956" w:rsidP="00385CDE">
      <w:pPr>
        <w:pStyle w:val="BodyText3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AB5DA5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754B08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AB5DA5" w:rsidRDefault="003C7956" w:rsidP="00B64A84">
            <w:pPr>
              <w:pStyle w:val="BodyText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DAEWOO NEKSIA</w:t>
            </w: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3C7956" w:rsidRPr="006E19FF" w:rsidTr="00B64A8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7956" w:rsidRPr="006E19FF" w:rsidTr="00B64A8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3C7956" w:rsidRPr="006B319E" w:rsidRDefault="003C7956" w:rsidP="00B64A84">
            <w:pPr>
              <w:pStyle w:val="BodyText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C7956" w:rsidRDefault="003C7956" w:rsidP="00385CDE">
      <w:pPr>
        <w:pStyle w:val="BodyText3"/>
        <w:ind w:firstLine="709"/>
        <w:rPr>
          <w:sz w:val="26"/>
          <w:szCs w:val="26"/>
        </w:rPr>
      </w:pP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Pr="00AB5DA5">
        <w:rPr>
          <w:sz w:val="26"/>
          <w:szCs w:val="26"/>
          <w:u w:val="single"/>
        </w:rPr>
        <w:t>659</w:t>
      </w:r>
      <w:r>
        <w:rPr>
          <w:sz w:val="26"/>
          <w:szCs w:val="26"/>
          <w:u w:val="single"/>
          <w:lang w:val="en-US"/>
        </w:rPr>
        <w:t> </w:t>
      </w:r>
      <w:r>
        <w:rPr>
          <w:sz w:val="26"/>
          <w:szCs w:val="26"/>
          <w:u w:val="single"/>
        </w:rPr>
        <w:t>834,</w:t>
      </w:r>
      <w:r w:rsidRPr="00AB5DA5">
        <w:rPr>
          <w:sz w:val="26"/>
          <w:szCs w:val="26"/>
          <w:u w:val="single"/>
        </w:rPr>
        <w:t>85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3C7956" w:rsidRDefault="003C7956" w:rsidP="00385C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00,00</w:t>
      </w:r>
      <w:r>
        <w:rPr>
          <w:sz w:val="26"/>
          <w:szCs w:val="26"/>
        </w:rPr>
        <w:t xml:space="preserve"> рублей.</w:t>
      </w:r>
    </w:p>
    <w:p w:rsidR="003C7956" w:rsidRDefault="003C7956" w:rsidP="00385CDE">
      <w:pPr>
        <w:pStyle w:val="BodyText3"/>
        <w:ind w:firstLine="709"/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3C7956" w:rsidRDefault="003C7956" w:rsidP="00B00F97">
      <w:pPr>
        <w:pStyle w:val="BodyText3"/>
        <w:ind w:firstLine="709"/>
      </w:pPr>
    </w:p>
    <w:sectPr w:rsidR="003C7956" w:rsidSect="00C55B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B53"/>
    <w:rsid w:val="0002403B"/>
    <w:rsid w:val="00025FF7"/>
    <w:rsid w:val="00061AD3"/>
    <w:rsid w:val="00093561"/>
    <w:rsid w:val="000A50CD"/>
    <w:rsid w:val="000D6D4D"/>
    <w:rsid w:val="000D6ECA"/>
    <w:rsid w:val="000E38F0"/>
    <w:rsid w:val="0011770C"/>
    <w:rsid w:val="00141726"/>
    <w:rsid w:val="00170563"/>
    <w:rsid w:val="00183B30"/>
    <w:rsid w:val="00192DD0"/>
    <w:rsid w:val="001E3112"/>
    <w:rsid w:val="001F3E11"/>
    <w:rsid w:val="00207E6F"/>
    <w:rsid w:val="0022106C"/>
    <w:rsid w:val="00233A0C"/>
    <w:rsid w:val="00251C48"/>
    <w:rsid w:val="00283F43"/>
    <w:rsid w:val="002C0F05"/>
    <w:rsid w:val="002E5EB9"/>
    <w:rsid w:val="00302AFF"/>
    <w:rsid w:val="00337BA3"/>
    <w:rsid w:val="00385CDE"/>
    <w:rsid w:val="00397553"/>
    <w:rsid w:val="003B6B93"/>
    <w:rsid w:val="003C7956"/>
    <w:rsid w:val="003D1548"/>
    <w:rsid w:val="003E7D21"/>
    <w:rsid w:val="003F5E91"/>
    <w:rsid w:val="0041697C"/>
    <w:rsid w:val="00480140"/>
    <w:rsid w:val="00522124"/>
    <w:rsid w:val="0052531D"/>
    <w:rsid w:val="0056261B"/>
    <w:rsid w:val="005D4DB5"/>
    <w:rsid w:val="005F738F"/>
    <w:rsid w:val="00617674"/>
    <w:rsid w:val="00623199"/>
    <w:rsid w:val="00630947"/>
    <w:rsid w:val="006338DC"/>
    <w:rsid w:val="00644A58"/>
    <w:rsid w:val="0064660F"/>
    <w:rsid w:val="00657BCD"/>
    <w:rsid w:val="00674353"/>
    <w:rsid w:val="00676C44"/>
    <w:rsid w:val="006A16E4"/>
    <w:rsid w:val="006A1FED"/>
    <w:rsid w:val="006B319E"/>
    <w:rsid w:val="006D1F7D"/>
    <w:rsid w:val="006E19FF"/>
    <w:rsid w:val="00727FF1"/>
    <w:rsid w:val="00754B08"/>
    <w:rsid w:val="007D32BB"/>
    <w:rsid w:val="007E3588"/>
    <w:rsid w:val="008400C6"/>
    <w:rsid w:val="00871AD9"/>
    <w:rsid w:val="008964AB"/>
    <w:rsid w:val="008B2114"/>
    <w:rsid w:val="008D33B3"/>
    <w:rsid w:val="008D6940"/>
    <w:rsid w:val="008E5621"/>
    <w:rsid w:val="008F4C07"/>
    <w:rsid w:val="0091335E"/>
    <w:rsid w:val="00926D09"/>
    <w:rsid w:val="009452E5"/>
    <w:rsid w:val="009D1261"/>
    <w:rsid w:val="009D5053"/>
    <w:rsid w:val="00A73945"/>
    <w:rsid w:val="00A914D5"/>
    <w:rsid w:val="00AB5DA5"/>
    <w:rsid w:val="00B00F97"/>
    <w:rsid w:val="00B12BC9"/>
    <w:rsid w:val="00B26CEB"/>
    <w:rsid w:val="00B45B0B"/>
    <w:rsid w:val="00B46B39"/>
    <w:rsid w:val="00B509CE"/>
    <w:rsid w:val="00B528C3"/>
    <w:rsid w:val="00B64A84"/>
    <w:rsid w:val="00BA5860"/>
    <w:rsid w:val="00BC1DC3"/>
    <w:rsid w:val="00C02E5E"/>
    <w:rsid w:val="00C51E30"/>
    <w:rsid w:val="00C55B53"/>
    <w:rsid w:val="00C62C0B"/>
    <w:rsid w:val="00CB0126"/>
    <w:rsid w:val="00CC0433"/>
    <w:rsid w:val="00CC3567"/>
    <w:rsid w:val="00CC466B"/>
    <w:rsid w:val="00CD2A40"/>
    <w:rsid w:val="00D27598"/>
    <w:rsid w:val="00D312F9"/>
    <w:rsid w:val="00D6466B"/>
    <w:rsid w:val="00D75CF0"/>
    <w:rsid w:val="00D82404"/>
    <w:rsid w:val="00DC0E99"/>
    <w:rsid w:val="00DF2221"/>
    <w:rsid w:val="00E51D45"/>
    <w:rsid w:val="00E53B9F"/>
    <w:rsid w:val="00E57E94"/>
    <w:rsid w:val="00EA1E62"/>
    <w:rsid w:val="00EB53C5"/>
    <w:rsid w:val="00EC314B"/>
    <w:rsid w:val="00EC372D"/>
    <w:rsid w:val="00ED0320"/>
    <w:rsid w:val="00F1560C"/>
    <w:rsid w:val="00F56BE2"/>
    <w:rsid w:val="00F72607"/>
    <w:rsid w:val="00FA16BA"/>
    <w:rsid w:val="00FD0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AD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55B53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5B53"/>
    <w:rPr>
      <w:rFonts w:ascii="Cambria" w:hAnsi="Cambria" w:cs="Times New Roman"/>
      <w:b/>
      <w:bCs/>
      <w:kern w:val="32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C55B53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55B53"/>
    <w:rPr>
      <w:rFonts w:ascii="Times New Roman" w:hAnsi="Times New Roman" w:cs="Times New Roman"/>
      <w:sz w:val="16"/>
      <w:szCs w:val="16"/>
    </w:rPr>
  </w:style>
  <w:style w:type="character" w:customStyle="1" w:styleId="a">
    <w:name w:val="Знак Знак"/>
    <w:basedOn w:val="DefaultParagraphFont"/>
    <w:uiPriority w:val="99"/>
    <w:rsid w:val="00B00F97"/>
    <w:rPr>
      <w:rFonts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103</Pages>
  <Words>18670</Words>
  <Characters>-32766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Admin</cp:lastModifiedBy>
  <cp:revision>2</cp:revision>
  <dcterms:created xsi:type="dcterms:W3CDTF">2013-04-05T07:30:00Z</dcterms:created>
  <dcterms:modified xsi:type="dcterms:W3CDTF">2013-04-05T07:30:00Z</dcterms:modified>
</cp:coreProperties>
</file>