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B2" w:rsidRPr="00B46F12" w:rsidRDefault="00BC46B2" w:rsidP="00BB78BD">
      <w:pPr>
        <w:pStyle w:val="Heading1"/>
        <w:jc w:val="center"/>
        <w:rPr>
          <w:caps/>
          <w:sz w:val="24"/>
          <w:szCs w:val="24"/>
          <w:lang w:val="ru-RU"/>
        </w:rPr>
      </w:pPr>
      <w:r w:rsidRPr="00B46F12">
        <w:rPr>
          <w:caps/>
          <w:sz w:val="24"/>
          <w:szCs w:val="24"/>
          <w:lang w:val="ru-RU"/>
        </w:rPr>
        <w:t>сведения</w:t>
      </w:r>
    </w:p>
    <w:p w:rsidR="00BC46B2" w:rsidRDefault="00BC46B2" w:rsidP="00BB78BD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BB78B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Валиулин Сергей Варисович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BB78B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BB78BD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Начальник оперативного отдела</w:t>
      </w:r>
    </w:p>
    <w:p w:rsidR="00BC46B2" w:rsidRDefault="00BC46B2" w:rsidP="00BB78BD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BB78BD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BB78B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__________    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__            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BB78BD">
      <w:pPr>
        <w:pStyle w:val="BodyText3"/>
        <w:rPr>
          <w:sz w:val="26"/>
          <w:szCs w:val="26"/>
        </w:rPr>
      </w:pP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78BD">
      <w:pPr>
        <w:pStyle w:val="BodyText3"/>
        <w:rPr>
          <w:sz w:val="26"/>
          <w:szCs w:val="26"/>
        </w:rPr>
      </w:pPr>
    </w:p>
    <w:p w:rsidR="00BC46B2" w:rsidRDefault="00BC46B2" w:rsidP="00BB78B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BB78B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BB78BD">
              <w:rPr>
                <w:sz w:val="26"/>
                <w:szCs w:val="26"/>
                <w:u w:val="single"/>
              </w:rPr>
              <w:t>40,</w:t>
            </w:r>
            <w:r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78BD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78BD">
      <w:pPr>
        <w:pStyle w:val="BodyText3"/>
        <w:rPr>
          <w:sz w:val="24"/>
          <w:szCs w:val="24"/>
        </w:rPr>
      </w:pPr>
    </w:p>
    <w:p w:rsidR="00BC46B2" w:rsidRDefault="00BC46B2" w:rsidP="00BB78BD">
      <w:pPr>
        <w:pStyle w:val="BodyText3"/>
        <w:rPr>
          <w:sz w:val="24"/>
          <w:szCs w:val="24"/>
        </w:rPr>
      </w:pPr>
    </w:p>
    <w:p w:rsidR="00BC46B2" w:rsidRDefault="00BC46B2" w:rsidP="00BB78BD">
      <w:pPr>
        <w:pStyle w:val="BodyText3"/>
        <w:rPr>
          <w:sz w:val="24"/>
          <w:szCs w:val="24"/>
        </w:rPr>
      </w:pPr>
    </w:p>
    <w:p w:rsidR="00BC46B2" w:rsidRDefault="00BC46B2" w:rsidP="00BB78BD">
      <w:pPr>
        <w:pStyle w:val="BodyText3"/>
        <w:rPr>
          <w:sz w:val="24"/>
          <w:szCs w:val="24"/>
        </w:rPr>
      </w:pPr>
    </w:p>
    <w:p w:rsidR="00BC46B2" w:rsidRDefault="00BC46B2" w:rsidP="00BB78B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78BD">
      <w:pPr>
        <w:pStyle w:val="BodyText3"/>
        <w:rPr>
          <w:sz w:val="26"/>
          <w:szCs w:val="26"/>
        </w:rPr>
      </w:pP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78BD">
      <w:pPr>
        <w:pStyle w:val="BodyText3"/>
        <w:rPr>
          <w:sz w:val="26"/>
          <w:szCs w:val="26"/>
        </w:rPr>
      </w:pP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Pr="00EC59DF"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Лада приора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B78BD">
      <w:pPr>
        <w:pStyle w:val="BodyText3"/>
        <w:rPr>
          <w:sz w:val="26"/>
          <w:szCs w:val="26"/>
        </w:rPr>
      </w:pP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54F3F">
        <w:tc>
          <w:tcPr>
            <w:tcW w:w="4503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54F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54F3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B78BD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499079,48 рублей.</w:t>
      </w: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200000,00     рублей.</w:t>
      </w:r>
    </w:p>
    <w:p w:rsidR="00BC46B2" w:rsidRDefault="00BC46B2" w:rsidP="00BB78B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</w:t>
      </w:r>
      <w:r w:rsidRPr="00EC59DF"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____ рублей.</w:t>
      </w:r>
    </w:p>
    <w:p w:rsidR="00BC46B2" w:rsidRPr="00B46F12" w:rsidRDefault="00BC46B2" w:rsidP="00EC59DF">
      <w:pPr>
        <w:pStyle w:val="Heading1"/>
        <w:jc w:val="center"/>
        <w:rPr>
          <w:caps/>
          <w:sz w:val="24"/>
          <w:szCs w:val="24"/>
          <w:lang w:val="ru-RU"/>
        </w:rPr>
      </w:pPr>
      <w:r w:rsidRPr="00B46F12">
        <w:rPr>
          <w:caps/>
          <w:sz w:val="24"/>
          <w:szCs w:val="24"/>
          <w:lang w:val="ru-RU"/>
        </w:rPr>
        <w:t>сведения</w:t>
      </w:r>
    </w:p>
    <w:p w:rsidR="00BC46B2" w:rsidRDefault="00BC46B2" w:rsidP="00EC59DF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C59DF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Журавлев Александр Иванович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C59DF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EC59DF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Заместитель начальника оперативного отдела</w:t>
      </w:r>
    </w:p>
    <w:p w:rsidR="00BC46B2" w:rsidRDefault="00BC46B2" w:rsidP="00EC59DF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Квартира долевая__________    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81,2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__Россия__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81,2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Pr="00EC59DF"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ВАЗ 2190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474467,26 рублей.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257531,01     рублей.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</w:t>
      </w:r>
      <w:r w:rsidRPr="00EC59DF"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____ рублей.</w:t>
      </w:r>
    </w:p>
    <w:p w:rsidR="00BC46B2" w:rsidRPr="00B46F12" w:rsidRDefault="00BC46B2" w:rsidP="00B46F12">
      <w:pPr>
        <w:pStyle w:val="Heading1"/>
        <w:jc w:val="center"/>
        <w:rPr>
          <w:caps/>
          <w:sz w:val="24"/>
          <w:szCs w:val="24"/>
          <w:lang w:val="ru-RU"/>
        </w:rPr>
      </w:pPr>
      <w:r w:rsidRPr="00B46F12">
        <w:rPr>
          <w:caps/>
          <w:sz w:val="24"/>
          <w:szCs w:val="24"/>
          <w:lang w:val="ru-RU"/>
        </w:rPr>
        <w:t>сведения</w:t>
      </w:r>
    </w:p>
    <w:p w:rsidR="00BC46B2" w:rsidRDefault="00BC46B2" w:rsidP="00B46F12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B46F12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Борисов Вадим Александрович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B46F12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B46F12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Старший оперуполномоченный оперативного отдела</w:t>
      </w:r>
    </w:p>
    <w:p w:rsidR="00BC46B2" w:rsidRDefault="00BC46B2" w:rsidP="00B46F12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B46F12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B46F12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_______________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B46F12">
      <w:pPr>
        <w:pStyle w:val="BodyText3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46F12">
      <w:pPr>
        <w:pStyle w:val="BodyText3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B46F12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46F12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46F12">
      <w:pPr>
        <w:pStyle w:val="BodyText3"/>
        <w:rPr>
          <w:sz w:val="24"/>
          <w:szCs w:val="24"/>
        </w:rPr>
      </w:pPr>
    </w:p>
    <w:p w:rsidR="00BC46B2" w:rsidRDefault="00BC46B2" w:rsidP="00B46F12">
      <w:pPr>
        <w:pStyle w:val="BodyText3"/>
        <w:rPr>
          <w:sz w:val="24"/>
          <w:szCs w:val="24"/>
        </w:rPr>
      </w:pPr>
    </w:p>
    <w:p w:rsidR="00BC46B2" w:rsidRDefault="00BC46B2" w:rsidP="00B46F12">
      <w:pPr>
        <w:pStyle w:val="BodyText3"/>
        <w:rPr>
          <w:sz w:val="24"/>
          <w:szCs w:val="24"/>
        </w:rPr>
      </w:pPr>
    </w:p>
    <w:p w:rsidR="00BC46B2" w:rsidRDefault="00BC46B2" w:rsidP="00B46F12">
      <w:pPr>
        <w:pStyle w:val="BodyText3"/>
        <w:rPr>
          <w:sz w:val="24"/>
          <w:szCs w:val="24"/>
        </w:rPr>
      </w:pPr>
    </w:p>
    <w:p w:rsidR="00BC46B2" w:rsidRDefault="00BC46B2" w:rsidP="00B46F12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46F12">
      <w:pPr>
        <w:pStyle w:val="BodyText3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46F12">
      <w:pPr>
        <w:pStyle w:val="BodyText3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46F12">
      <w:pPr>
        <w:pStyle w:val="BodyText3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46F12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400821,45 рублей.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     рублей.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_____ рублей.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Pr="00B46F12" w:rsidRDefault="00BC46B2" w:rsidP="00EC59DF">
      <w:pPr>
        <w:pStyle w:val="Heading1"/>
        <w:jc w:val="center"/>
        <w:rPr>
          <w:caps/>
          <w:sz w:val="24"/>
          <w:szCs w:val="24"/>
          <w:lang w:val="ru-RU"/>
        </w:rPr>
      </w:pPr>
      <w:r w:rsidRPr="00B46F12">
        <w:rPr>
          <w:caps/>
          <w:sz w:val="24"/>
          <w:szCs w:val="24"/>
          <w:lang w:val="ru-RU"/>
        </w:rPr>
        <w:t>сведения</w:t>
      </w:r>
    </w:p>
    <w:p w:rsidR="00BC46B2" w:rsidRDefault="00BC46B2" w:rsidP="00EC59DF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C59DF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Поляков Александр Сергеевич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C59DF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EC59DF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Старший оперуполномоченный оперативного отдела</w:t>
      </w:r>
    </w:p>
    <w:p w:rsidR="00BC46B2" w:rsidRDefault="00BC46B2" w:rsidP="00EC59DF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Квартира долевая____    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90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__Россия____________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rPr>
          <w:sz w:val="24"/>
          <w:szCs w:val="24"/>
        </w:rPr>
      </w:pPr>
    </w:p>
    <w:p w:rsidR="00BC46B2" w:rsidRDefault="00BC46B2" w:rsidP="00EC59D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rPr>
          <w:sz w:val="26"/>
          <w:szCs w:val="26"/>
        </w:rPr>
      </w:pP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C59DF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387605,91 рублей.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43200,00     рублей.</w:t>
      </w:r>
    </w:p>
    <w:p w:rsidR="00BC46B2" w:rsidRDefault="00BC46B2" w:rsidP="00EC59D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 рублей.</w:t>
      </w:r>
    </w:p>
    <w:p w:rsidR="00BC46B2" w:rsidRPr="00C8378E" w:rsidRDefault="00BC46B2" w:rsidP="00C8378E">
      <w:pPr>
        <w:pStyle w:val="Heading1"/>
        <w:jc w:val="center"/>
        <w:rPr>
          <w:caps/>
          <w:sz w:val="24"/>
          <w:szCs w:val="24"/>
          <w:lang w:val="ru-RU"/>
        </w:rPr>
      </w:pPr>
      <w:r w:rsidRPr="00C8378E">
        <w:rPr>
          <w:caps/>
          <w:sz w:val="24"/>
          <w:szCs w:val="24"/>
          <w:lang w:val="ru-RU"/>
        </w:rPr>
        <w:t>сведения</w:t>
      </w:r>
    </w:p>
    <w:p w:rsidR="00BC46B2" w:rsidRDefault="00BC46B2" w:rsidP="00C8378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C8378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Гиносян Абрам Левонович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C8378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C8378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Оперуполномоченный оперативного отдела</w:t>
      </w:r>
    </w:p>
    <w:p w:rsidR="00BC46B2" w:rsidRDefault="00BC46B2" w:rsidP="00C8378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5"/>
        <w:gridCol w:w="4493"/>
        <w:gridCol w:w="2426"/>
        <w:gridCol w:w="2823"/>
      </w:tblGrid>
      <w:tr w:rsidR="00BC46B2">
        <w:tc>
          <w:tcPr>
            <w:tcW w:w="4503" w:type="dxa"/>
            <w:gridSpan w:val="2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D433DA">
              <w:rPr>
                <w:sz w:val="26"/>
                <w:szCs w:val="26"/>
                <w:u w:val="single"/>
              </w:rPr>
              <w:t>Квартира_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73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D433DA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rPr>
          <w:gridBefore w:val="1"/>
        </w:trPr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197115,53 рублей.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68400,00      рублей.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 рублей.</w:t>
      </w:r>
    </w:p>
    <w:p w:rsidR="00BC46B2" w:rsidRPr="00C8378E" w:rsidRDefault="00BC46B2" w:rsidP="00146AB7">
      <w:pPr>
        <w:pStyle w:val="Heading1"/>
        <w:jc w:val="center"/>
        <w:rPr>
          <w:caps/>
          <w:sz w:val="24"/>
          <w:szCs w:val="24"/>
          <w:lang w:val="ru-RU"/>
        </w:rPr>
      </w:pPr>
      <w:r w:rsidRPr="00C8378E">
        <w:rPr>
          <w:caps/>
          <w:sz w:val="24"/>
          <w:szCs w:val="24"/>
          <w:lang w:val="ru-RU"/>
        </w:rPr>
        <w:t>сведения</w:t>
      </w:r>
    </w:p>
    <w:p w:rsidR="00BC46B2" w:rsidRDefault="00BC46B2" w:rsidP="00146AB7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146AB7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Попов Александр Владимирович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146AB7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146AB7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Оперуполномоченный оперативного отдела</w:t>
      </w:r>
    </w:p>
    <w:p w:rsidR="00BC46B2" w:rsidRDefault="00BC46B2" w:rsidP="00146AB7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квартира____________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146AB7">
              <w:rPr>
                <w:sz w:val="26"/>
                <w:szCs w:val="26"/>
                <w:u w:val="single"/>
              </w:rPr>
              <w:t>63_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__Россия_____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</w:t>
            </w:r>
            <w:r w:rsidRPr="00D433DA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D433DA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46AB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</w:p>
    <w:p w:rsidR="00BC46B2" w:rsidRDefault="00BC46B2" w:rsidP="00146AB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146AB7">
      <w:pPr>
        <w:pStyle w:val="BodyText3"/>
        <w:rPr>
          <w:sz w:val="26"/>
          <w:szCs w:val="26"/>
        </w:rPr>
      </w:pP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146AB7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325051,22 рублей.</w:t>
      </w: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_______  рублей.</w:t>
      </w:r>
    </w:p>
    <w:p w:rsidR="00BC46B2" w:rsidRDefault="00BC46B2" w:rsidP="00146AB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 ___ рублей.</w:t>
      </w:r>
    </w:p>
    <w:p w:rsidR="00BC46B2" w:rsidRPr="00C8378E" w:rsidRDefault="00BC46B2" w:rsidP="008C5D7F">
      <w:pPr>
        <w:pStyle w:val="Heading1"/>
        <w:jc w:val="center"/>
        <w:rPr>
          <w:caps/>
          <w:sz w:val="24"/>
          <w:szCs w:val="24"/>
          <w:lang w:val="ru-RU"/>
        </w:rPr>
      </w:pPr>
      <w:r w:rsidRPr="00C8378E">
        <w:rPr>
          <w:caps/>
          <w:sz w:val="24"/>
          <w:szCs w:val="24"/>
          <w:lang w:val="ru-RU"/>
        </w:rPr>
        <w:t>сведения</w:t>
      </w:r>
    </w:p>
    <w:p w:rsidR="00BC46B2" w:rsidRDefault="00BC46B2" w:rsidP="008C5D7F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8C5D7F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Радыгин Сергей Михайлович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8C5D7F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8C5D7F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Оперуполномоченный оперативного отдела</w:t>
      </w:r>
    </w:p>
    <w:p w:rsidR="00BC46B2" w:rsidRDefault="00BC46B2" w:rsidP="008C5D7F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146AB7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</w:t>
            </w:r>
            <w:r w:rsidRPr="00D433DA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D433DA" w:rsidRDefault="00BC46B2" w:rsidP="008C5D7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C5D7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</w:p>
    <w:p w:rsidR="00BC46B2" w:rsidRDefault="00BC46B2" w:rsidP="008C5D7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хонда торнео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C5D7F">
      <w:pPr>
        <w:pStyle w:val="BodyText3"/>
        <w:rPr>
          <w:sz w:val="26"/>
          <w:szCs w:val="26"/>
        </w:rPr>
      </w:pP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8C5D7F">
        <w:tc>
          <w:tcPr>
            <w:tcW w:w="4503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8C5D7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8C5D7F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C5D7F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307402,69 рублей.</w:t>
      </w: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_______  рублей.</w:t>
      </w:r>
    </w:p>
    <w:p w:rsidR="00BC46B2" w:rsidRDefault="00BC46B2" w:rsidP="008C5D7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 ___ рублей.</w:t>
      </w:r>
    </w:p>
    <w:p w:rsidR="00BC46B2" w:rsidRPr="00C8378E" w:rsidRDefault="00BC46B2" w:rsidP="0064569E">
      <w:pPr>
        <w:pStyle w:val="Heading1"/>
        <w:jc w:val="center"/>
        <w:rPr>
          <w:caps/>
          <w:sz w:val="24"/>
          <w:szCs w:val="24"/>
          <w:lang w:val="ru-RU"/>
        </w:rPr>
      </w:pPr>
      <w:r w:rsidRPr="00C8378E">
        <w:rPr>
          <w:caps/>
          <w:sz w:val="24"/>
          <w:szCs w:val="24"/>
          <w:lang w:val="ru-RU"/>
        </w:rPr>
        <w:t>сведения</w:t>
      </w:r>
    </w:p>
    <w:p w:rsidR="00BC46B2" w:rsidRDefault="00BC46B2" w:rsidP="0064569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64569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Есенов Руслан Кумарович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64569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64569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Оперуполномоченный оперативного отдела</w:t>
      </w:r>
    </w:p>
    <w:p w:rsidR="00BC46B2" w:rsidRDefault="00BC46B2" w:rsidP="0064569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Жилой дом__долевой_______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_89</w:t>
            </w:r>
            <w:r w:rsidRPr="00146AB7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__Россия_____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Земельный участок                                                 </w:t>
            </w:r>
            <w:r>
              <w:rPr>
                <w:sz w:val="26"/>
                <w:szCs w:val="26"/>
              </w:rPr>
              <w:t xml:space="preserve">            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650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</w:t>
            </w:r>
            <w:r>
              <w:rPr>
                <w:sz w:val="26"/>
                <w:szCs w:val="26"/>
                <w:u w:val="single"/>
              </w:rPr>
              <w:t>Жилой дом долевая</w:t>
            </w:r>
            <w:r>
              <w:rPr>
                <w:sz w:val="26"/>
                <w:szCs w:val="26"/>
              </w:rPr>
              <w:t>____</w:t>
            </w:r>
            <w:r w:rsidRPr="00D433DA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89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D433DA" w:rsidRDefault="00BC46B2" w:rsidP="0064569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4569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</w:p>
    <w:p w:rsidR="00BC46B2" w:rsidRDefault="00BC46B2" w:rsidP="0064569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Нисан тино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__</w:t>
            </w:r>
            <w:r>
              <w:rPr>
                <w:sz w:val="26"/>
                <w:szCs w:val="26"/>
                <w:u w:val="single"/>
              </w:rPr>
              <w:t>ВАЗ 2114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64569E">
      <w:pPr>
        <w:pStyle w:val="BodyText3"/>
        <w:rPr>
          <w:sz w:val="26"/>
          <w:szCs w:val="26"/>
        </w:rPr>
      </w:pP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4569E">
        <w:tc>
          <w:tcPr>
            <w:tcW w:w="4503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4569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4569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64569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190010,04 рублей.</w:t>
      </w: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__</w:t>
      </w:r>
      <w:r w:rsidRPr="00B325E2">
        <w:rPr>
          <w:sz w:val="26"/>
          <w:szCs w:val="26"/>
          <w:u w:val="single"/>
        </w:rPr>
        <w:t>144</w:t>
      </w:r>
      <w:r>
        <w:rPr>
          <w:sz w:val="26"/>
          <w:szCs w:val="26"/>
          <w:u w:val="single"/>
        </w:rPr>
        <w:t>,00</w:t>
      </w:r>
      <w:r w:rsidRPr="00B325E2">
        <w:rPr>
          <w:sz w:val="26"/>
          <w:szCs w:val="26"/>
          <w:u w:val="single"/>
        </w:rPr>
        <w:t>_</w:t>
      </w:r>
      <w:r>
        <w:rPr>
          <w:sz w:val="26"/>
          <w:szCs w:val="26"/>
        </w:rPr>
        <w:t>____  рублей.</w:t>
      </w:r>
    </w:p>
    <w:p w:rsidR="00BC46B2" w:rsidRDefault="00BC46B2" w:rsidP="0064569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 рублей.</w:t>
      </w:r>
    </w:p>
    <w:p w:rsidR="00BC46B2" w:rsidRPr="00F8081D" w:rsidRDefault="00BC46B2" w:rsidP="005569AD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5569AD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5569A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Кириллов Александр Викторович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5569A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5569A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безопасности__</w:t>
      </w:r>
    </w:p>
    <w:p w:rsidR="00BC46B2" w:rsidRDefault="00BC46B2" w:rsidP="005569AD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квартира      ____ 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______36</w:t>
            </w:r>
            <w:r>
              <w:rPr>
                <w:sz w:val="26"/>
                <w:szCs w:val="26"/>
                <w:u w:val="single"/>
              </w:rPr>
              <w:t>,8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5838B1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_______7</w:t>
            </w:r>
            <w:r>
              <w:rPr>
                <w:sz w:val="26"/>
                <w:szCs w:val="26"/>
                <w:u w:val="single"/>
              </w:rPr>
              <w:t>1,8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1E6E20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1E6E20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___квартира долевая___________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</w:t>
            </w:r>
            <w:r>
              <w:rPr>
                <w:sz w:val="26"/>
                <w:szCs w:val="26"/>
                <w:u w:val="single"/>
              </w:rPr>
              <w:t>71,8</w:t>
            </w:r>
            <w:r>
              <w:rPr>
                <w:sz w:val="26"/>
                <w:szCs w:val="26"/>
              </w:rPr>
              <w:t>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Россия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569AD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</w:p>
    <w:p w:rsidR="00BC46B2" w:rsidRDefault="00BC46B2" w:rsidP="005569A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_____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 xml:space="preserve">________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___Хендай старикс_____________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70CB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569AD">
      <w:pPr>
        <w:pStyle w:val="BodyText3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автомобиль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Нисан кашкай</w:t>
            </w:r>
            <w:r>
              <w:rPr>
                <w:sz w:val="26"/>
                <w:szCs w:val="26"/>
              </w:rPr>
              <w:t xml:space="preserve">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569AD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397251,00,53  рублей.</w:t>
      </w: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72000,00  рублей.</w:t>
      </w: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</w:p>
    <w:p w:rsidR="00BC46B2" w:rsidRDefault="00BC46B2" w:rsidP="005569AD">
      <w:pPr>
        <w:pStyle w:val="BodyText3"/>
        <w:ind w:firstLine="709"/>
        <w:rPr>
          <w:sz w:val="26"/>
          <w:szCs w:val="26"/>
        </w:rPr>
      </w:pPr>
    </w:p>
    <w:p w:rsidR="00BC46B2" w:rsidRPr="00F8081D" w:rsidRDefault="00BC46B2" w:rsidP="002E39EC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2E39EC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2E39EC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Пронькин Евгений Викторович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2E39EC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2E39EC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__Заместитель начальника отдела безопасности__</w:t>
      </w:r>
    </w:p>
    <w:p w:rsidR="00BC46B2" w:rsidRDefault="00BC46B2" w:rsidP="002E39EC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____ 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 xml:space="preserve">                                      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 xml:space="preserve"> 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39EC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</w:p>
    <w:p w:rsidR="00BC46B2" w:rsidRDefault="00BC46B2" w:rsidP="002E39E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_____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 xml:space="preserve">________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___ниссан тино_____________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70CB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2E39EC">
      <w:pPr>
        <w:pStyle w:val="BodyText3"/>
        <w:rPr>
          <w:sz w:val="26"/>
          <w:szCs w:val="26"/>
        </w:rPr>
      </w:pP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___________________________-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2E39EC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437732,97  рублей.</w:t>
      </w: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0  рублей.</w:t>
      </w: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2E39EC">
      <w:pPr>
        <w:pStyle w:val="BodyText3"/>
        <w:ind w:firstLine="709"/>
        <w:rPr>
          <w:sz w:val="26"/>
          <w:szCs w:val="26"/>
        </w:rPr>
      </w:pPr>
    </w:p>
    <w:p w:rsidR="00BC46B2" w:rsidRPr="00C8378E" w:rsidRDefault="00BC46B2" w:rsidP="00C8378E">
      <w:pPr>
        <w:pStyle w:val="Heading1"/>
        <w:jc w:val="center"/>
        <w:rPr>
          <w:caps/>
          <w:sz w:val="24"/>
          <w:szCs w:val="24"/>
          <w:lang w:val="ru-RU"/>
        </w:rPr>
      </w:pPr>
      <w:r w:rsidRPr="00C8378E">
        <w:rPr>
          <w:caps/>
          <w:sz w:val="24"/>
          <w:szCs w:val="24"/>
          <w:lang w:val="ru-RU"/>
        </w:rPr>
        <w:t>сведения</w:t>
      </w:r>
    </w:p>
    <w:p w:rsidR="00BC46B2" w:rsidRDefault="00BC46B2" w:rsidP="00C8378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C8378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Андреев  Евгений Викторович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C8378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C8378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инспектор отдела безопасности</w:t>
      </w:r>
    </w:p>
    <w:p w:rsidR="00BC46B2" w:rsidRDefault="00BC46B2" w:rsidP="00C8378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Квартира           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ED4AE0">
              <w:rPr>
                <w:sz w:val="26"/>
                <w:szCs w:val="26"/>
                <w:u w:val="single"/>
              </w:rPr>
              <w:t xml:space="preserve">46 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</w:p>
    <w:p w:rsidR="00BC46B2" w:rsidRDefault="00BC46B2" w:rsidP="00C8378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ВАЗ 2114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rPr>
          <w:sz w:val="26"/>
          <w:szCs w:val="26"/>
        </w:rPr>
      </w:pP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 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837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 _____</w:t>
            </w:r>
          </w:p>
          <w:p w:rsidR="00BC46B2" w:rsidRDefault="00BC46B2" w:rsidP="00C837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8378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363168,00 рублей.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191158,00     рублей.</w:t>
      </w:r>
    </w:p>
    <w:p w:rsidR="00BC46B2" w:rsidRDefault="00BC46B2" w:rsidP="00C8378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__0___ рублей.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Pr="008126AE" w:rsidRDefault="00BC46B2" w:rsidP="008126AE">
      <w:pPr>
        <w:rPr>
          <w:lang w:eastAsia="en-US"/>
        </w:rPr>
      </w:pPr>
    </w:p>
    <w:p w:rsidR="00BC46B2" w:rsidRPr="00381AF8" w:rsidRDefault="00BC46B2" w:rsidP="00381AF8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381AF8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381AF8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Абдуллаев Алтай Ясинович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381AF8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381AF8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Старший инспектор  отдела безопасности</w:t>
      </w:r>
    </w:p>
    <w:p w:rsidR="00BC46B2" w:rsidRDefault="00BC46B2" w:rsidP="00381AF8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81AF8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</w:p>
    <w:p w:rsidR="00BC46B2" w:rsidRDefault="00BC46B2" w:rsidP="00381AF8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8674F5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автомобиль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Тойота королла          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381AF8">
      <w:pPr>
        <w:pStyle w:val="BodyText3"/>
        <w:rPr>
          <w:sz w:val="26"/>
          <w:szCs w:val="26"/>
        </w:rPr>
      </w:pP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381AF8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374495,00 рублей.</w:t>
      </w: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  рублей.</w:t>
      </w: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381AF8">
      <w:pPr>
        <w:pStyle w:val="BodyText3"/>
        <w:ind w:firstLine="709"/>
        <w:rPr>
          <w:sz w:val="26"/>
          <w:szCs w:val="26"/>
        </w:rPr>
      </w:pPr>
    </w:p>
    <w:p w:rsidR="00BC46B2" w:rsidRPr="00381AF8" w:rsidRDefault="00BC46B2" w:rsidP="002E79CE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2E79C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2E79C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Кусаимов Александр Юрьевич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2E79C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2E79C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инспектор  отдела безопасности</w:t>
      </w:r>
    </w:p>
    <w:p w:rsidR="00BC46B2" w:rsidRDefault="00BC46B2" w:rsidP="002E79C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Квартира долевая_____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_____64,5__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___Россия____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2E79CE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</w:t>
            </w:r>
            <w:r w:rsidRPr="002E79CE">
              <w:rPr>
                <w:sz w:val="26"/>
                <w:szCs w:val="26"/>
                <w:u w:val="single"/>
              </w:rPr>
              <w:t>долевая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64,5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79C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</w:p>
    <w:p w:rsidR="00BC46B2" w:rsidRDefault="00BC46B2" w:rsidP="002E79C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2E79CE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64,5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6760D0">
        <w:tc>
          <w:tcPr>
            <w:tcW w:w="4503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          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2E79CE">
      <w:pPr>
        <w:pStyle w:val="BodyText3"/>
        <w:rPr>
          <w:sz w:val="26"/>
          <w:szCs w:val="26"/>
        </w:rPr>
      </w:pP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2E79C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389296,00 рублей.</w:t>
      </w: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154000,00     рублей.</w:t>
      </w: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2E79CE">
      <w:pPr>
        <w:pStyle w:val="BodyText3"/>
        <w:ind w:firstLine="709"/>
        <w:rPr>
          <w:sz w:val="26"/>
          <w:szCs w:val="26"/>
        </w:rPr>
      </w:pPr>
    </w:p>
    <w:p w:rsidR="00BC46B2" w:rsidRPr="00191C70" w:rsidRDefault="00BC46B2" w:rsidP="00E349FC">
      <w:pPr>
        <w:pStyle w:val="Heading1"/>
        <w:jc w:val="center"/>
        <w:rPr>
          <w:caps/>
          <w:sz w:val="24"/>
          <w:szCs w:val="24"/>
          <w:lang w:val="ru-RU"/>
        </w:rPr>
      </w:pPr>
      <w:r w:rsidRPr="00191C70">
        <w:rPr>
          <w:caps/>
          <w:sz w:val="24"/>
          <w:szCs w:val="24"/>
          <w:lang w:val="ru-RU"/>
        </w:rPr>
        <w:t>сведения</w:t>
      </w:r>
    </w:p>
    <w:p w:rsidR="00BC46B2" w:rsidRDefault="00BC46B2" w:rsidP="00E349FC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349FC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Безлюдько Сергей Владимирович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349FC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E349FC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Оперативный дежурный дежурной части отдела безопасности</w:t>
      </w:r>
    </w:p>
    <w:p w:rsidR="00BC46B2" w:rsidRDefault="00BC46B2" w:rsidP="00E349FC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Квартира              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191C70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191C70">
              <w:rPr>
                <w:sz w:val="26"/>
                <w:szCs w:val="26"/>
                <w:u w:val="single"/>
              </w:rPr>
              <w:t>54,</w:t>
            </w:r>
            <w:r>
              <w:rPr>
                <w:sz w:val="26"/>
                <w:szCs w:val="26"/>
                <w:u w:val="single"/>
              </w:rPr>
              <w:t>5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ED4AE0">
              <w:rPr>
                <w:sz w:val="26"/>
                <w:szCs w:val="26"/>
                <w:u w:val="single"/>
              </w:rPr>
              <w:t>гараж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35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Pr="00191C70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191C70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 w:rsidRPr="00191C70">
              <w:rPr>
                <w:sz w:val="26"/>
                <w:szCs w:val="26"/>
                <w:u w:val="single"/>
              </w:rPr>
              <w:t xml:space="preserve">         </w:t>
            </w:r>
            <w:r>
              <w:rPr>
                <w:sz w:val="26"/>
                <w:szCs w:val="26"/>
                <w:u w:val="single"/>
              </w:rPr>
              <w:t>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Pr="00191C70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(площадь)</w:t>
            </w:r>
          </w:p>
        </w:tc>
        <w:tc>
          <w:tcPr>
            <w:tcW w:w="2835" w:type="dxa"/>
          </w:tcPr>
          <w:p w:rsidR="00BC46B2" w:rsidRPr="00191C70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  <w:r w:rsidRPr="00191C70">
              <w:rPr>
                <w:sz w:val="26"/>
                <w:szCs w:val="26"/>
                <w:u w:val="single"/>
              </w:rPr>
              <w:t xml:space="preserve">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503"/>
        <w:gridCol w:w="4110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Форд фокус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-106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436062,81 рублей.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162720,00   рублей.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  __</w:t>
      </w:r>
      <w:r w:rsidRPr="00191C70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 рублей</w:t>
      </w:r>
    </w:p>
    <w:p w:rsidR="00BC46B2" w:rsidRDefault="00BC46B2" w:rsidP="00E349FC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Default="00BC46B2" w:rsidP="00E349FC">
      <w:pPr>
        <w:rPr>
          <w:lang w:eastAsia="en-US"/>
        </w:rPr>
      </w:pPr>
    </w:p>
    <w:p w:rsidR="00BC46B2" w:rsidRDefault="00BC46B2" w:rsidP="004E0E86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381AF8" w:rsidRDefault="00BC46B2" w:rsidP="004E0E86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4E0E86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4E0E86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Ермолин Сергей Петрович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4E0E86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4E0E86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Оперативный дежурный дежурной части  отдела безопасности</w:t>
      </w:r>
    </w:p>
    <w:p w:rsidR="00BC46B2" w:rsidRDefault="00BC46B2" w:rsidP="004E0E86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 xml:space="preserve">                         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E0E86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</w:p>
    <w:p w:rsidR="00BC46B2" w:rsidRDefault="00BC46B2" w:rsidP="004E0E86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6760D0">
        <w:tc>
          <w:tcPr>
            <w:tcW w:w="4503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____автомобиль_____________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6760D0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 ВАЗ 21103         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4E0E86">
      <w:pPr>
        <w:pStyle w:val="BodyText3"/>
        <w:rPr>
          <w:sz w:val="26"/>
          <w:szCs w:val="26"/>
        </w:rPr>
      </w:pP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6760D0">
        <w:tc>
          <w:tcPr>
            <w:tcW w:w="4503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6760D0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6760D0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4E0E86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443583,00 рублей.</w:t>
      </w: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  рублей.</w:t>
      </w:r>
    </w:p>
    <w:p w:rsidR="00BC46B2" w:rsidRDefault="00BC46B2" w:rsidP="004E0E86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Pr="00381AF8" w:rsidRDefault="00BC46B2" w:rsidP="00E349FC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E349FC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349FC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Жеребцов Андрей Алексеевич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349FC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E349FC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Оперативный дежурный дежурной части  отдела безопасности</w:t>
      </w:r>
    </w:p>
    <w:p w:rsidR="00BC46B2" w:rsidRDefault="00BC46B2" w:rsidP="00E349FC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 xml:space="preserve">                         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</w:p>
    <w:p w:rsidR="00BC46B2" w:rsidRDefault="00BC46B2" w:rsidP="00E349FC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C5068B">
        <w:tc>
          <w:tcPr>
            <w:tcW w:w="4503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         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rPr>
          <w:sz w:val="26"/>
          <w:szCs w:val="26"/>
        </w:rPr>
      </w:pP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49FC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305660,00 рублей.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  рублей.</w:t>
      </w:r>
    </w:p>
    <w:p w:rsidR="00BC46B2" w:rsidRDefault="00BC46B2" w:rsidP="00E349FC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C5068B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381AF8" w:rsidRDefault="00BC46B2" w:rsidP="00C5068B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C5068B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C5068B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Суровцев Сергей Олегович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C5068B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C5068B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Инспектор-дежурный по жилой зоне дежурной части  отдела безопасности</w:t>
      </w:r>
    </w:p>
    <w:p w:rsidR="00BC46B2" w:rsidRDefault="00BC46B2" w:rsidP="00C5068B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Жилой дом долевая                       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___120____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__Россия_____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AF11FE">
              <w:rPr>
                <w:sz w:val="26"/>
                <w:szCs w:val="26"/>
                <w:u w:val="single"/>
              </w:rPr>
              <w:t>земельный</w:t>
            </w:r>
            <w:r>
              <w:rPr>
                <w:sz w:val="26"/>
                <w:szCs w:val="26"/>
              </w:rPr>
              <w:t>_</w:t>
            </w:r>
            <w:r w:rsidRPr="00AF11FE">
              <w:rPr>
                <w:sz w:val="26"/>
                <w:szCs w:val="26"/>
                <w:u w:val="single"/>
              </w:rPr>
              <w:t>участок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11800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241"/>
        <w:gridCol w:w="2686"/>
        <w:gridCol w:w="2820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 xml:space="preserve">жилой дом долевая 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120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AF11FE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AF11FE">
              <w:rPr>
                <w:sz w:val="26"/>
                <w:szCs w:val="26"/>
                <w:u w:val="single"/>
              </w:rPr>
              <w:t>земельный участок долевая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11800</w:t>
            </w:r>
            <w:r>
              <w:rPr>
                <w:sz w:val="26"/>
                <w:szCs w:val="26"/>
              </w:rPr>
              <w:t>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5068B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</w:p>
    <w:p w:rsidR="00BC46B2" w:rsidRDefault="00BC46B2" w:rsidP="00C5068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C5068B">
        <w:tc>
          <w:tcPr>
            <w:tcW w:w="4503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___автомобиль___________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C5068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_Форд фокус                 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5068B">
      <w:pPr>
        <w:pStyle w:val="BodyText3"/>
        <w:rPr>
          <w:sz w:val="26"/>
          <w:szCs w:val="26"/>
        </w:rPr>
      </w:pP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5068B">
        <w:tc>
          <w:tcPr>
            <w:tcW w:w="4503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5068B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5068B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5068B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629266,28 рублей.</w:t>
      </w: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49440,00     рублей.</w:t>
      </w:r>
    </w:p>
    <w:p w:rsidR="00BC46B2" w:rsidRDefault="00BC46B2" w:rsidP="00C5068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Pr="00381AF8" w:rsidRDefault="00BC46B2" w:rsidP="00E72AC9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E72AC9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72AC9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Шабалин Евгений Павлович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72AC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E72AC9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Инспектор-дежурный по жилой зоне дежурной части  отдела безопасности</w:t>
      </w:r>
    </w:p>
    <w:p w:rsidR="00BC46B2" w:rsidRDefault="00BC46B2" w:rsidP="00E72AC9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Квартира                   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___42____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__Россия_____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72AC9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</w:p>
    <w:p w:rsidR="00BC46B2" w:rsidRDefault="00BC46B2" w:rsidP="00E72AC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B44889">
        <w:tc>
          <w:tcPr>
            <w:tcW w:w="4503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                 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72AC9">
      <w:pPr>
        <w:pStyle w:val="BodyText3"/>
        <w:rPr>
          <w:sz w:val="26"/>
          <w:szCs w:val="26"/>
        </w:rPr>
      </w:pP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72AC9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366095,00 рублей.</w:t>
      </w: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150000,00     рублей.</w:t>
      </w:r>
    </w:p>
    <w:p w:rsidR="00BC46B2" w:rsidRDefault="00BC46B2" w:rsidP="00E72AC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C114DE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381AF8" w:rsidRDefault="00BC46B2" w:rsidP="00C114DE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C114D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C114D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Лазарев Сергей Станиславович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C114D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C114D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Инспектор-дежурный по жилой зоне дежурной части  отдела безопасности</w:t>
      </w:r>
    </w:p>
    <w:p w:rsidR="00BC46B2" w:rsidRDefault="00BC46B2" w:rsidP="00C114D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_________________________                   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C114DE">
              <w:rPr>
                <w:sz w:val="26"/>
                <w:szCs w:val="26"/>
                <w:u w:val="single"/>
              </w:rPr>
              <w:t>жилой дом</w:t>
            </w: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 xml:space="preserve">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85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__Россия_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114D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</w:p>
    <w:p w:rsidR="00BC46B2" w:rsidRDefault="00BC46B2" w:rsidP="00C114D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B44889">
        <w:tc>
          <w:tcPr>
            <w:tcW w:w="4503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___автомобиль____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__мицубиси ланцер          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114DE">
      <w:pPr>
        <w:pStyle w:val="BodyText3"/>
        <w:rPr>
          <w:sz w:val="26"/>
          <w:szCs w:val="26"/>
        </w:rPr>
      </w:pP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C114D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613386,87 рублей.</w:t>
      </w: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360000,00     рублей.</w:t>
      </w:r>
    </w:p>
    <w:p w:rsidR="00BC46B2" w:rsidRDefault="00BC46B2" w:rsidP="00C114D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Pr="00381AF8" w:rsidRDefault="00BC46B2" w:rsidP="009C5CFE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9C5CFE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9C5CFE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Брусенко Николай Викторович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9C5CFE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9C5CFE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Помощник оперативного дежурного дежурной части  отдела безопасности</w:t>
      </w:r>
    </w:p>
    <w:p w:rsidR="00BC46B2" w:rsidRDefault="00BC46B2" w:rsidP="009C5CFE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_________________________                   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 xml:space="preserve">      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9C5CFE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</w:p>
    <w:p w:rsidR="00BC46B2" w:rsidRDefault="00BC46B2" w:rsidP="009C5CFE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                               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B44889">
        <w:tc>
          <w:tcPr>
            <w:tcW w:w="4503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          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9C5CFE">
      <w:pPr>
        <w:pStyle w:val="BodyText3"/>
        <w:rPr>
          <w:sz w:val="26"/>
          <w:szCs w:val="26"/>
        </w:rPr>
      </w:pP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9C5CFE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352476,47 рублей.</w:t>
      </w: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  рублей.</w:t>
      </w:r>
    </w:p>
    <w:p w:rsidR="00BC46B2" w:rsidRDefault="00BC46B2" w:rsidP="009C5CFE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72403F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381AF8" w:rsidRDefault="00BC46B2" w:rsidP="0072403F">
      <w:pPr>
        <w:pStyle w:val="Heading1"/>
        <w:jc w:val="center"/>
        <w:rPr>
          <w:caps/>
          <w:sz w:val="24"/>
          <w:szCs w:val="24"/>
          <w:lang w:val="ru-RU"/>
        </w:rPr>
      </w:pPr>
      <w:r w:rsidRPr="00381AF8">
        <w:rPr>
          <w:caps/>
          <w:sz w:val="24"/>
          <w:szCs w:val="24"/>
          <w:lang w:val="ru-RU"/>
        </w:rPr>
        <w:t>сведения</w:t>
      </w:r>
    </w:p>
    <w:p w:rsidR="00BC46B2" w:rsidRDefault="00BC46B2" w:rsidP="0072403F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72403F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Кузнецов Евгений Алексеевич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72403F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72403F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Помощник оперативного дежурного дежурной части  отдела безопасности</w:t>
      </w:r>
    </w:p>
    <w:p w:rsidR="00BC46B2" w:rsidRDefault="00BC46B2" w:rsidP="0072403F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Квартира долевая______                   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_54_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_Россия_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-106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72403F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  <w:u w:val="single"/>
              </w:rPr>
              <w:t xml:space="preserve">  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54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___Россия__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72403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</w:p>
    <w:p w:rsidR="00BC46B2" w:rsidRDefault="00BC46B2" w:rsidP="007240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72403F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72403F">
              <w:rPr>
                <w:sz w:val="26"/>
                <w:szCs w:val="26"/>
                <w:u w:val="single"/>
              </w:rPr>
              <w:t xml:space="preserve"> долевая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54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72403F"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 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B44889">
        <w:tc>
          <w:tcPr>
            <w:tcW w:w="4503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 w:rsidP="00B4488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          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72403F">
      <w:pPr>
        <w:pStyle w:val="BodyText3"/>
        <w:rPr>
          <w:sz w:val="26"/>
          <w:szCs w:val="26"/>
        </w:rPr>
      </w:pP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B44889">
        <w:tc>
          <w:tcPr>
            <w:tcW w:w="4503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B4488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B44889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72403F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43497,38 рублей.</w:t>
      </w: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120000,00     рублей.</w:t>
      </w:r>
    </w:p>
    <w:p w:rsidR="00BC46B2" w:rsidRDefault="00BC46B2" w:rsidP="007240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>___0___</w:t>
      </w:r>
      <w:r>
        <w:rPr>
          <w:sz w:val="26"/>
          <w:szCs w:val="26"/>
        </w:rPr>
        <w:t xml:space="preserve"> рублей.</w:t>
      </w:r>
    </w:p>
    <w:p w:rsidR="00BC46B2" w:rsidRDefault="00BC46B2" w:rsidP="008674F5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8674F5" w:rsidRDefault="00BC46B2" w:rsidP="008674F5">
      <w:pPr>
        <w:pStyle w:val="Heading1"/>
        <w:jc w:val="center"/>
        <w:rPr>
          <w:caps/>
          <w:sz w:val="24"/>
          <w:szCs w:val="24"/>
          <w:lang w:val="ru-RU"/>
        </w:rPr>
      </w:pPr>
      <w:r w:rsidRPr="008674F5">
        <w:rPr>
          <w:caps/>
          <w:sz w:val="24"/>
          <w:szCs w:val="24"/>
          <w:lang w:val="ru-RU"/>
        </w:rPr>
        <w:t>сведения</w:t>
      </w:r>
    </w:p>
    <w:p w:rsidR="00BC46B2" w:rsidRDefault="00BC46B2" w:rsidP="008674F5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8674F5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Логинов Андрей Михайлович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8674F5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8674F5" w:rsidRDefault="00BC46B2" w:rsidP="008674F5">
      <w:pPr>
        <w:tabs>
          <w:tab w:val="left" w:pos="9498"/>
        </w:tabs>
        <w:ind w:right="-2"/>
        <w:jc w:val="center"/>
      </w:pPr>
      <w:r>
        <w:rPr>
          <w:sz w:val="26"/>
          <w:szCs w:val="26"/>
          <w:u w:val="single"/>
        </w:rPr>
        <w:t>__</w:t>
      </w:r>
      <w:r w:rsidRPr="008674F5">
        <w:rPr>
          <w:sz w:val="26"/>
          <w:szCs w:val="26"/>
          <w:u w:val="single"/>
        </w:rPr>
        <w:t>Начальник</w:t>
      </w:r>
      <w:r>
        <w:t>__</w:t>
      </w:r>
      <w:r w:rsidRPr="008674F5">
        <w:t xml:space="preserve"> </w:t>
      </w:r>
    </w:p>
    <w:p w:rsidR="00BC46B2" w:rsidRDefault="00BC46B2" w:rsidP="008674F5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8674F5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8674F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Квартира долевая 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8674F5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_80</w:t>
            </w:r>
            <w:r w:rsidRPr="008674F5">
              <w:rPr>
                <w:sz w:val="26"/>
                <w:szCs w:val="26"/>
                <w:u w:val="single"/>
              </w:rPr>
              <w:t xml:space="preserve"> кв.м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земельный участок  долевой</w:t>
            </w:r>
            <w:r>
              <w:rPr>
                <w:sz w:val="26"/>
                <w:szCs w:val="26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500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8674F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Pr="008674F5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8674F5">
            <w:pPr>
              <w:pStyle w:val="BodyText3"/>
              <w:rPr>
                <w:sz w:val="26"/>
                <w:szCs w:val="26"/>
                <w:u w:val="single"/>
              </w:rPr>
            </w:pPr>
            <w:r w:rsidRPr="008674F5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 </w:t>
            </w:r>
            <w:r w:rsidRPr="008674F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 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        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 xml:space="preserve">    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674F5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8674F5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8674F5" w:rsidRDefault="00BC46B2" w:rsidP="008674F5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8674F5" w:rsidRDefault="00BC46B2" w:rsidP="008674F5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 xml:space="preserve">         </w:t>
            </w:r>
          </w:p>
          <w:p w:rsidR="00BC46B2" w:rsidRDefault="00BC46B2" w:rsidP="008674F5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8674F5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8674F5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_тойота корона_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674F5">
      <w:pPr>
        <w:pStyle w:val="BodyText3"/>
        <w:rPr>
          <w:sz w:val="26"/>
          <w:szCs w:val="26"/>
        </w:rPr>
      </w:pP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674F5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803790,05  рублей.</w:t>
      </w: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рублей.</w:t>
      </w: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__</w:t>
      </w:r>
      <w:r>
        <w:rPr>
          <w:sz w:val="26"/>
          <w:szCs w:val="26"/>
          <w:u w:val="single"/>
        </w:rPr>
        <w:t>122400,00_</w:t>
      </w:r>
      <w:r w:rsidRPr="00FE1007"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BC46B2" w:rsidRDefault="00BC46B2" w:rsidP="008674F5">
      <w:pPr>
        <w:pStyle w:val="BodyText3"/>
        <w:ind w:firstLine="709"/>
        <w:rPr>
          <w:sz w:val="26"/>
          <w:szCs w:val="26"/>
        </w:rPr>
      </w:pPr>
    </w:p>
    <w:p w:rsidR="00BC46B2" w:rsidRPr="00FE1007" w:rsidRDefault="00BC46B2" w:rsidP="00FE1007">
      <w:pPr>
        <w:pStyle w:val="Heading1"/>
        <w:jc w:val="center"/>
        <w:rPr>
          <w:caps/>
          <w:sz w:val="24"/>
          <w:szCs w:val="24"/>
          <w:lang w:val="ru-RU"/>
        </w:rPr>
      </w:pPr>
      <w:r w:rsidRPr="00FE1007">
        <w:rPr>
          <w:caps/>
          <w:sz w:val="24"/>
          <w:szCs w:val="24"/>
          <w:lang w:val="ru-RU"/>
        </w:rPr>
        <w:t>сведения</w:t>
      </w:r>
    </w:p>
    <w:p w:rsidR="00BC46B2" w:rsidRDefault="00BC46B2" w:rsidP="00FE1007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FE1007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Астахов  Александр  Геннадьевич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FE1007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Default="00BC46B2" w:rsidP="00FE1007">
      <w:pPr>
        <w:tabs>
          <w:tab w:val="left" w:pos="9498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  <w:u w:val="single"/>
        </w:rPr>
        <w:t>Заместитель начальника колонии по безопасности и оперативного отдела</w:t>
      </w:r>
    </w:p>
    <w:p w:rsidR="00BC46B2" w:rsidRDefault="00BC46B2" w:rsidP="00FE1007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_____________________________         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E1007" w:rsidRDefault="00BC46B2" w:rsidP="00FE1007">
            <w:pPr>
              <w:pStyle w:val="BodyText3"/>
              <w:rPr>
                <w:sz w:val="26"/>
                <w:szCs w:val="26"/>
                <w:u w:val="single"/>
              </w:rPr>
            </w:pPr>
            <w:r w:rsidRPr="00FE100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 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_______</w:t>
            </w:r>
            <w:r>
              <w:rPr>
                <w:sz w:val="26"/>
                <w:szCs w:val="26"/>
              </w:rPr>
              <w:t xml:space="preserve">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1795" w:rsidRDefault="00BC46B2" w:rsidP="00FE1007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_</w:t>
            </w:r>
            <w:r>
              <w:rPr>
                <w:sz w:val="26"/>
                <w:szCs w:val="26"/>
                <w:u w:val="single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FE1007" w:rsidRDefault="00BC46B2" w:rsidP="00FE1007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_</w:t>
            </w:r>
            <w:r>
              <w:rPr>
                <w:sz w:val="26"/>
                <w:szCs w:val="26"/>
                <w:u w:val="single"/>
              </w:rPr>
              <w:t xml:space="preserve">                   </w:t>
            </w:r>
            <w:r>
              <w:rPr>
                <w:sz w:val="26"/>
                <w:szCs w:val="26"/>
              </w:rPr>
              <w:t>_</w:t>
            </w:r>
            <w:r w:rsidRPr="00FE1007">
              <w:rPr>
                <w:sz w:val="26"/>
                <w:szCs w:val="26"/>
              </w:rPr>
              <w:t xml:space="preserve"> </w:t>
            </w:r>
          </w:p>
          <w:p w:rsidR="00BC46B2" w:rsidRDefault="00BC46B2" w:rsidP="00FE1007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FE1007" w:rsidRDefault="00BC46B2" w:rsidP="00FE1007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                                              ___</w:t>
            </w:r>
          </w:p>
          <w:p w:rsidR="00BC46B2" w:rsidRDefault="00BC46B2" w:rsidP="00FE1007">
            <w:pPr>
              <w:pStyle w:val="BodyText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E1007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                   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_                   _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E100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</w:p>
    <w:p w:rsidR="00BC46B2" w:rsidRDefault="00BC46B2" w:rsidP="00FE100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FE1007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                                                    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E1007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FE1007" w:rsidRDefault="00BC46B2" w:rsidP="00FE1007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___________</w:t>
            </w:r>
            <w:r>
              <w:rPr>
                <w:sz w:val="20"/>
                <w:szCs w:val="20"/>
              </w:rPr>
              <w:t>_</w:t>
            </w:r>
            <w:r w:rsidRPr="00FE1007">
              <w:rPr>
                <w:sz w:val="20"/>
                <w:szCs w:val="20"/>
              </w:rPr>
              <w:t xml:space="preserve">   </w:t>
            </w:r>
          </w:p>
          <w:p w:rsidR="00BC46B2" w:rsidRDefault="00BC46B2" w:rsidP="00FE1007">
            <w:pPr>
              <w:pStyle w:val="BodyText3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E1007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FE1007"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E1007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_Ниссан вингроад_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E1007">
      <w:pPr>
        <w:pStyle w:val="BodyText3"/>
        <w:rPr>
          <w:sz w:val="26"/>
          <w:szCs w:val="26"/>
        </w:rPr>
      </w:pP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E1007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589312,00 рублей.</w:t>
      </w: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0   рублей.</w:t>
      </w:r>
    </w:p>
    <w:p w:rsidR="00BC46B2" w:rsidRDefault="00BC46B2" w:rsidP="00FE100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E1007">
        <w:rPr>
          <w:sz w:val="26"/>
          <w:szCs w:val="26"/>
          <w:u w:val="single"/>
        </w:rPr>
        <w:t xml:space="preserve">0 </w:t>
      </w:r>
      <w:r>
        <w:rPr>
          <w:sz w:val="26"/>
          <w:szCs w:val="26"/>
          <w:u w:val="single"/>
        </w:rPr>
        <w:t>_</w:t>
      </w:r>
      <w:r w:rsidRPr="00FE100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BC46B2" w:rsidRDefault="00BC46B2" w:rsidP="00DC6437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DC6437" w:rsidRDefault="00BC46B2" w:rsidP="00DC6437">
      <w:pPr>
        <w:pStyle w:val="Heading1"/>
        <w:jc w:val="center"/>
        <w:rPr>
          <w:caps/>
          <w:sz w:val="24"/>
          <w:szCs w:val="24"/>
          <w:lang w:val="ru-RU"/>
        </w:rPr>
      </w:pPr>
      <w:r w:rsidRPr="00DC6437">
        <w:rPr>
          <w:caps/>
          <w:sz w:val="24"/>
          <w:szCs w:val="24"/>
          <w:lang w:val="ru-RU"/>
        </w:rPr>
        <w:t>сведения</w:t>
      </w:r>
    </w:p>
    <w:p w:rsidR="00BC46B2" w:rsidRDefault="00BC46B2" w:rsidP="00DC6437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DC6437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Едакин Евгений Ильич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DC6437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DC6437" w:rsidRDefault="00BC46B2" w:rsidP="00DC6437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DC6437">
        <w:rPr>
          <w:sz w:val="26"/>
          <w:szCs w:val="26"/>
          <w:u w:val="single"/>
        </w:rPr>
        <w:t xml:space="preserve">Заместитель начальника колонии по </w:t>
      </w:r>
      <w:r>
        <w:rPr>
          <w:sz w:val="26"/>
          <w:szCs w:val="26"/>
          <w:u w:val="single"/>
        </w:rPr>
        <w:t>охране__</w:t>
      </w:r>
    </w:p>
    <w:p w:rsidR="00BC46B2" w:rsidRDefault="00BC46B2" w:rsidP="00DC6437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DC6437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DC643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Квартира долевая____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C6437" w:rsidRDefault="00BC46B2" w:rsidP="00DC6437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4A4ABB">
              <w:rPr>
                <w:sz w:val="26"/>
                <w:szCs w:val="26"/>
                <w:u w:val="single"/>
              </w:rPr>
              <w:t>54</w:t>
            </w:r>
            <w:r w:rsidRPr="00DC6437">
              <w:rPr>
                <w:sz w:val="26"/>
                <w:szCs w:val="26"/>
                <w:u w:val="single"/>
              </w:rPr>
              <w:t xml:space="preserve"> кв.м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Pr="002C63D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                ____</w:t>
            </w:r>
            <w:r w:rsidRPr="002C63D2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2C63D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DC643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2C63D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</w:t>
            </w:r>
            <w:r w:rsidRPr="002C63D2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>долевая___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2C63D2" w:rsidRDefault="00BC46B2" w:rsidP="002C63D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  <w:u w:val="single"/>
              </w:rPr>
              <w:t>54</w:t>
            </w:r>
            <w:r w:rsidRPr="002C63D2">
              <w:rPr>
                <w:sz w:val="26"/>
                <w:szCs w:val="26"/>
                <w:u w:val="single"/>
              </w:rPr>
              <w:t xml:space="preserve"> кв.м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C6437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2C63D2" w:rsidRDefault="00BC46B2" w:rsidP="002C63D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      ___</w:t>
            </w:r>
          </w:p>
          <w:p w:rsidR="00BC46B2" w:rsidRDefault="00BC46B2" w:rsidP="002C63D2">
            <w:pPr>
              <w:pStyle w:val="BodyText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4A4ABB" w:rsidRDefault="00BC46B2" w:rsidP="002C63D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  <w:u w:val="single"/>
              </w:rPr>
              <w:t xml:space="preserve">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2C63D2" w:rsidRDefault="00BC46B2" w:rsidP="002C63D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2C63D2">
              <w:rPr>
                <w:sz w:val="26"/>
                <w:szCs w:val="26"/>
                <w:u w:val="single"/>
              </w:rPr>
              <w:t xml:space="preserve">Россия         </w:t>
            </w:r>
          </w:p>
          <w:p w:rsidR="00BC46B2" w:rsidRDefault="00BC46B2" w:rsidP="002C63D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2C63D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2C63D2">
              <w:rPr>
                <w:sz w:val="26"/>
                <w:szCs w:val="26"/>
                <w:u w:val="single"/>
              </w:rPr>
              <w:t>Автомобиль легковой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4A4ABB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4A4ABB">
              <w:rPr>
                <w:sz w:val="26"/>
                <w:szCs w:val="26"/>
                <w:u w:val="single"/>
              </w:rPr>
              <w:t>ВАЗ лада приора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DC6437">
      <w:pPr>
        <w:pStyle w:val="BodyText3"/>
        <w:rPr>
          <w:sz w:val="26"/>
          <w:szCs w:val="26"/>
        </w:rPr>
      </w:pP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DC6437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696337,95 рублей.</w:t>
      </w: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202349,13   рублей.</w:t>
      </w: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__</w:t>
      </w:r>
      <w:r w:rsidRPr="002C63D2">
        <w:rPr>
          <w:sz w:val="26"/>
          <w:szCs w:val="26"/>
          <w:u w:val="single"/>
        </w:rPr>
        <w:t>0</w:t>
      </w:r>
      <w:r>
        <w:rPr>
          <w:sz w:val="26"/>
          <w:szCs w:val="26"/>
        </w:rPr>
        <w:t>__    рублей.</w:t>
      </w:r>
    </w:p>
    <w:p w:rsidR="00BC46B2" w:rsidRDefault="00BC46B2" w:rsidP="00DC6437">
      <w:pPr>
        <w:pStyle w:val="BodyText3"/>
        <w:ind w:firstLine="709"/>
        <w:rPr>
          <w:sz w:val="26"/>
          <w:szCs w:val="26"/>
        </w:rPr>
      </w:pPr>
    </w:p>
    <w:p w:rsidR="00BC46B2" w:rsidRPr="00601F19" w:rsidRDefault="00BC46B2" w:rsidP="00601F19">
      <w:pPr>
        <w:pStyle w:val="Heading1"/>
        <w:jc w:val="center"/>
        <w:rPr>
          <w:caps/>
          <w:sz w:val="24"/>
          <w:szCs w:val="24"/>
          <w:lang w:val="ru-RU"/>
        </w:rPr>
      </w:pPr>
      <w:r w:rsidRPr="00601F19">
        <w:rPr>
          <w:caps/>
          <w:sz w:val="24"/>
          <w:szCs w:val="24"/>
          <w:lang w:val="ru-RU"/>
        </w:rPr>
        <w:t>сведения</w:t>
      </w:r>
    </w:p>
    <w:p w:rsidR="00BC46B2" w:rsidRDefault="00BC46B2" w:rsidP="00601F19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601F19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Бойцов Алексей Борисови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601F1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601F19" w:rsidRDefault="00BC46B2" w:rsidP="00601F19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</w:t>
      </w:r>
      <w:r w:rsidRPr="00601F19">
        <w:rPr>
          <w:sz w:val="26"/>
          <w:szCs w:val="26"/>
          <w:u w:val="single"/>
        </w:rPr>
        <w:t>Заместитель начальника колонии по кадрам и воспитательной работе</w:t>
      </w:r>
      <w:r>
        <w:rPr>
          <w:sz w:val="26"/>
          <w:szCs w:val="26"/>
          <w:u w:val="single"/>
        </w:rPr>
        <w:t>_______</w:t>
      </w:r>
    </w:p>
    <w:p w:rsidR="00BC46B2" w:rsidRDefault="00BC46B2" w:rsidP="00601F19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01F19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</w:p>
    <w:p w:rsidR="00BC46B2" w:rsidRDefault="00BC46B2" w:rsidP="00601F1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(площадь)</w:t>
            </w:r>
          </w:p>
        </w:tc>
        <w:tc>
          <w:tcPr>
            <w:tcW w:w="2835" w:type="dxa"/>
          </w:tcPr>
          <w:p w:rsidR="00BC46B2" w:rsidRPr="00601F19" w:rsidRDefault="00BC46B2" w:rsidP="00601F19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601F19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601F19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766CB7" w:rsidRDefault="00BC46B2" w:rsidP="00601F19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  <w:u w:val="single"/>
              </w:rPr>
              <w:t>Шевроле круз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601F19">
      <w:pPr>
        <w:pStyle w:val="BodyText3"/>
        <w:rPr>
          <w:sz w:val="26"/>
          <w:szCs w:val="26"/>
        </w:rPr>
      </w:pP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601F19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827718,70  рублей.</w:t>
      </w: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рублей.</w:t>
      </w:r>
    </w:p>
    <w:p w:rsidR="00BC46B2" w:rsidRDefault="00BC46B2" w:rsidP="00601F1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__</w:t>
      </w:r>
      <w:r w:rsidRPr="00601F19">
        <w:rPr>
          <w:sz w:val="26"/>
          <w:szCs w:val="26"/>
          <w:u w:val="single"/>
        </w:rPr>
        <w:t>0</w:t>
      </w:r>
      <w:r>
        <w:rPr>
          <w:sz w:val="26"/>
          <w:szCs w:val="26"/>
        </w:rPr>
        <w:t>__</w:t>
      </w:r>
      <w:r w:rsidRPr="00601F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рублей.</w:t>
      </w:r>
    </w:p>
    <w:p w:rsidR="00BC46B2" w:rsidRDefault="00BC46B2" w:rsidP="005F753F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601F19" w:rsidRDefault="00BC46B2" w:rsidP="005F753F">
      <w:pPr>
        <w:pStyle w:val="Heading1"/>
        <w:jc w:val="center"/>
        <w:rPr>
          <w:caps/>
          <w:sz w:val="24"/>
          <w:szCs w:val="24"/>
          <w:lang w:val="ru-RU"/>
        </w:rPr>
      </w:pPr>
      <w:r w:rsidRPr="00601F19">
        <w:rPr>
          <w:caps/>
          <w:sz w:val="24"/>
          <w:szCs w:val="24"/>
          <w:lang w:val="ru-RU"/>
        </w:rPr>
        <w:t>сведения</w:t>
      </w:r>
    </w:p>
    <w:p w:rsidR="00BC46B2" w:rsidRDefault="00BC46B2" w:rsidP="005F753F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5F753F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Воробъева Галина Борисовна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5F753F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601F19" w:rsidRDefault="00BC46B2" w:rsidP="005F753F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</w:t>
      </w:r>
      <w:r w:rsidRPr="00601F19">
        <w:rPr>
          <w:sz w:val="26"/>
          <w:szCs w:val="26"/>
          <w:u w:val="single"/>
        </w:rPr>
        <w:t xml:space="preserve">Заместитель начальника колонии по </w:t>
      </w:r>
      <w:r>
        <w:rPr>
          <w:sz w:val="26"/>
          <w:szCs w:val="26"/>
          <w:u w:val="single"/>
        </w:rPr>
        <w:t>лечебно-профилактической</w:t>
      </w:r>
      <w:r w:rsidRPr="00601F19">
        <w:rPr>
          <w:sz w:val="26"/>
          <w:szCs w:val="26"/>
          <w:u w:val="single"/>
        </w:rPr>
        <w:t xml:space="preserve"> работе</w:t>
      </w:r>
      <w:r>
        <w:rPr>
          <w:sz w:val="26"/>
          <w:szCs w:val="26"/>
          <w:u w:val="single"/>
        </w:rPr>
        <w:t>_______</w:t>
      </w:r>
    </w:p>
    <w:p w:rsidR="00BC46B2" w:rsidRDefault="00BC46B2" w:rsidP="005F753F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Квартира долевая              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5F753F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5F753F">
              <w:rPr>
                <w:sz w:val="26"/>
                <w:szCs w:val="26"/>
                <w:u w:val="single"/>
              </w:rPr>
              <w:t>49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комната гостиничного типа долевая</w:t>
            </w: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18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5F753F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5F753F">
              <w:rPr>
                <w:sz w:val="26"/>
                <w:szCs w:val="26"/>
                <w:u w:val="single"/>
              </w:rPr>
              <w:t>гараж_</w:t>
            </w: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5F753F">
            <w:pPr>
              <w:pStyle w:val="BodyText3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5F75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12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5F753F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5F753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5F753F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</w:p>
    <w:p w:rsidR="00BC46B2" w:rsidRDefault="00BC46B2" w:rsidP="005F753F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(площадь)</w:t>
            </w:r>
          </w:p>
        </w:tc>
        <w:tc>
          <w:tcPr>
            <w:tcW w:w="2835" w:type="dxa"/>
          </w:tcPr>
          <w:p w:rsidR="00BC46B2" w:rsidRPr="00601F19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C14F8E">
        <w:tc>
          <w:tcPr>
            <w:tcW w:w="4503" w:type="dxa"/>
          </w:tcPr>
          <w:p w:rsidR="00BC46B2" w:rsidRPr="00601F19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5F753F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  <w:u w:val="single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F753F">
      <w:pPr>
        <w:pStyle w:val="BodyText3"/>
        <w:rPr>
          <w:sz w:val="26"/>
          <w:szCs w:val="26"/>
        </w:rPr>
      </w:pP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F753F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599617,41  рублей.</w:t>
      </w: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рублей.</w:t>
      </w:r>
    </w:p>
    <w:p w:rsidR="00BC46B2" w:rsidRDefault="00BC46B2" w:rsidP="005F753F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__</w:t>
      </w:r>
      <w:r w:rsidRPr="00601F19">
        <w:rPr>
          <w:sz w:val="26"/>
          <w:szCs w:val="26"/>
          <w:u w:val="single"/>
        </w:rPr>
        <w:t>0</w:t>
      </w:r>
      <w:r>
        <w:rPr>
          <w:sz w:val="26"/>
          <w:szCs w:val="26"/>
        </w:rPr>
        <w:t>__</w:t>
      </w:r>
      <w:r w:rsidRPr="00601F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рублей.</w:t>
      </w:r>
    </w:p>
    <w:p w:rsidR="00BC46B2" w:rsidRPr="00F8081D" w:rsidRDefault="00BC46B2" w:rsidP="00F8081D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F8081D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Тринц Константин Александрович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труда и заработной платы, планово-экономического__</w:t>
      </w:r>
    </w:p>
    <w:p w:rsidR="00BC46B2" w:rsidRDefault="00BC46B2" w:rsidP="00F8081D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квартира___________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</w:t>
            </w:r>
            <w:r>
              <w:rPr>
                <w:sz w:val="26"/>
                <w:szCs w:val="26"/>
                <w:u w:val="single"/>
              </w:rPr>
              <w:t>49</w:t>
            </w: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___Россия________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 ____</w:t>
            </w:r>
            <w:r w:rsidRPr="00F8081D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F8081D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_______________________________</w:t>
            </w:r>
            <w:r w:rsidRPr="00F8081D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_____________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__________________________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469851,04,00 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0   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</w:t>
      </w:r>
      <w:r w:rsidRPr="00F8081D">
        <w:rPr>
          <w:sz w:val="26"/>
          <w:szCs w:val="26"/>
          <w:u w:val="single"/>
        </w:rPr>
        <w:t xml:space="preserve">0  </w:t>
      </w:r>
      <w:r>
        <w:rPr>
          <w:sz w:val="26"/>
          <w:szCs w:val="26"/>
        </w:rPr>
        <w:t>рублей.</w:t>
      </w:r>
    </w:p>
    <w:p w:rsidR="00BC46B2" w:rsidRPr="00F8081D" w:rsidRDefault="00BC46B2" w:rsidP="00F8081D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F8081D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Щеглов Дмитрий Олегович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интендантского и хозяйственного обеспечения__</w:t>
      </w:r>
    </w:p>
    <w:p w:rsidR="00BC46B2" w:rsidRDefault="00BC46B2" w:rsidP="00F8081D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________________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____________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4C601D">
              <w:rPr>
                <w:sz w:val="26"/>
                <w:szCs w:val="26"/>
                <w:u w:val="single"/>
              </w:rPr>
              <w:t>Жилой дом</w:t>
            </w: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__6</w:t>
            </w:r>
            <w:r w:rsidRPr="004C601D">
              <w:rPr>
                <w:sz w:val="26"/>
                <w:szCs w:val="26"/>
                <w:u w:val="single"/>
              </w:rPr>
              <w:t xml:space="preserve">0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E54F3F">
              <w:rPr>
                <w:sz w:val="26"/>
                <w:szCs w:val="26"/>
                <w:u w:val="single"/>
              </w:rPr>
              <w:t>Земельный участок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600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Pr="00E54F3F"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(марка транспортного средства)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489833,49рублей.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132000,00   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F8081D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F8081D" w:rsidRDefault="00BC46B2" w:rsidP="00F8081D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F8081D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Силик Дмитрий Сергеевич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F8081D">
        <w:rPr>
          <w:sz w:val="26"/>
          <w:szCs w:val="26"/>
          <w:u w:val="single"/>
        </w:rPr>
        <w:t>Заместитель начальника колонии</w:t>
      </w:r>
      <w:r>
        <w:rPr>
          <w:sz w:val="26"/>
          <w:szCs w:val="26"/>
          <w:u w:val="single"/>
        </w:rPr>
        <w:t xml:space="preserve"> – начальник ЦТАО__</w:t>
      </w:r>
    </w:p>
    <w:p w:rsidR="00BC46B2" w:rsidRDefault="00BC46B2" w:rsidP="00F8081D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Жилой дом долевая           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125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 xml:space="preserve">      </w:t>
            </w:r>
            <w:r>
              <w:rPr>
                <w:sz w:val="26"/>
                <w:szCs w:val="26"/>
                <w:u w:val="single"/>
              </w:rPr>
              <w:t>гараж</w:t>
            </w:r>
            <w:r w:rsidRPr="00F8081D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18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5369"/>
        <w:gridCol w:w="2426"/>
        <w:gridCol w:w="2931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8544B5">
              <w:rPr>
                <w:sz w:val="26"/>
                <w:szCs w:val="26"/>
                <w:u w:val="single"/>
              </w:rPr>
              <w:t>Жилой дом долевая</w:t>
            </w:r>
            <w:r>
              <w:rPr>
                <w:sz w:val="26"/>
                <w:szCs w:val="26"/>
              </w:rPr>
              <w:t>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128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Pr="008544B5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43</w:t>
            </w: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8544B5">
              <w:rPr>
                <w:sz w:val="26"/>
                <w:szCs w:val="26"/>
                <w:u w:val="single"/>
              </w:rPr>
              <w:t>Россия__________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</w:p>
    <w:p w:rsidR="00BC46B2" w:rsidRDefault="00BC46B2" w:rsidP="00F8081D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F8081D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_ГАЗ 2705____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F8081D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rPr>
          <w:sz w:val="26"/>
          <w:szCs w:val="26"/>
        </w:rPr>
      </w:pP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F8081D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F8081D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F8081D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601410,11 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1322278,00   рублей.</w:t>
      </w:r>
    </w:p>
    <w:p w:rsidR="00BC46B2" w:rsidRDefault="00BC46B2" w:rsidP="00F8081D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Pr="00F8081D" w:rsidRDefault="00BC46B2" w:rsidP="008544B5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8544B5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8544B5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Парфенов Александр Евгеньевич</w:t>
      </w:r>
      <w:r>
        <w:rPr>
          <w:sz w:val="26"/>
          <w:szCs w:val="26"/>
          <w:u w:val="single"/>
        </w:rPr>
        <w:tab/>
      </w:r>
    </w:p>
    <w:p w:rsidR="00BC46B2" w:rsidRDefault="00BC46B2" w:rsidP="008544B5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8544B5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F8081D">
        <w:rPr>
          <w:sz w:val="26"/>
          <w:szCs w:val="26"/>
          <w:u w:val="single"/>
        </w:rPr>
        <w:t>Заместитель начальника колонии</w:t>
      </w:r>
      <w:r>
        <w:rPr>
          <w:sz w:val="26"/>
          <w:szCs w:val="26"/>
          <w:u w:val="single"/>
        </w:rPr>
        <w:t xml:space="preserve"> по тылу__</w:t>
      </w:r>
    </w:p>
    <w:p w:rsidR="00BC46B2" w:rsidRDefault="00BC46B2" w:rsidP="008544B5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квартира            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43,3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Pr="00F8081D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 xml:space="preserve">      </w:t>
            </w:r>
            <w:r>
              <w:rPr>
                <w:sz w:val="26"/>
                <w:szCs w:val="26"/>
                <w:u w:val="single"/>
              </w:rPr>
              <w:t>__________________________</w:t>
            </w:r>
            <w:r w:rsidRPr="00F8081D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F8081D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________ 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544B5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</w:p>
    <w:p w:rsidR="00BC46B2" w:rsidRDefault="00BC46B2" w:rsidP="008544B5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C14F8E">
        <w:tc>
          <w:tcPr>
            <w:tcW w:w="4503" w:type="dxa"/>
          </w:tcPr>
          <w:p w:rsidR="00BC46B2" w:rsidRPr="00F8081D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C14F8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_ВАЗ 21099____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Pr="00F8081D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C14F8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544B5">
      <w:pPr>
        <w:pStyle w:val="BodyText3"/>
        <w:rPr>
          <w:sz w:val="26"/>
          <w:szCs w:val="26"/>
        </w:rPr>
      </w:pP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C14F8E">
        <w:tc>
          <w:tcPr>
            <w:tcW w:w="4503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C14F8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C14F8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8544B5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588666,41 рублей.</w:t>
      </w: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240000,00   рублей.</w:t>
      </w:r>
    </w:p>
    <w:p w:rsidR="00BC46B2" w:rsidRDefault="00BC46B2" w:rsidP="008544B5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Pr="00F8081D" w:rsidRDefault="00BC46B2" w:rsidP="00DA3880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DA3880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DA3880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Артюхова Анжела Владимировна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DA3880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DA3880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__Главный бухгалтер__</w:t>
      </w:r>
    </w:p>
    <w:p w:rsidR="00BC46B2" w:rsidRDefault="00BC46B2" w:rsidP="00DA3880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Квартира____             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52</w:t>
            </w:r>
            <w:r w:rsidRPr="00DA3880">
              <w:rPr>
                <w:sz w:val="26"/>
                <w:szCs w:val="26"/>
                <w:u w:val="single"/>
              </w:rPr>
              <w:t>,</w:t>
            </w:r>
            <w:r>
              <w:rPr>
                <w:sz w:val="26"/>
                <w:szCs w:val="26"/>
                <w:u w:val="single"/>
              </w:rPr>
              <w:t>7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DA3880" w:rsidRDefault="00BC46B2" w:rsidP="00110F5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</w:t>
            </w:r>
            <w:r w:rsidRPr="00DA3880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>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DA3880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DA3880">
              <w:rPr>
                <w:sz w:val="26"/>
                <w:szCs w:val="26"/>
                <w:u w:val="single"/>
              </w:rPr>
              <w:t>8</w:t>
            </w:r>
            <w:r>
              <w:rPr>
                <w:sz w:val="26"/>
                <w:szCs w:val="26"/>
                <w:u w:val="single"/>
              </w:rPr>
              <w:t>1</w:t>
            </w:r>
            <w:r w:rsidRPr="00DA3880">
              <w:rPr>
                <w:sz w:val="26"/>
                <w:szCs w:val="26"/>
                <w:u w:val="single"/>
              </w:rPr>
              <w:t>,</w:t>
            </w:r>
            <w:r>
              <w:rPr>
                <w:sz w:val="26"/>
                <w:szCs w:val="26"/>
                <w:u w:val="single"/>
              </w:rPr>
              <w:t>7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A3880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</w:p>
    <w:p w:rsidR="00BC46B2" w:rsidRDefault="00BC46B2" w:rsidP="00DA388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110F5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110F5E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DA388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DA3880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DA3880">
      <w:pPr>
        <w:pStyle w:val="BodyText3"/>
        <w:rPr>
          <w:sz w:val="26"/>
          <w:szCs w:val="26"/>
        </w:rPr>
      </w:pP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DA3880" w:rsidRDefault="00BC46B2" w:rsidP="00110F5E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DA3880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E54F3F" w:rsidRDefault="00BC46B2" w:rsidP="00DA3880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</w:t>
            </w:r>
            <w:r>
              <w:rPr>
                <w:sz w:val="26"/>
                <w:szCs w:val="26"/>
                <w:u w:val="single"/>
              </w:rPr>
              <w:t>Нисан тиано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 w:rsidRPr="00E54F3F">
              <w:rPr>
                <w:sz w:val="26"/>
                <w:szCs w:val="26"/>
                <w:u w:val="single"/>
              </w:rPr>
              <w:t>Легковой</w:t>
            </w:r>
            <w:r>
              <w:rPr>
                <w:sz w:val="26"/>
                <w:szCs w:val="26"/>
              </w:rPr>
              <w:t>_</w:t>
            </w:r>
            <w:r w:rsidRPr="00E54F3F"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ВАЗ 2107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110F5E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110F5E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DA3880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560929,54  рублей.</w:t>
      </w: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492000,00  рублей.</w:t>
      </w:r>
    </w:p>
    <w:p w:rsidR="00BC46B2" w:rsidRDefault="00BC46B2" w:rsidP="00DA388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Pr="00F8081D" w:rsidRDefault="00BC46B2" w:rsidP="00BB5753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BB5753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BB5753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Крапивина Анна Владимировна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BB5753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BB5753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_Заместитель_главного бухгалтера__</w:t>
      </w:r>
    </w:p>
    <w:p w:rsidR="00BC46B2" w:rsidRDefault="00BC46B2" w:rsidP="00BB5753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____ 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                                     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5753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</w:p>
    <w:p w:rsidR="00BC46B2" w:rsidRDefault="00BC46B2" w:rsidP="00BB575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70CB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B5753">
      <w:pPr>
        <w:pStyle w:val="BodyText3"/>
        <w:rPr>
          <w:sz w:val="26"/>
          <w:szCs w:val="26"/>
        </w:rPr>
      </w:pP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E54F3F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>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B5753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434631,00  рублей.</w:t>
      </w: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0 рублей.</w:t>
      </w:r>
    </w:p>
    <w:p w:rsidR="00BC46B2" w:rsidRDefault="00BC46B2" w:rsidP="00BB575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Pr="00F8081D" w:rsidRDefault="00BC46B2" w:rsidP="004637D9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4637D9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4637D9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Моисеева Елена Пет ровна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4637D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4637D9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кадров__</w:t>
      </w:r>
    </w:p>
    <w:p w:rsidR="00BC46B2" w:rsidRDefault="00BC46B2" w:rsidP="004637D9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Квартира_долевая__ 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64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637D9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</w:p>
    <w:p w:rsidR="00BC46B2" w:rsidRDefault="00BC46B2" w:rsidP="004637D9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318D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4637D9">
      <w:pPr>
        <w:pStyle w:val="BodyText3"/>
        <w:rPr>
          <w:sz w:val="26"/>
          <w:szCs w:val="26"/>
        </w:rPr>
      </w:pP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Pr="00DA388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DA3880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DA3880">
              <w:rPr>
                <w:sz w:val="26"/>
                <w:szCs w:val="26"/>
                <w:u w:val="single"/>
              </w:rPr>
              <w:t xml:space="preserve">Тайота </w:t>
            </w:r>
            <w:r>
              <w:rPr>
                <w:sz w:val="26"/>
                <w:szCs w:val="26"/>
                <w:u w:val="single"/>
              </w:rPr>
              <w:t>белта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4637D9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411223,20  рублей.</w:t>
      </w: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0  рублей.</w:t>
      </w:r>
    </w:p>
    <w:p w:rsidR="00BC46B2" w:rsidRDefault="00BC46B2" w:rsidP="004637D9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1E6E20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F8081D" w:rsidRDefault="00BC46B2" w:rsidP="001E6E20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1E6E20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1E6E20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Самойлов Алексей Александрович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1E6E20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1E6E20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по воспитательной работе с осужденными_</w:t>
      </w:r>
    </w:p>
    <w:p w:rsidR="00BC46B2" w:rsidRDefault="00BC46B2" w:rsidP="001E6E20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квартира____ 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70,1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                  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1E6E20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 xml:space="preserve">           </w:t>
            </w: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1E6E2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E6E20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</w:p>
    <w:p w:rsidR="00BC46B2" w:rsidRDefault="00BC46B2" w:rsidP="001E6E20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</w:t>
            </w:r>
            <w:r w:rsidRPr="003E643A"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__ВАЗ 21115___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318D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1E6E20">
      <w:pPr>
        <w:pStyle w:val="BodyText3"/>
        <w:rPr>
          <w:sz w:val="26"/>
          <w:szCs w:val="26"/>
        </w:rPr>
      </w:pP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1E6E20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422196,78  рублей.</w:t>
      </w: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237061,94  рублей.</w:t>
      </w:r>
    </w:p>
    <w:p w:rsidR="00BC46B2" w:rsidRDefault="00BC46B2" w:rsidP="001E6E20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Pr="00F8081D" w:rsidRDefault="00BC46B2" w:rsidP="00B51B7B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B51B7B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B51B7B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Наумова Наталья Эдуардовна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B51B7B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B51B7B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психологической лаборатории__</w:t>
      </w:r>
    </w:p>
    <w:p w:rsidR="00BC46B2" w:rsidRDefault="00BC46B2" w:rsidP="00B51B7B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Квартира долевая____ 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DA388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61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B51B7B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>долевая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36</w:t>
            </w: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1E6E2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1E6E20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262"/>
        <w:gridCol w:w="2686"/>
        <w:gridCol w:w="2799"/>
      </w:tblGrid>
      <w:tr w:rsidR="00BC46B2">
        <w:tc>
          <w:tcPr>
            <w:tcW w:w="4503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_____квартира долевая_____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  <w:u w:val="single"/>
              </w:rPr>
              <w:t>61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C44E34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36</w:t>
            </w:r>
            <w:r>
              <w:rPr>
                <w:sz w:val="26"/>
                <w:szCs w:val="26"/>
              </w:rPr>
              <w:t>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51B7B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</w:p>
    <w:p w:rsidR="00BC46B2" w:rsidRDefault="00BC46B2" w:rsidP="00B51B7B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B51B7B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>долевая</w:t>
            </w:r>
            <w:r w:rsidRPr="00B51B7B">
              <w:rPr>
                <w:sz w:val="26"/>
                <w:szCs w:val="26"/>
                <w:u w:val="single"/>
              </w:rPr>
              <w:t>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__36_____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</w:rPr>
              <w:t xml:space="preserve">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318D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51B7B">
      <w:pPr>
        <w:pStyle w:val="BodyText3"/>
        <w:rPr>
          <w:sz w:val="26"/>
          <w:szCs w:val="26"/>
        </w:rPr>
      </w:pP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Pr="00B51B7B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C44E34" w:rsidRDefault="00BC46B2" w:rsidP="00B51B7B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  <w:u w:val="single"/>
              </w:rPr>
              <w:t>Рено дастер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B51B7B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476814,24  рублей.</w:t>
      </w: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370000,00  рублей.</w:t>
      </w:r>
    </w:p>
    <w:p w:rsidR="00BC46B2" w:rsidRDefault="00BC46B2" w:rsidP="00B51B7B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E318D3">
      <w:pPr>
        <w:pStyle w:val="Heading1"/>
        <w:jc w:val="center"/>
        <w:rPr>
          <w:caps/>
          <w:sz w:val="24"/>
          <w:szCs w:val="24"/>
          <w:lang w:val="ru-RU"/>
        </w:rPr>
      </w:pPr>
    </w:p>
    <w:p w:rsidR="00BC46B2" w:rsidRPr="00F8081D" w:rsidRDefault="00BC46B2" w:rsidP="00E318D3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E318D3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E318D3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Шагитов Дмитрий Леонидович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E318D3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E318D3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__Инспектор отдела безопасности__</w:t>
      </w:r>
    </w:p>
    <w:p w:rsidR="00BC46B2" w:rsidRDefault="00BC46B2" w:rsidP="00E318D3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Квартира долевая      ____ 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65</w:t>
            </w:r>
            <w:r>
              <w:rPr>
                <w:sz w:val="26"/>
                <w:szCs w:val="26"/>
              </w:rPr>
              <w:t>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1E6E20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1E6E20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Pr="00DA3880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_____квартира долевая___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  <w:u w:val="single"/>
              </w:rPr>
              <w:t xml:space="preserve">65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18D3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</w:p>
    <w:p w:rsidR="00BC46B2" w:rsidRDefault="00BC46B2" w:rsidP="00E318D3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B51B7B">
              <w:rPr>
                <w:sz w:val="26"/>
                <w:szCs w:val="26"/>
                <w:u w:val="single"/>
              </w:rPr>
              <w:t>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</w:rPr>
              <w:t>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ВАЗ калина_____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Pr="00F8081D" w:rsidRDefault="00BC46B2" w:rsidP="00E318D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318D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18D3">
      <w:pPr>
        <w:pStyle w:val="BodyText3"/>
        <w:rPr>
          <w:sz w:val="26"/>
          <w:szCs w:val="26"/>
        </w:rPr>
      </w:pP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Pr="00B51B7B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B51B7B" w:rsidRDefault="00BC46B2" w:rsidP="00E318D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>
        <w:tc>
          <w:tcPr>
            <w:tcW w:w="4503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318D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318D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E318D3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397939,07  рублей.</w:t>
      </w: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120000,00  рублей.</w:t>
      </w:r>
    </w:p>
    <w:p w:rsidR="00BC46B2" w:rsidRDefault="00BC46B2" w:rsidP="00E318D3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Pr="00F8081D" w:rsidRDefault="00BC46B2" w:rsidP="005838B1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5838B1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5838B1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Кречетова Нина Васильевна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5838B1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5838B1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отдела специального учета__</w:t>
      </w:r>
    </w:p>
    <w:p w:rsidR="00BC46B2" w:rsidRDefault="00BC46B2" w:rsidP="005838B1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квартира      ____ 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64,8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5838B1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81,4</w:t>
            </w:r>
            <w:r>
              <w:rPr>
                <w:sz w:val="26"/>
                <w:szCs w:val="26"/>
              </w:rPr>
              <w:t>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Pr="001E6E20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 w:rsidRPr="001E6E20"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838B1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</w:p>
    <w:p w:rsidR="00BC46B2" w:rsidRDefault="00BC46B2" w:rsidP="005838B1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 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_____________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70CB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838B1">
      <w:pPr>
        <w:pStyle w:val="BodyText3"/>
        <w:rPr>
          <w:sz w:val="26"/>
          <w:szCs w:val="26"/>
        </w:rPr>
      </w:pP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5838B1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510589,53  рублей.</w:t>
      </w: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0  рублей.</w:t>
      </w: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5838B1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Pr="00F8081D" w:rsidRDefault="00BC46B2" w:rsidP="0036602A">
      <w:pPr>
        <w:pStyle w:val="Heading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BC46B2" w:rsidRDefault="00BC46B2" w:rsidP="0036602A">
      <w:pPr>
        <w:pStyle w:val="BodyText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BC46B2" w:rsidRDefault="00BC46B2" w:rsidP="0036602A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Тебеньков Константин Алексеевич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BC46B2" w:rsidRDefault="00BC46B2" w:rsidP="0036602A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BC46B2" w:rsidRPr="00F8081D" w:rsidRDefault="00BC46B2" w:rsidP="0036602A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__Начальник участка колонии поселения__</w:t>
      </w:r>
    </w:p>
    <w:p w:rsidR="00BC46B2" w:rsidRDefault="00BC46B2" w:rsidP="0036602A">
      <w:pPr>
        <w:pStyle w:val="BodyText3"/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503"/>
        <w:gridCol w:w="2409"/>
        <w:gridCol w:w="2835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квартира  долевая    ____ 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854F56">
              <w:rPr>
                <w:sz w:val="26"/>
                <w:szCs w:val="26"/>
                <w:u w:val="single"/>
              </w:rPr>
              <w:t>46</w:t>
            </w:r>
            <w:r>
              <w:rPr>
                <w:sz w:val="26"/>
                <w:szCs w:val="26"/>
                <w:u w:val="single"/>
              </w:rPr>
              <w:t>,2</w:t>
            </w:r>
            <w:r>
              <w:rPr>
                <w:sz w:val="26"/>
                <w:szCs w:val="26"/>
              </w:rPr>
              <w:t>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Pr="00DA3880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____квартира долевая__________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Pr="00B51B7B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___</w:t>
            </w:r>
            <w:r>
              <w:rPr>
                <w:sz w:val="26"/>
                <w:szCs w:val="26"/>
                <w:u w:val="single"/>
              </w:rPr>
              <w:t>46,2</w:t>
            </w:r>
            <w:r>
              <w:rPr>
                <w:sz w:val="26"/>
                <w:szCs w:val="26"/>
              </w:rPr>
              <w:t>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4"/>
                <w:szCs w:val="24"/>
                <w:u w:val="single"/>
              </w:rPr>
            </w:pPr>
            <w:r w:rsidRPr="00854F56">
              <w:rPr>
                <w:sz w:val="24"/>
                <w:szCs w:val="24"/>
                <w:u w:val="single"/>
              </w:rPr>
              <w:t>Россия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  <w:u w:val="single"/>
              </w:rPr>
              <w:t>с</w:t>
            </w:r>
            <w:r>
              <w:rPr>
                <w:sz w:val="20"/>
                <w:szCs w:val="20"/>
              </w:rPr>
              <w:t>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6602A">
      <w:pPr>
        <w:pStyle w:val="BodyText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</w:p>
    <w:p w:rsidR="00BC46B2" w:rsidRDefault="00BC46B2" w:rsidP="0036602A">
      <w:pPr>
        <w:pStyle w:val="BodyText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854F56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46,2</w:t>
            </w:r>
            <w:r>
              <w:rPr>
                <w:sz w:val="26"/>
                <w:szCs w:val="26"/>
              </w:rPr>
              <w:t xml:space="preserve"> 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Россия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Ind w:w="2" w:type="dxa"/>
        <w:tblLook w:val="01E0"/>
      </w:tblPr>
      <w:tblGrid>
        <w:gridCol w:w="4495"/>
        <w:gridCol w:w="2426"/>
        <w:gridCol w:w="282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(площадь)</w:t>
            </w:r>
          </w:p>
        </w:tc>
        <w:tc>
          <w:tcPr>
            <w:tcW w:w="2835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  <w:szCs w:val="20"/>
              </w:rPr>
              <w:t>(страна расположения)</w:t>
            </w: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2. Сотрудник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503"/>
        <w:gridCol w:w="4110"/>
      </w:tblGrid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_______</w:t>
            </w:r>
            <w:r w:rsidRPr="00854F56"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 xml:space="preserve">______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Pr="00F8081D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___Хонда цивик____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Pr="00F8081D" w:rsidRDefault="00BC46B2" w:rsidP="00E70CB3">
            <w:pPr>
              <w:pStyle w:val="BodyText3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BC46B2" w:rsidRDefault="00BC46B2" w:rsidP="00E70CB3">
            <w:pPr>
              <w:pStyle w:val="BodyText3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36602A">
      <w:pPr>
        <w:pStyle w:val="BodyText3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супруга (супруг) имеет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транспортного средства)</w:t>
            </w:r>
          </w:p>
        </w:tc>
        <w:tc>
          <w:tcPr>
            <w:tcW w:w="4110" w:type="dxa"/>
          </w:tcPr>
          <w:p w:rsidR="00BC46B2" w:rsidRPr="00B51B7B" w:rsidRDefault="00BC46B2" w:rsidP="00E70CB3">
            <w:pPr>
              <w:pStyle w:val="BodyText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>Его (ее) несовершеннолетние дети имеют на праве собственности следующие транспортные средства:</w:t>
      </w:r>
    </w:p>
    <w:tbl>
      <w:tblPr>
        <w:tblW w:w="8613" w:type="dxa"/>
        <w:tblInd w:w="2" w:type="dxa"/>
        <w:tblLook w:val="01E0"/>
      </w:tblPr>
      <w:tblGrid>
        <w:gridCol w:w="4497"/>
        <w:gridCol w:w="4116"/>
      </w:tblGrid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BC46B2" w:rsidTr="00E70CB3">
        <w:tc>
          <w:tcPr>
            <w:tcW w:w="4503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BC46B2" w:rsidRDefault="00BC46B2" w:rsidP="00E70CB3">
            <w:pPr>
              <w:pStyle w:val="BodyText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BC46B2" w:rsidRDefault="00BC46B2" w:rsidP="00E70CB3">
            <w:pPr>
              <w:pStyle w:val="BodyText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BC46B2" w:rsidRDefault="00BC46B2" w:rsidP="0036602A">
      <w:pPr>
        <w:pStyle w:val="BodyText3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404897,28  рублей.</w:t>
      </w: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218375,15  рублей.</w:t>
      </w: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</w:p>
    <w:p w:rsidR="00BC46B2" w:rsidRDefault="00BC46B2" w:rsidP="0036602A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 w:rsidP="00B46F12">
      <w:pPr>
        <w:pStyle w:val="BodyText3"/>
        <w:ind w:firstLine="709"/>
        <w:rPr>
          <w:sz w:val="26"/>
          <w:szCs w:val="26"/>
        </w:rPr>
      </w:pPr>
    </w:p>
    <w:p w:rsidR="00BC46B2" w:rsidRDefault="00BC46B2"/>
    <w:sectPr w:rsidR="00BC46B2" w:rsidSect="0096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F12"/>
    <w:rsid w:val="00065A4B"/>
    <w:rsid w:val="000B2679"/>
    <w:rsid w:val="000F651C"/>
    <w:rsid w:val="00110F5E"/>
    <w:rsid w:val="0011529D"/>
    <w:rsid w:val="00141A1D"/>
    <w:rsid w:val="00146AB7"/>
    <w:rsid w:val="001568FA"/>
    <w:rsid w:val="00191C70"/>
    <w:rsid w:val="001D4F2A"/>
    <w:rsid w:val="001E6E20"/>
    <w:rsid w:val="002027D7"/>
    <w:rsid w:val="002B45F2"/>
    <w:rsid w:val="002B6CE7"/>
    <w:rsid w:val="002C63D2"/>
    <w:rsid w:val="002D37D4"/>
    <w:rsid w:val="002E39EC"/>
    <w:rsid w:val="002E79CE"/>
    <w:rsid w:val="0031145E"/>
    <w:rsid w:val="00337BB9"/>
    <w:rsid w:val="003444F0"/>
    <w:rsid w:val="0036602A"/>
    <w:rsid w:val="003762C5"/>
    <w:rsid w:val="00381AF8"/>
    <w:rsid w:val="003E643A"/>
    <w:rsid w:val="004637D9"/>
    <w:rsid w:val="00484B61"/>
    <w:rsid w:val="004865B7"/>
    <w:rsid w:val="004A4ABB"/>
    <w:rsid w:val="004C601D"/>
    <w:rsid w:val="004E0E86"/>
    <w:rsid w:val="00526AB4"/>
    <w:rsid w:val="005569AD"/>
    <w:rsid w:val="005838B1"/>
    <w:rsid w:val="00587666"/>
    <w:rsid w:val="005E4DF8"/>
    <w:rsid w:val="005F753F"/>
    <w:rsid w:val="00601F19"/>
    <w:rsid w:val="006033D9"/>
    <w:rsid w:val="0064569E"/>
    <w:rsid w:val="006567D5"/>
    <w:rsid w:val="0066162C"/>
    <w:rsid w:val="006760D0"/>
    <w:rsid w:val="00680935"/>
    <w:rsid w:val="00697FEB"/>
    <w:rsid w:val="006F58A0"/>
    <w:rsid w:val="00710BA9"/>
    <w:rsid w:val="0072403F"/>
    <w:rsid w:val="0076408A"/>
    <w:rsid w:val="00766CB7"/>
    <w:rsid w:val="007A7A2B"/>
    <w:rsid w:val="008126AE"/>
    <w:rsid w:val="008544B5"/>
    <w:rsid w:val="00854F56"/>
    <w:rsid w:val="008674F5"/>
    <w:rsid w:val="0089585C"/>
    <w:rsid w:val="008C2FE0"/>
    <w:rsid w:val="008C5D7F"/>
    <w:rsid w:val="009649FC"/>
    <w:rsid w:val="009653FC"/>
    <w:rsid w:val="009664FB"/>
    <w:rsid w:val="00983368"/>
    <w:rsid w:val="0098380F"/>
    <w:rsid w:val="009B5580"/>
    <w:rsid w:val="009C5CFE"/>
    <w:rsid w:val="00AE2DD4"/>
    <w:rsid w:val="00AF11FE"/>
    <w:rsid w:val="00B325E2"/>
    <w:rsid w:val="00B44889"/>
    <w:rsid w:val="00B46F12"/>
    <w:rsid w:val="00B51B7B"/>
    <w:rsid w:val="00BB5753"/>
    <w:rsid w:val="00BB78BD"/>
    <w:rsid w:val="00BC3533"/>
    <w:rsid w:val="00BC46B2"/>
    <w:rsid w:val="00BD7149"/>
    <w:rsid w:val="00BD7F04"/>
    <w:rsid w:val="00C03867"/>
    <w:rsid w:val="00C114DE"/>
    <w:rsid w:val="00C133A3"/>
    <w:rsid w:val="00C14F8E"/>
    <w:rsid w:val="00C3648F"/>
    <w:rsid w:val="00C44E34"/>
    <w:rsid w:val="00C5068B"/>
    <w:rsid w:val="00C8378E"/>
    <w:rsid w:val="00D316F8"/>
    <w:rsid w:val="00D433DA"/>
    <w:rsid w:val="00DA3880"/>
    <w:rsid w:val="00DC6437"/>
    <w:rsid w:val="00DD5FA4"/>
    <w:rsid w:val="00E20076"/>
    <w:rsid w:val="00E318D3"/>
    <w:rsid w:val="00E349FC"/>
    <w:rsid w:val="00E54F3F"/>
    <w:rsid w:val="00E623E5"/>
    <w:rsid w:val="00E70CB3"/>
    <w:rsid w:val="00E72AC9"/>
    <w:rsid w:val="00E968DC"/>
    <w:rsid w:val="00EC59DF"/>
    <w:rsid w:val="00ED4AE0"/>
    <w:rsid w:val="00EE03E8"/>
    <w:rsid w:val="00F8081D"/>
    <w:rsid w:val="00F81795"/>
    <w:rsid w:val="00F9583F"/>
    <w:rsid w:val="00FE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B46F1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62C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62C5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62C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62C5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62C5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762C5"/>
    <w:pPr>
      <w:spacing w:before="240" w:after="60"/>
      <w:outlineLvl w:val="5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62C5"/>
    <w:pPr>
      <w:spacing w:before="240" w:after="60"/>
      <w:outlineLvl w:val="6"/>
    </w:pPr>
    <w:rPr>
      <w:rFonts w:ascii="Calibri" w:eastAsia="Calibri" w:hAnsi="Calibri" w:cs="Calibri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762C5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762C5"/>
    <w:pPr>
      <w:spacing w:before="240" w:after="60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62C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62C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62C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762C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762C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762C5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62C5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62C5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62C5"/>
    <w:rPr>
      <w:rFonts w:ascii="Cambria" w:hAnsi="Cambria" w:cs="Cambria"/>
    </w:rPr>
  </w:style>
  <w:style w:type="paragraph" w:styleId="Title">
    <w:name w:val="Title"/>
    <w:basedOn w:val="Normal"/>
    <w:next w:val="Normal"/>
    <w:link w:val="TitleChar"/>
    <w:uiPriority w:val="99"/>
    <w:qFormat/>
    <w:rsid w:val="003762C5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762C5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762C5"/>
    <w:pPr>
      <w:spacing w:after="60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762C5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3762C5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762C5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3762C5"/>
    <w:rPr>
      <w:rFonts w:ascii="Calibri" w:eastAsia="Calibri" w:hAnsi="Calibri" w:cs="Calibri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3762C5"/>
    <w:pPr>
      <w:ind w:left="720"/>
    </w:pPr>
    <w:rPr>
      <w:rFonts w:ascii="Calibri" w:eastAsia="Calibri" w:hAnsi="Calibri" w:cs="Calibri"/>
      <w:sz w:val="24"/>
      <w:szCs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3762C5"/>
    <w:rPr>
      <w:rFonts w:ascii="Calibri" w:eastAsia="Calibri" w:hAnsi="Calibri" w:cs="Calibri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3762C5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762C5"/>
    <w:pPr>
      <w:ind w:left="720" w:right="720"/>
    </w:pPr>
    <w:rPr>
      <w:rFonts w:ascii="Calibri" w:eastAsia="Calibri" w:hAnsi="Calibri" w:cs="Calibri"/>
      <w:b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762C5"/>
    <w:rPr>
      <w:rFonts w:cs="Times New Roman"/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3762C5"/>
    <w:rPr>
      <w:rFonts w:cs="Times New Roman"/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3762C5"/>
    <w:rPr>
      <w:rFonts w:cs="Times New Roman"/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3762C5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3762C5"/>
    <w:rPr>
      <w:rFonts w:cs="Times New Roman"/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3762C5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3762C5"/>
    <w:pPr>
      <w:outlineLvl w:val="9"/>
    </w:pPr>
  </w:style>
  <w:style w:type="paragraph" w:styleId="BodyText3">
    <w:name w:val="Body Text 3"/>
    <w:basedOn w:val="Normal"/>
    <w:link w:val="BodyText3Char"/>
    <w:uiPriority w:val="99"/>
    <w:rsid w:val="00B46F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46F12"/>
    <w:rPr>
      <w:rFonts w:ascii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65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326</TotalTime>
  <Pages>77</Pages>
  <Words>21516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user</cp:lastModifiedBy>
  <cp:revision>61</cp:revision>
  <dcterms:created xsi:type="dcterms:W3CDTF">2010-04-20T03:12:00Z</dcterms:created>
  <dcterms:modified xsi:type="dcterms:W3CDTF">2013-02-22T08:08:00Z</dcterms:modified>
</cp:coreProperties>
</file>