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1A3945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1A3945">
        <w:rPr>
          <w:rFonts w:ascii="Times New Roman" w:hAnsi="Times New Roman"/>
          <w:color w:val="000000"/>
          <w:sz w:val="24"/>
          <w:szCs w:val="24"/>
        </w:rPr>
        <w:t>17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082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467"/>
        <w:gridCol w:w="1582"/>
        <w:gridCol w:w="2245"/>
        <w:gridCol w:w="1843"/>
        <w:gridCol w:w="1134"/>
        <w:gridCol w:w="1842"/>
        <w:gridCol w:w="1701"/>
        <w:gridCol w:w="2268"/>
      </w:tblGrid>
      <w:tr w:rsidR="00C9265C" w:rsidRPr="00A4227A" w:rsidTr="001A3945">
        <w:tc>
          <w:tcPr>
            <w:tcW w:w="24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1A3945">
        <w:tc>
          <w:tcPr>
            <w:tcW w:w="24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3945" w:rsidRPr="00A4227A" w:rsidTr="001A3945">
        <w:tc>
          <w:tcPr>
            <w:tcW w:w="24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Васильева </w:t>
            </w:r>
          </w:p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Елена Михайловна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Начальник отдела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1A3945" w:rsidRPr="001706A1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2012 г.</w:t>
            </w:r>
          </w:p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A4227A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467025.70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C9265C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A3945" w:rsidRPr="00A4227A" w:rsidTr="001A3945">
        <w:tc>
          <w:tcPr>
            <w:tcW w:w="24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1A3945" w:rsidRPr="001A3945" w:rsidRDefault="001A3945" w:rsidP="001A3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C9265C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A3945" w:rsidRPr="00A4227A" w:rsidTr="001A3945">
        <w:tc>
          <w:tcPr>
            <w:tcW w:w="24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1A3945" w:rsidRDefault="001A3945" w:rsidP="001A3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1A3945" w:rsidRPr="001706A1" w:rsidRDefault="001A3945" w:rsidP="001A3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общая совместная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</w:p>
          <w:p w:rsidR="001A3945" w:rsidRPr="00A4227A" w:rsidRDefault="001A3945" w:rsidP="001A3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Road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Partner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2009 г.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A4227A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798015.25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1A3945" w:rsidRPr="00C9265C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A3945" w:rsidRPr="00A4227A" w:rsidTr="001A3945">
        <w:tc>
          <w:tcPr>
            <w:tcW w:w="24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квартира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</w:t>
            </w:r>
          </w:p>
          <w:p w:rsidR="001A3945" w:rsidRPr="001706A1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C9265C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1A3945" w:rsidRPr="00A4227A" w:rsidTr="001A3945">
        <w:tc>
          <w:tcPr>
            <w:tcW w:w="2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квартира,</w:t>
            </w:r>
          </w:p>
          <w:p w:rsidR="001A3945" w:rsidRPr="001A3945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3945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безвозмездное, бессрочное, с 2008г.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88.30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A4227A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3945" w:rsidRPr="00C9265C" w:rsidRDefault="001A3945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1A3945"/>
    <w:rsid w:val="00004E0F"/>
    <w:rsid w:val="00005D90"/>
    <w:rsid w:val="000071BC"/>
    <w:rsid w:val="0000760A"/>
    <w:rsid w:val="00007B71"/>
    <w:rsid w:val="0001063A"/>
    <w:rsid w:val="00015E61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C339E"/>
    <w:rsid w:val="000C3DD8"/>
    <w:rsid w:val="000C66A3"/>
    <w:rsid w:val="000E377A"/>
    <w:rsid w:val="000E5DC5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3945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5B8F"/>
    <w:rsid w:val="00285B90"/>
    <w:rsid w:val="002877D8"/>
    <w:rsid w:val="00287D48"/>
    <w:rsid w:val="002B1D66"/>
    <w:rsid w:val="002B6475"/>
    <w:rsid w:val="002E3946"/>
    <w:rsid w:val="002E61B0"/>
    <w:rsid w:val="002E70FF"/>
    <w:rsid w:val="002E7909"/>
    <w:rsid w:val="002F665C"/>
    <w:rsid w:val="002F76E1"/>
    <w:rsid w:val="0031222D"/>
    <w:rsid w:val="003218AC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23CEC"/>
    <w:rsid w:val="0072769B"/>
    <w:rsid w:val="007276CE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3DE0DE-EE63-4B4E-81A6-B9C4DEC3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kozlova</dc:creator>
  <cp:keywords/>
  <dc:description/>
  <cp:lastModifiedBy>kozlova</cp:lastModifiedBy>
  <cp:revision>1</cp:revision>
  <dcterms:created xsi:type="dcterms:W3CDTF">2018-05-10T03:56:00Z</dcterms:created>
  <dcterms:modified xsi:type="dcterms:W3CDTF">2018-05-10T03:59:00Z</dcterms:modified>
</cp:coreProperties>
</file>