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202761">
        <w:rPr>
          <w:rFonts w:ascii="Times New Roman" w:hAnsi="Times New Roman"/>
          <w:color w:val="000000"/>
          <w:sz w:val="24"/>
          <w:szCs w:val="24"/>
        </w:rPr>
        <w:t>17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202761">
        <w:rPr>
          <w:rFonts w:ascii="Times New Roman" w:hAnsi="Times New Roman"/>
          <w:color w:val="000000"/>
          <w:sz w:val="24"/>
          <w:szCs w:val="24"/>
        </w:rPr>
        <w:t>17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225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751"/>
        <w:gridCol w:w="1582"/>
        <w:gridCol w:w="2245"/>
        <w:gridCol w:w="1843"/>
        <w:gridCol w:w="1134"/>
        <w:gridCol w:w="1842"/>
        <w:gridCol w:w="1701"/>
        <w:gridCol w:w="2127"/>
      </w:tblGrid>
      <w:tr w:rsidR="00C9265C" w:rsidRPr="00A4227A" w:rsidTr="00202761"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202761">
        <w:tc>
          <w:tcPr>
            <w:tcW w:w="2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2761" w:rsidRPr="00A4227A" w:rsidTr="00202761"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276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2F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Алексеенко </w:t>
            </w:r>
          </w:p>
          <w:p w:rsidR="00202761" w:rsidRPr="00632FEC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2F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Татьяна Сергеевна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земельный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участок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2761" w:rsidRPr="001706A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983495,11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2761" w:rsidRPr="00C9265C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2761" w:rsidRPr="00A4227A" w:rsidTr="00202761">
        <w:tc>
          <w:tcPr>
            <w:tcW w:w="27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632FEC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жилой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2761" w:rsidRPr="001706A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C9265C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2761" w:rsidRPr="00A4227A" w:rsidTr="0078366E">
        <w:tc>
          <w:tcPr>
            <w:tcW w:w="27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632FEC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202761" w:rsidRPr="0020276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34.0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A4227A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02761" w:rsidRPr="00C9265C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02761" w:rsidRPr="00A4227A" w:rsidTr="00202761">
        <w:tc>
          <w:tcPr>
            <w:tcW w:w="2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632FEC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202761" w:rsidRDefault="00202761" w:rsidP="00202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>квартира,</w:t>
            </w:r>
          </w:p>
          <w:p w:rsidR="006F509D" w:rsidRDefault="00202761" w:rsidP="006F5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безвозмездное</w:t>
            </w:r>
            <w:r w:rsidR="006F50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пользование </w:t>
            </w:r>
          </w:p>
          <w:p w:rsidR="00202761" w:rsidRPr="00202761" w:rsidRDefault="006F509D" w:rsidP="006F5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2013 г.</w:t>
            </w:r>
            <w:r w:rsidR="00202761"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202761"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>бессрочное</w:t>
            </w:r>
            <w:proofErr w:type="gramEnd"/>
            <w:r w:rsidR="002027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Default="006F509D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127.</w:t>
            </w:r>
            <w:r w:rsidR="0020276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A4227A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2761" w:rsidRPr="00202761" w:rsidRDefault="00202761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FEC" w:rsidRPr="00A4227A" w:rsidTr="00202761">
        <w:tc>
          <w:tcPr>
            <w:tcW w:w="27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2FEC" w:rsidRP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32F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632FEC" w:rsidRPr="001706A1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794FD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127.2</w:t>
            </w:r>
            <w:r w:rsidR="00632FE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</w:p>
          <w:p w:rsid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SUBARU FORESTER 2006 года</w:t>
            </w:r>
          </w:p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2FEC" w:rsidRPr="00A4227A" w:rsidRDefault="006F509D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3191402,33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2FEC" w:rsidRPr="00C9265C" w:rsidRDefault="00632FE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32FEC" w:rsidRPr="00A4227A" w:rsidTr="00202761">
        <w:tc>
          <w:tcPr>
            <w:tcW w:w="27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2FEC" w:rsidRP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632FEC" w:rsidRPr="001706A1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2FEC" w:rsidRPr="00A4227A" w:rsidRDefault="00632FE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2FEC" w:rsidRPr="00C9265C" w:rsidRDefault="00632FE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32FEC" w:rsidRPr="00A4227A" w:rsidTr="00202761">
        <w:tc>
          <w:tcPr>
            <w:tcW w:w="27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FEC">
              <w:rPr>
                <w:rFonts w:ascii="Times New Roman" w:hAnsi="Times New Roman"/>
                <w:color w:val="000000"/>
                <w:sz w:val="24"/>
                <w:szCs w:val="24"/>
              </w:rPr>
              <w:t>нежилое помещение,</w:t>
            </w:r>
          </w:p>
          <w:p w:rsidR="00632FEC" w:rsidRPr="00632FEC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2FEC">
              <w:rPr>
                <w:rFonts w:ascii="Times New Roman" w:hAnsi="Times New Roman"/>
                <w:color w:val="000000"/>
                <w:sz w:val="24"/>
                <w:szCs w:val="24"/>
              </w:rPr>
              <w:t>общая долевая собственность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C9265C" w:rsidRDefault="00632FE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32FEC" w:rsidRPr="00A4227A" w:rsidTr="00202761">
        <w:tc>
          <w:tcPr>
            <w:tcW w:w="2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632FEC" w:rsidRDefault="00202761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Несовершеннолет</w:t>
            </w:r>
            <w:r w:rsidR="00632FEC" w:rsidRPr="00632FE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ний ребенок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09D" w:rsidRPr="00202761" w:rsidRDefault="006F509D" w:rsidP="006F5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>квартира,</w:t>
            </w:r>
          </w:p>
          <w:p w:rsidR="006F509D" w:rsidRDefault="006F509D" w:rsidP="006F5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пользование </w:t>
            </w:r>
          </w:p>
          <w:p w:rsidR="00632FEC" w:rsidRPr="001706A1" w:rsidRDefault="006F509D" w:rsidP="006F5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2013 г.</w:t>
            </w:r>
            <w:r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202761">
              <w:rPr>
                <w:rFonts w:ascii="Times New Roman" w:hAnsi="Times New Roman"/>
                <w:color w:val="000000"/>
                <w:sz w:val="24"/>
                <w:szCs w:val="24"/>
              </w:rPr>
              <w:t>бессрочное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794FD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127.2</w:t>
            </w:r>
            <w:r w:rsidR="00632FE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A4227A" w:rsidRDefault="00632FE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FEC" w:rsidRPr="00C9265C" w:rsidRDefault="00632FE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632FEC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2761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218AC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4A32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2FEC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509D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94FD9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CF7BCF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B5FF4-BCD3-403F-A448-7E06038E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9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kozlova</dc:creator>
  <cp:keywords/>
  <dc:description/>
  <cp:lastModifiedBy>kozlova</cp:lastModifiedBy>
  <cp:revision>4</cp:revision>
  <dcterms:created xsi:type="dcterms:W3CDTF">2017-05-12T05:26:00Z</dcterms:created>
  <dcterms:modified xsi:type="dcterms:W3CDTF">2018-05-10T04:58:00Z</dcterms:modified>
</cp:coreProperties>
</file>