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5FB" w:rsidRDefault="007445FB" w:rsidP="00F749FB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Муниципальное образование город Губкинский </w:t>
      </w:r>
    </w:p>
    <w:p w:rsidR="007445FB" w:rsidRDefault="007445FB" w:rsidP="00F749FB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ook w:val="01E0"/>
      </w:tblPr>
      <w:tblGrid>
        <w:gridCol w:w="14598"/>
      </w:tblGrid>
      <w:tr w:rsidR="007445FB" w:rsidRPr="0098429F">
        <w:trPr>
          <w:trHeight w:val="330"/>
        </w:trPr>
        <w:tc>
          <w:tcPr>
            <w:tcW w:w="14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9F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«Управление образования Администрации города Губкинского»</w:t>
            </w:r>
          </w:p>
        </w:tc>
      </w:tr>
    </w:tbl>
    <w:p w:rsidR="007445FB" w:rsidRDefault="007445FB" w:rsidP="00F749FB">
      <w:pPr>
        <w:spacing w:after="0" w:line="2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органа местного самоуправления, органа Администрации города)</w:t>
      </w:r>
    </w:p>
    <w:p w:rsidR="007445FB" w:rsidRDefault="007445FB" w:rsidP="00F749FB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7445FB" w:rsidRDefault="007445FB" w:rsidP="00F749FB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Сведения </w:t>
      </w:r>
    </w:p>
    <w:p w:rsidR="007445FB" w:rsidRDefault="007445FB" w:rsidP="00F749FB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7445FB" w:rsidRDefault="007445FB" w:rsidP="00F749FB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муниципальных служащих и членов их семей  за 2013 год </w:t>
      </w:r>
    </w:p>
    <w:p w:rsidR="007445FB" w:rsidRDefault="007445FB" w:rsidP="00F749FB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52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1821"/>
        <w:gridCol w:w="1510"/>
        <w:gridCol w:w="1394"/>
        <w:gridCol w:w="872"/>
        <w:gridCol w:w="1046"/>
        <w:gridCol w:w="1046"/>
        <w:gridCol w:w="872"/>
        <w:gridCol w:w="1047"/>
        <w:gridCol w:w="1138"/>
        <w:gridCol w:w="1260"/>
        <w:gridCol w:w="2732"/>
      </w:tblGrid>
      <w:tr w:rsidR="007445FB" w:rsidRPr="0098429F" w:rsidTr="00CB0BF6">
        <w:trPr>
          <w:trHeight w:val="407"/>
        </w:trPr>
        <w:tc>
          <w:tcPr>
            <w:tcW w:w="522" w:type="dxa"/>
            <w:vMerge w:val="restart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21" w:type="dxa"/>
            <w:vMerge w:val="restart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Фамилия, имя, отчество муниципального служащего</w:t>
            </w:r>
          </w:p>
        </w:tc>
        <w:tc>
          <w:tcPr>
            <w:tcW w:w="1510" w:type="dxa"/>
            <w:vMerge w:val="restart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Замещаемая должность</w:t>
            </w:r>
          </w:p>
        </w:tc>
        <w:tc>
          <w:tcPr>
            <w:tcW w:w="6277" w:type="dxa"/>
            <w:gridSpan w:val="6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Перечень объектов недвижимого имущества</w:t>
            </w:r>
          </w:p>
        </w:tc>
        <w:tc>
          <w:tcPr>
            <w:tcW w:w="2398" w:type="dxa"/>
            <w:gridSpan w:val="2"/>
            <w:vMerge w:val="restart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732" w:type="dxa"/>
            <w:vMerge w:val="restart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 xml:space="preserve">Годовой доход </w:t>
            </w:r>
          </w:p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(доход по основному месту работы,  в том числе налог на доходы физических лиц, доход от продажи недвижимости, доход от преподавательской и творческой деятельности, средства материнского капитала, страховые выплаты при наступлении страхового случая, доход от вкладов в банках и иных кредитных организациях, доход от ценных бумаг и др.) ( руб.)</w:t>
            </w:r>
          </w:p>
        </w:tc>
      </w:tr>
      <w:tr w:rsidR="007445FB" w:rsidRPr="0098429F" w:rsidTr="00CB0BF6">
        <w:trPr>
          <w:trHeight w:val="406"/>
        </w:trPr>
        <w:tc>
          <w:tcPr>
            <w:tcW w:w="522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21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0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312" w:type="dxa"/>
            <w:gridSpan w:val="3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принадлежащих на праве собственности</w:t>
            </w:r>
          </w:p>
        </w:tc>
        <w:tc>
          <w:tcPr>
            <w:tcW w:w="2965" w:type="dxa"/>
            <w:gridSpan w:val="3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находящихся в пользовании </w:t>
            </w: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(аренда, безвозмездное пользование и другие)</w:t>
            </w:r>
          </w:p>
        </w:tc>
        <w:tc>
          <w:tcPr>
            <w:tcW w:w="2398" w:type="dxa"/>
            <w:gridSpan w:val="2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32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445FB" w:rsidRPr="0098429F" w:rsidTr="00CB0BF6">
        <w:trPr>
          <w:trHeight w:val="521"/>
        </w:trPr>
        <w:tc>
          <w:tcPr>
            <w:tcW w:w="522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21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0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4" w:type="dxa"/>
            <w:vMerge w:val="restart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72" w:type="dxa"/>
            <w:vMerge w:val="restart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Пло-щадь</w:t>
            </w:r>
          </w:p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1046" w:type="dxa"/>
            <w:vMerge w:val="restart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1046" w:type="dxa"/>
            <w:vMerge w:val="restart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72" w:type="dxa"/>
            <w:vMerge w:val="restart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Пло-щадь</w:t>
            </w:r>
          </w:p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1047" w:type="dxa"/>
            <w:vMerge w:val="restart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Страна располо-жения</w:t>
            </w:r>
          </w:p>
        </w:tc>
        <w:tc>
          <w:tcPr>
            <w:tcW w:w="2398" w:type="dxa"/>
            <w:gridSpan w:val="2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32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445FB" w:rsidRPr="0098429F" w:rsidTr="00CB0BF6">
        <w:trPr>
          <w:trHeight w:val="307"/>
        </w:trPr>
        <w:tc>
          <w:tcPr>
            <w:tcW w:w="522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21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0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4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72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6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6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72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7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вид транспортного средства</w:t>
            </w:r>
          </w:p>
        </w:tc>
        <w:tc>
          <w:tcPr>
            <w:tcW w:w="1260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2732" w:type="dxa"/>
            <w:vMerge/>
            <w:vAlign w:val="center"/>
          </w:tcPr>
          <w:p w:rsidR="007445FB" w:rsidRPr="0098429F" w:rsidRDefault="007445FB" w:rsidP="009842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445FB" w:rsidRPr="0098429F" w:rsidTr="00CB0BF6">
        <w:trPr>
          <w:trHeight w:val="307"/>
        </w:trPr>
        <w:tc>
          <w:tcPr>
            <w:tcW w:w="522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21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Чуркина Юлия Александровна</w:t>
            </w:r>
          </w:p>
        </w:tc>
        <w:tc>
          <w:tcPr>
            <w:tcW w:w="1510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отдела опеки и попечительства </w:t>
            </w:r>
          </w:p>
        </w:tc>
        <w:tc>
          <w:tcPr>
            <w:tcW w:w="1394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Квартира (1/4 доля)</w:t>
            </w:r>
          </w:p>
        </w:tc>
        <w:tc>
          <w:tcPr>
            <w:tcW w:w="872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61,7</w:t>
            </w:r>
          </w:p>
        </w:tc>
        <w:tc>
          <w:tcPr>
            <w:tcW w:w="1046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46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872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1047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8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0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32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1 144 631,67</w:t>
            </w:r>
          </w:p>
        </w:tc>
      </w:tr>
      <w:tr w:rsidR="007445FB" w:rsidRPr="0098429F" w:rsidTr="00CB0BF6">
        <w:trPr>
          <w:trHeight w:val="448"/>
        </w:trPr>
        <w:tc>
          <w:tcPr>
            <w:tcW w:w="522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1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10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4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Квартира (1/4 доля)</w:t>
            </w:r>
          </w:p>
        </w:tc>
        <w:tc>
          <w:tcPr>
            <w:tcW w:w="872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61,7</w:t>
            </w:r>
          </w:p>
        </w:tc>
        <w:tc>
          <w:tcPr>
            <w:tcW w:w="1046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46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872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1047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8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0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2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32" w:type="dxa"/>
            <w:vAlign w:val="center"/>
          </w:tcPr>
          <w:p w:rsidR="007445FB" w:rsidRPr="0098429F" w:rsidRDefault="007445FB" w:rsidP="0098429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445FB" w:rsidRDefault="007445FB" w:rsidP="00F749FB">
      <w:pPr>
        <w:spacing w:after="0" w:line="20" w:lineRule="atLeast"/>
        <w:rPr>
          <w:rFonts w:ascii="Times New Roman" w:hAnsi="Times New Roman" w:cs="Times New Roman"/>
        </w:rPr>
      </w:pPr>
    </w:p>
    <w:p w:rsidR="007445FB" w:rsidRDefault="007445FB" w:rsidP="00F749FB">
      <w:pPr>
        <w:spacing w:after="0" w:line="20" w:lineRule="atLeast"/>
        <w:rPr>
          <w:rFonts w:ascii="Times New Roman" w:hAnsi="Times New Roman" w:cs="Times New Roman"/>
        </w:rPr>
      </w:pPr>
    </w:p>
    <w:p w:rsidR="007445FB" w:rsidRDefault="007445FB" w:rsidP="00F749FB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445FB" w:rsidRDefault="007445FB" w:rsidP="00F749FB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445FB" w:rsidRDefault="007445FB" w:rsidP="00F749F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Заведующая сектором делопроизводства </w:t>
      </w:r>
    </w:p>
    <w:p w:rsidR="007445FB" w:rsidRDefault="007445FB" w:rsidP="00F749F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кадровой работы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С.К. Дадавова</w:t>
      </w:r>
    </w:p>
    <w:p w:rsidR="007445FB" w:rsidRDefault="007445FB" w:rsidP="00F749FB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445FB" w:rsidRDefault="007445FB"/>
    <w:sectPr w:rsidR="007445FB" w:rsidSect="00F749FB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9FB"/>
    <w:rsid w:val="00007816"/>
    <w:rsid w:val="00080081"/>
    <w:rsid w:val="00121860"/>
    <w:rsid w:val="0023029B"/>
    <w:rsid w:val="0028333F"/>
    <w:rsid w:val="003C3D4F"/>
    <w:rsid w:val="00421FF7"/>
    <w:rsid w:val="0047136B"/>
    <w:rsid w:val="004C18AD"/>
    <w:rsid w:val="00603C51"/>
    <w:rsid w:val="006279BD"/>
    <w:rsid w:val="00643355"/>
    <w:rsid w:val="006C6D10"/>
    <w:rsid w:val="007445FB"/>
    <w:rsid w:val="0098429F"/>
    <w:rsid w:val="00B02989"/>
    <w:rsid w:val="00BD5A8D"/>
    <w:rsid w:val="00CB0BF6"/>
    <w:rsid w:val="00D64767"/>
    <w:rsid w:val="00D72627"/>
    <w:rsid w:val="00EC07A9"/>
    <w:rsid w:val="00EC1307"/>
    <w:rsid w:val="00F74793"/>
    <w:rsid w:val="00F74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35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749F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C6D1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C6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6D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94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226</Words>
  <Characters>1292</Characters>
  <Application>Microsoft Office Outlook</Application>
  <DocSecurity>0</DocSecurity>
  <Lines>0</Lines>
  <Paragraphs>0</Paragraphs>
  <ScaleCrop>false</ScaleCrop>
  <Company>Управление образования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Сабина Дадавова</dc:creator>
  <cp:keywords/>
  <dc:description/>
  <cp:lastModifiedBy>cadr3</cp:lastModifiedBy>
  <cp:revision>4</cp:revision>
  <dcterms:created xsi:type="dcterms:W3CDTF">2014-01-28T08:30:00Z</dcterms:created>
  <dcterms:modified xsi:type="dcterms:W3CDTF">2014-01-30T02:58:00Z</dcterms:modified>
</cp:coreProperties>
</file>