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38" w:rsidRDefault="00291638" w:rsidP="00CC59F2">
      <w:pPr>
        <w:jc w:val="center"/>
      </w:pPr>
      <w:r>
        <w:t>Сведения о доходах, об имуществе и обязательствах имущественного характера государственных гражданских служащих города Москвы и лиц, замещающих государственные должности города Москвы, и членов их семей</w:t>
      </w:r>
    </w:p>
    <w:p w:rsidR="00291638" w:rsidRDefault="00291638" w:rsidP="00CC59F2">
      <w:pPr>
        <w:jc w:val="center"/>
      </w:pPr>
      <w:r>
        <w:t xml:space="preserve"> за период  с 1 января по 31 декабря 2010 года в управе района Хорошево-Мневники</w:t>
      </w:r>
    </w:p>
    <w:p w:rsidR="00291638" w:rsidRDefault="00291638"/>
    <w:tbl>
      <w:tblPr>
        <w:tblW w:w="15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8"/>
        <w:gridCol w:w="1680"/>
        <w:gridCol w:w="2100"/>
        <w:gridCol w:w="2195"/>
        <w:gridCol w:w="1725"/>
        <w:gridCol w:w="2240"/>
        <w:gridCol w:w="3640"/>
      </w:tblGrid>
      <w:tr w:rsidR="00291638" w:rsidRPr="00710EE4" w:rsidTr="0088654C">
        <w:trPr>
          <w:trHeight w:val="583"/>
        </w:trPr>
        <w:tc>
          <w:tcPr>
            <w:tcW w:w="1788" w:type="dxa"/>
            <w:vMerge w:val="restart"/>
            <w:vAlign w:val="center"/>
          </w:tcPr>
          <w:p w:rsidR="00291638" w:rsidRPr="0088654C" w:rsidRDefault="00291638" w:rsidP="0088654C">
            <w:pPr>
              <w:jc w:val="center"/>
              <w:rPr>
                <w:b/>
                <w:sz w:val="24"/>
                <w:szCs w:val="24"/>
              </w:rPr>
            </w:pPr>
            <w:r w:rsidRPr="0088654C">
              <w:rPr>
                <w:b/>
                <w:sz w:val="24"/>
                <w:szCs w:val="24"/>
              </w:rPr>
              <w:t>Ф.И.О.</w:t>
            </w:r>
          </w:p>
        </w:tc>
        <w:tc>
          <w:tcPr>
            <w:tcW w:w="1680" w:type="dxa"/>
            <w:vMerge w:val="restart"/>
            <w:vAlign w:val="center"/>
          </w:tcPr>
          <w:p w:rsidR="00291638" w:rsidRPr="0088654C" w:rsidRDefault="00291638" w:rsidP="0088654C">
            <w:pPr>
              <w:jc w:val="center"/>
              <w:rPr>
                <w:b/>
                <w:sz w:val="24"/>
                <w:szCs w:val="24"/>
              </w:rPr>
            </w:pPr>
            <w:r w:rsidRPr="0088654C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2100" w:type="dxa"/>
            <w:vMerge w:val="restart"/>
            <w:vAlign w:val="center"/>
          </w:tcPr>
          <w:p w:rsidR="00291638" w:rsidRPr="0088654C" w:rsidRDefault="00291638" w:rsidP="0088654C">
            <w:pPr>
              <w:jc w:val="center"/>
              <w:rPr>
                <w:b/>
                <w:sz w:val="24"/>
                <w:szCs w:val="24"/>
              </w:rPr>
            </w:pPr>
            <w:r w:rsidRPr="0088654C">
              <w:rPr>
                <w:b/>
                <w:sz w:val="24"/>
                <w:szCs w:val="24"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88654C">
                <w:rPr>
                  <w:b/>
                  <w:sz w:val="24"/>
                  <w:szCs w:val="24"/>
                </w:rPr>
                <w:t>2010 г</w:t>
              </w:r>
            </w:smartTag>
            <w:r w:rsidRPr="0088654C">
              <w:rPr>
                <w:b/>
                <w:sz w:val="24"/>
                <w:szCs w:val="24"/>
              </w:rPr>
              <w:t>. в руб.</w:t>
            </w:r>
          </w:p>
        </w:tc>
        <w:tc>
          <w:tcPr>
            <w:tcW w:w="6160" w:type="dxa"/>
            <w:gridSpan w:val="3"/>
            <w:vAlign w:val="center"/>
          </w:tcPr>
          <w:p w:rsidR="00291638" w:rsidRPr="0088654C" w:rsidRDefault="00291638" w:rsidP="008865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находящиеся в пользовании</w:t>
            </w:r>
          </w:p>
        </w:tc>
        <w:tc>
          <w:tcPr>
            <w:tcW w:w="3640" w:type="dxa"/>
            <w:vMerge w:val="restart"/>
            <w:vAlign w:val="center"/>
          </w:tcPr>
          <w:p w:rsidR="00291638" w:rsidRPr="0088654C" w:rsidRDefault="00291638" w:rsidP="0088654C">
            <w:pPr>
              <w:jc w:val="center"/>
              <w:rPr>
                <w:b/>
                <w:sz w:val="24"/>
                <w:szCs w:val="24"/>
              </w:rPr>
            </w:pPr>
            <w:r w:rsidRPr="0088654C">
              <w:rPr>
                <w:b/>
                <w:sz w:val="24"/>
                <w:szCs w:val="24"/>
              </w:rPr>
              <w:t>Перечень  транспортных средств, принадлежащих на праве собственности (вид, марка)</w:t>
            </w:r>
          </w:p>
        </w:tc>
      </w:tr>
      <w:tr w:rsidR="00291638" w:rsidRPr="00710EE4" w:rsidTr="0088654C">
        <w:trPr>
          <w:trHeight w:val="1199"/>
        </w:trPr>
        <w:tc>
          <w:tcPr>
            <w:tcW w:w="1788" w:type="dxa"/>
            <w:vMerge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0" w:type="dxa"/>
            <w:vMerge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vAlign w:val="center"/>
          </w:tcPr>
          <w:p w:rsidR="00291638" w:rsidRPr="0088654C" w:rsidRDefault="00291638" w:rsidP="0088654C">
            <w:pPr>
              <w:jc w:val="center"/>
              <w:rPr>
                <w:b/>
                <w:sz w:val="24"/>
                <w:szCs w:val="24"/>
              </w:rPr>
            </w:pPr>
            <w:r w:rsidRPr="0088654C">
              <w:rPr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725" w:type="dxa"/>
            <w:vAlign w:val="center"/>
          </w:tcPr>
          <w:p w:rsidR="00291638" w:rsidRPr="0088654C" w:rsidRDefault="00291638" w:rsidP="0088654C">
            <w:pPr>
              <w:jc w:val="center"/>
              <w:rPr>
                <w:b/>
                <w:sz w:val="24"/>
                <w:szCs w:val="24"/>
              </w:rPr>
            </w:pPr>
            <w:r w:rsidRPr="0088654C">
              <w:rPr>
                <w:b/>
                <w:sz w:val="24"/>
                <w:szCs w:val="24"/>
              </w:rPr>
              <w:t>Площадь объекта недвижимости (кв. м.)</w:t>
            </w:r>
          </w:p>
        </w:tc>
        <w:tc>
          <w:tcPr>
            <w:tcW w:w="2240" w:type="dxa"/>
            <w:vAlign w:val="center"/>
          </w:tcPr>
          <w:p w:rsidR="00291638" w:rsidRPr="0088654C" w:rsidRDefault="00291638" w:rsidP="0088654C">
            <w:pPr>
              <w:jc w:val="center"/>
              <w:rPr>
                <w:b/>
                <w:sz w:val="24"/>
                <w:szCs w:val="24"/>
              </w:rPr>
            </w:pPr>
            <w:r w:rsidRPr="0088654C">
              <w:rPr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640" w:type="dxa"/>
            <w:vMerge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</w:p>
        </w:tc>
      </w:tr>
      <w:tr w:rsidR="00291638" w:rsidTr="0088654C">
        <w:trPr>
          <w:trHeight w:val="340"/>
        </w:trPr>
        <w:tc>
          <w:tcPr>
            <w:tcW w:w="1788" w:type="dxa"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  <w:r w:rsidRPr="0088654C">
              <w:rPr>
                <w:sz w:val="24"/>
                <w:szCs w:val="24"/>
              </w:rPr>
              <w:t>Тихонова Ольга Тимофеевна</w:t>
            </w:r>
          </w:p>
        </w:tc>
        <w:tc>
          <w:tcPr>
            <w:tcW w:w="1680" w:type="dxa"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  <w:r w:rsidRPr="0088654C">
              <w:rPr>
                <w:sz w:val="24"/>
                <w:szCs w:val="24"/>
              </w:rPr>
              <w:t>ведущий специалист</w:t>
            </w:r>
          </w:p>
        </w:tc>
        <w:tc>
          <w:tcPr>
            <w:tcW w:w="2100" w:type="dxa"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  <w:r w:rsidRPr="0088654C">
              <w:rPr>
                <w:sz w:val="24"/>
                <w:szCs w:val="24"/>
              </w:rPr>
              <w:t>500728.05</w:t>
            </w:r>
          </w:p>
        </w:tc>
        <w:tc>
          <w:tcPr>
            <w:tcW w:w="2195" w:type="dxa"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  <w:r w:rsidRPr="0088654C">
              <w:rPr>
                <w:sz w:val="24"/>
                <w:szCs w:val="24"/>
              </w:rPr>
              <w:t>Квартира (совместная собственность с мамой</w:t>
            </w:r>
          </w:p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  <w:r w:rsidRPr="0088654C">
              <w:rPr>
                <w:sz w:val="24"/>
                <w:szCs w:val="24"/>
              </w:rPr>
              <w:t>и сестрой)</w:t>
            </w:r>
          </w:p>
        </w:tc>
        <w:tc>
          <w:tcPr>
            <w:tcW w:w="1725" w:type="dxa"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  <w:r w:rsidRPr="0088654C">
              <w:rPr>
                <w:sz w:val="24"/>
                <w:szCs w:val="24"/>
              </w:rPr>
              <w:t>45.8</w:t>
            </w:r>
          </w:p>
        </w:tc>
        <w:tc>
          <w:tcPr>
            <w:tcW w:w="2240" w:type="dxa"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  <w:r w:rsidRPr="0088654C">
              <w:rPr>
                <w:sz w:val="24"/>
                <w:szCs w:val="24"/>
              </w:rPr>
              <w:t>Россия</w:t>
            </w:r>
          </w:p>
        </w:tc>
        <w:tc>
          <w:tcPr>
            <w:tcW w:w="3640" w:type="dxa"/>
            <w:vAlign w:val="center"/>
          </w:tcPr>
          <w:p w:rsidR="00291638" w:rsidRPr="0088654C" w:rsidRDefault="00291638" w:rsidP="0088654C">
            <w:pPr>
              <w:jc w:val="center"/>
              <w:rPr>
                <w:sz w:val="24"/>
                <w:szCs w:val="24"/>
              </w:rPr>
            </w:pPr>
            <w:r w:rsidRPr="0088654C">
              <w:rPr>
                <w:sz w:val="24"/>
                <w:szCs w:val="24"/>
              </w:rPr>
              <w:t>Не имею</w:t>
            </w:r>
          </w:p>
        </w:tc>
      </w:tr>
    </w:tbl>
    <w:p w:rsidR="00291638" w:rsidRDefault="00291638" w:rsidP="007F50DC"/>
    <w:sectPr w:rsidR="00291638" w:rsidSect="00E741CB">
      <w:pgSz w:w="16838" w:h="11906" w:orient="landscape" w:code="9"/>
      <w:pgMar w:top="1134" w:right="567" w:bottom="992" w:left="980" w:header="567" w:footer="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B19"/>
    <w:rsid w:val="00055C54"/>
    <w:rsid w:val="00153209"/>
    <w:rsid w:val="002039B2"/>
    <w:rsid w:val="00222CBF"/>
    <w:rsid w:val="002251CE"/>
    <w:rsid w:val="00291638"/>
    <w:rsid w:val="002A124E"/>
    <w:rsid w:val="002B5E59"/>
    <w:rsid w:val="00315CFF"/>
    <w:rsid w:val="0033244A"/>
    <w:rsid w:val="003532D7"/>
    <w:rsid w:val="00355417"/>
    <w:rsid w:val="00377A7E"/>
    <w:rsid w:val="00382FDC"/>
    <w:rsid w:val="003D5469"/>
    <w:rsid w:val="00444D24"/>
    <w:rsid w:val="004F2354"/>
    <w:rsid w:val="0053333C"/>
    <w:rsid w:val="005401CA"/>
    <w:rsid w:val="00607644"/>
    <w:rsid w:val="00634787"/>
    <w:rsid w:val="006749A3"/>
    <w:rsid w:val="00710EE4"/>
    <w:rsid w:val="00714384"/>
    <w:rsid w:val="0074030A"/>
    <w:rsid w:val="00742905"/>
    <w:rsid w:val="0076735B"/>
    <w:rsid w:val="007B7CBE"/>
    <w:rsid w:val="007F50DC"/>
    <w:rsid w:val="0088654C"/>
    <w:rsid w:val="008A2864"/>
    <w:rsid w:val="008D4136"/>
    <w:rsid w:val="00991D0E"/>
    <w:rsid w:val="00992A7F"/>
    <w:rsid w:val="009E51EF"/>
    <w:rsid w:val="00A01132"/>
    <w:rsid w:val="00A3064C"/>
    <w:rsid w:val="00A534C8"/>
    <w:rsid w:val="00AA1C32"/>
    <w:rsid w:val="00AD6307"/>
    <w:rsid w:val="00BA3186"/>
    <w:rsid w:val="00C14BFA"/>
    <w:rsid w:val="00C41D01"/>
    <w:rsid w:val="00CA064D"/>
    <w:rsid w:val="00CB183A"/>
    <w:rsid w:val="00CC59F2"/>
    <w:rsid w:val="00CD2EB8"/>
    <w:rsid w:val="00E741CB"/>
    <w:rsid w:val="00E93B19"/>
    <w:rsid w:val="00F06A38"/>
    <w:rsid w:val="00F528F3"/>
    <w:rsid w:val="00F61876"/>
    <w:rsid w:val="00F87308"/>
    <w:rsid w:val="00FD5DEA"/>
    <w:rsid w:val="00FF0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C32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3B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01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735B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91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1</Pages>
  <Words>115</Words>
  <Characters>661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 и имуществе государственного гражданского служащего города Москвы и лица, замещающего государственную должность города Москвы, и членов их семей за период с 1 января по 31 декабря 2009 года</dc:title>
  <dc:subject/>
  <dc:creator>Гриднева</dc:creator>
  <cp:keywords/>
  <dc:description/>
  <cp:lastModifiedBy>Сафонова</cp:lastModifiedBy>
  <cp:revision>10</cp:revision>
  <cp:lastPrinted>2011-04-15T05:45:00Z</cp:lastPrinted>
  <dcterms:created xsi:type="dcterms:W3CDTF">2011-04-15T05:04:00Z</dcterms:created>
  <dcterms:modified xsi:type="dcterms:W3CDTF">2011-04-29T14:03:00Z</dcterms:modified>
</cp:coreProperties>
</file>