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C1" w:rsidRPr="009C3EAD" w:rsidRDefault="00FD67C1" w:rsidP="00E65BD2">
      <w:pPr>
        <w:ind w:left="12829" w:firstLine="851"/>
        <w:rPr>
          <w:sz w:val="16"/>
          <w:szCs w:val="16"/>
        </w:rPr>
      </w:pPr>
    </w:p>
    <w:p w:rsidR="00FD67C1" w:rsidRPr="009C3EAD" w:rsidRDefault="00FD67C1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9C3EAD">
        <w:rPr>
          <w:b/>
          <w:sz w:val="16"/>
          <w:szCs w:val="16"/>
        </w:rPr>
        <w:t>ПЕРЕЧЕНЬ</w:t>
      </w:r>
    </w:p>
    <w:p w:rsidR="00FD67C1" w:rsidRPr="006E596A" w:rsidRDefault="00FD67C1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6E596A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FD67C1" w:rsidRPr="006E596A" w:rsidRDefault="00FD67C1" w:rsidP="00E726F7">
      <w:pPr>
        <w:pStyle w:val="BodyText"/>
        <w:jc w:val="center"/>
        <w:rPr>
          <w:sz w:val="16"/>
          <w:szCs w:val="16"/>
        </w:rPr>
      </w:pPr>
      <w:r w:rsidRPr="006E596A">
        <w:rPr>
          <w:sz w:val="16"/>
          <w:szCs w:val="16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</w:p>
    <w:p w:rsidR="00FD67C1" w:rsidRDefault="00FD67C1" w:rsidP="00E726F7">
      <w:pPr>
        <w:pStyle w:val="BodyText"/>
        <w:jc w:val="center"/>
        <w:rPr>
          <w:b/>
          <w:sz w:val="16"/>
          <w:szCs w:val="16"/>
        </w:rPr>
      </w:pPr>
    </w:p>
    <w:p w:rsidR="00FD67C1" w:rsidRPr="006E596A" w:rsidRDefault="00FD67C1" w:rsidP="006E596A">
      <w:pPr>
        <w:pStyle w:val="BodyText"/>
        <w:jc w:val="center"/>
        <w:rPr>
          <w:sz w:val="16"/>
          <w:szCs w:val="16"/>
        </w:rPr>
      </w:pPr>
      <w:r w:rsidRPr="009C3EAD">
        <w:t>___________________Красноярское региональное отделение политической  партии «ПАТРИОТЫ РОССИИ»_____________</w:t>
      </w:r>
    </w:p>
    <w:p w:rsidR="00FD67C1" w:rsidRDefault="00FD67C1" w:rsidP="00E65BD2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25"/>
        <w:gridCol w:w="1113"/>
        <w:gridCol w:w="1989"/>
        <w:gridCol w:w="1033"/>
        <w:gridCol w:w="1022"/>
        <w:gridCol w:w="1022"/>
        <w:gridCol w:w="651"/>
        <w:gridCol w:w="1022"/>
        <w:gridCol w:w="1387"/>
        <w:gridCol w:w="1657"/>
        <w:gridCol w:w="1040"/>
        <w:gridCol w:w="1163"/>
        <w:gridCol w:w="1286"/>
      </w:tblGrid>
      <w:tr w:rsidR="00FD67C1" w:rsidRPr="00FD575C" w:rsidTr="00EA4276">
        <w:trPr>
          <w:trHeight w:val="486"/>
        </w:trPr>
        <w:tc>
          <w:tcPr>
            <w:tcW w:w="325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FD575C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13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989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6137" w:type="dxa"/>
            <w:gridSpan w:val="6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1657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FD575C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040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163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FD575C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286" w:type="dxa"/>
            <w:vMerge w:val="restart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FD67C1" w:rsidRPr="00FD575C" w:rsidTr="00EA4276">
        <w:trPr>
          <w:trHeight w:val="3261"/>
        </w:trPr>
        <w:tc>
          <w:tcPr>
            <w:tcW w:w="325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13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989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033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FD575C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022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022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651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1022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387" w:type="dxa"/>
            <w:vAlign w:val="center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040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286" w:type="dxa"/>
            <w:vMerge/>
            <w:vAlign w:val="center"/>
          </w:tcPr>
          <w:p w:rsidR="00FD67C1" w:rsidRPr="00FD575C" w:rsidRDefault="00FD67C1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13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9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3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2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2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51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2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87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657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63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86" w:type="dxa"/>
          </w:tcPr>
          <w:p w:rsidR="00FD67C1" w:rsidRPr="00FD575C" w:rsidRDefault="00FD67C1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Серебряков Иван Александрович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"РМЗ", 1257236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Красноярский городской Совет депутатов, 256410.72 руб.</w:t>
            </w:r>
          </w:p>
        </w:tc>
        <w:tc>
          <w:tcPr>
            <w:tcW w:w="1033" w:type="dxa"/>
          </w:tcPr>
          <w:p w:rsidR="00FD67C1" w:rsidRPr="00FD575C" w:rsidRDefault="00FD67C1" w:rsidP="003016C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4 кв. м"/>
              </w:smartTagPr>
              <w:r w:rsidRPr="00FD575C">
                <w:rPr>
                  <w:color w:val="000000"/>
                  <w:sz w:val="16"/>
                  <w:szCs w:val="16"/>
                </w:rPr>
                <w:t>604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410.9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410.9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ГАЗ 21Р, 1965;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ГАЗ -67, 1953;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ГАЗ 13 "Чайка", 1980;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AUDI A7, 2013;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AUDI A8L, 2011;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8213А7,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прицеп, BUERSTNER PREMIO 435 TS, 2008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"ЯР", доля 16%;</w:t>
            </w:r>
          </w:p>
          <w:p w:rsidR="00FD67C1" w:rsidRPr="00EA4276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"Русско-Китайское Внешнеторговое объединение", доля 45%.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Елизарьева Любовь Петровна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Законодательное Собрание Красноярского края, 792848.61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АНО ВО "Сибирский институт бизнеса, управления и психологии", 171470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 в Центральном районе г. Красноярска, 248180.84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Управление Судебного департамента в Красноярском крае, 3000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Управление социальной защиты населения Центрального района г. Красноярска, 14468.87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ПАО "Сбербанк </w:t>
            </w:r>
            <w:r>
              <w:rPr>
                <w:color w:val="000000"/>
                <w:sz w:val="16"/>
                <w:szCs w:val="16"/>
              </w:rPr>
              <w:t>России"</w:t>
            </w:r>
            <w:r w:rsidRPr="00FD575C">
              <w:rPr>
                <w:color w:val="000000"/>
                <w:sz w:val="16"/>
                <w:szCs w:val="16"/>
              </w:rPr>
              <w:t xml:space="preserve"> 119.32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ПАО "РОСБАНК", 209.12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6.4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86.4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13" w:type="dxa"/>
          </w:tcPr>
          <w:p w:rsidR="00FD67C1" w:rsidRPr="00CC5B1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CC5B12">
              <w:rPr>
                <w:color w:val="000000"/>
                <w:sz w:val="16"/>
                <w:szCs w:val="16"/>
              </w:rPr>
              <w:t>Полушин Дмитрий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"КВАНТ МЕДИА", 79568.92 руб.</w:t>
            </w:r>
          </w:p>
        </w:tc>
        <w:tc>
          <w:tcPr>
            <w:tcW w:w="1033" w:type="dxa"/>
          </w:tcPr>
          <w:p w:rsidR="00FD67C1" w:rsidRPr="00FD575C" w:rsidRDefault="00FD67C1" w:rsidP="003016C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01 кв. м"/>
              </w:smartTagPr>
              <w:r w:rsidRPr="00FD575C">
                <w:rPr>
                  <w:color w:val="000000"/>
                  <w:sz w:val="16"/>
                  <w:szCs w:val="16"/>
                </w:rPr>
                <w:t>801 кв. м</w:t>
              </w:r>
            </w:smartTag>
            <w:r w:rsidRPr="00FD575C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7.9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67.9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собственность, 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HONDA CRV, 1997;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лодка</w:t>
            </w:r>
            <w:r w:rsidRPr="00FD575C">
              <w:rPr>
                <w:color w:val="000000"/>
                <w:sz w:val="16"/>
                <w:szCs w:val="16"/>
              </w:rPr>
              <w:t xml:space="preserve"> Нисамаран, 2008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(общая долевая собственность</w:t>
            </w:r>
            <w:r>
              <w:rPr>
                <w:color w:val="000000"/>
                <w:sz w:val="16"/>
                <w:szCs w:val="16"/>
              </w:rPr>
              <w:t>, ½ доли</w:t>
            </w:r>
            <w:r w:rsidRPr="00FD575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"Красньюс", доля 100%.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Бернацкая Елена Николаевна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Первая коллегия адвокатов, 228674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7.9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67.9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Сисаури Александр Зурабович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МАУДО "СДЮШОР по вольной борьбе", 39048.26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3.4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53.4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Ford Focus,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13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"Комбинат Питания Миндаль", доля 50%;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"Региональная поддержка спорта", доля 50%;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Оздоровительный комплекс "Сибирское Здоровье", доля 50%.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Телин Виталий Геннадьевич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ИП Муковозов, 95275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Агенство труда и занятости населения Красноярского края КГКУ "ЦЗН Козульского района", 23284.62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5.7 кв. м"/>
              </w:smartTagPr>
              <w:r w:rsidRPr="00FD575C">
                <w:rPr>
                  <w:color w:val="000000"/>
                  <w:sz w:val="16"/>
                  <w:szCs w:val="16"/>
                </w:rPr>
                <w:t>55.7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¼ доля);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9.7 кв. м"/>
              </w:smartTagPr>
              <w:r w:rsidRPr="00FD575C">
                <w:rPr>
                  <w:color w:val="000000"/>
                  <w:sz w:val="16"/>
                  <w:szCs w:val="16"/>
                </w:rPr>
                <w:t>39.7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4.8 кв. м"/>
              </w:smartTagPr>
              <w:r w:rsidRPr="00FD575C">
                <w:rPr>
                  <w:color w:val="000000"/>
                  <w:sz w:val="16"/>
                  <w:szCs w:val="16"/>
                </w:rPr>
                <w:t>34.8 кв. м</w:t>
              </w:r>
            </w:smartTag>
            <w:r w:rsidRPr="00FD575C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OPEL ASTRA, 2011;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FORD FOCUS, 2003;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ВАЗ 21061, 1993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Венедиктов Владимир Николаевич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"МАВИ", 598147.75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0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30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83.4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83.4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собственность, ½ доля)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1440.2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1440.2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АУДИ А6, 1999;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8213, 2004;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Опель Фронтера Спорт, 1995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"МАВИ", доля 95%.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Микитин Игорь Львович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МЦ "ПРЭХ", 51840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НУЗ "Дорожная клиническая больница на ст. Красноярск ОАО "РЖД"", 31561.24 руб.</w:t>
            </w:r>
          </w:p>
        </w:tc>
        <w:tc>
          <w:tcPr>
            <w:tcW w:w="1033" w:type="dxa"/>
          </w:tcPr>
          <w:p w:rsidR="00FD67C1" w:rsidRPr="00BC7727" w:rsidRDefault="00FD67C1" w:rsidP="003016C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FD575C">
                <w:rPr>
                  <w:color w:val="000000"/>
                  <w:sz w:val="16"/>
                  <w:szCs w:val="16"/>
                </w:rPr>
                <w:t>600 кв. м</w:t>
              </w:r>
            </w:smartTag>
            <w:r w:rsidRPr="00FD575C">
              <w:rPr>
                <w:color w:val="000000"/>
                <w:sz w:val="16"/>
                <w:szCs w:val="16"/>
              </w:rPr>
              <w:t>.</w:t>
            </w:r>
            <w:r w:rsidRPr="00BC7727">
              <w:rPr>
                <w:color w:val="000000"/>
                <w:sz w:val="16"/>
                <w:szCs w:val="16"/>
              </w:rPr>
              <w:t>;</w:t>
            </w:r>
          </w:p>
          <w:p w:rsidR="00FD67C1" w:rsidRPr="00BC7727" w:rsidRDefault="00FD67C1" w:rsidP="003016C7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3016C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6 кв. м"/>
              </w:smartTagPr>
              <w:r>
                <w:rPr>
                  <w:color w:val="000000"/>
                  <w:sz w:val="16"/>
                  <w:szCs w:val="16"/>
                </w:rPr>
                <w:t>996 кв. м</w:t>
              </w:r>
            </w:smartTag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6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76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Mitsubishi Pajero Sport 2.5,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прицеп, АЛК 7143, 2014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14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Медицинский центр "Пластической, реконструктивной и эстетической хирургии", доля 50%;</w:t>
            </w: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 Медицинский центр "Люби", доля 50%.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Сотников Владимир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Филиал ФГБУ "ФКП Росреестра" по Красноярскому краю, 318127.9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0.4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50.4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CHERY T11FL, 2013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Кутин Геннадий Константинович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Балахтинского района Красноярского края, 198295.03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Кутин Г.К.</w:t>
            </w:r>
            <w:r w:rsidRPr="00FD575C">
              <w:rPr>
                <w:color w:val="000000"/>
                <w:sz w:val="16"/>
                <w:szCs w:val="16"/>
              </w:rPr>
              <w:t xml:space="preserve">, 2275578.2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ПАО </w:t>
            </w:r>
            <w:r w:rsidRPr="00FD575C">
              <w:rPr>
                <w:color w:val="000000"/>
                <w:sz w:val="16"/>
                <w:szCs w:val="16"/>
              </w:rPr>
              <w:t>Сбербанк России, 0.08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405DA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5.05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65.05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собственность, ¼ доля)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1405DA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4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24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 (объект незавершенного строительства), </w:t>
            </w:r>
            <w:smartTag w:uri="urn:schemas-microsoft-com:office:smarttags" w:element="metricconverter">
              <w:smartTagPr>
                <w:attr w:name="ProductID" w:val="343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343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(объект незавершенного строительства), </w:t>
            </w:r>
            <w:smartTag w:uri="urn:schemas-microsoft-com:office:smarttags" w:element="metricconverter">
              <w:smartTagPr>
                <w:attr w:name="ProductID" w:val="357.8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357.8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3" w:type="dxa"/>
          </w:tcPr>
          <w:p w:rsidR="00FD67C1" w:rsidRPr="00CC5B1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CC5B12">
              <w:rPr>
                <w:color w:val="000000"/>
                <w:sz w:val="16"/>
                <w:szCs w:val="16"/>
              </w:rPr>
              <w:t>Гусаров Валерий Викторович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"ЭкоРесурс", 384000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АО "Блокпром", 510407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Гусаров В.В.</w:t>
            </w:r>
            <w:r w:rsidRPr="00FD575C">
              <w:rPr>
                <w:color w:val="000000"/>
                <w:sz w:val="16"/>
                <w:szCs w:val="16"/>
              </w:rPr>
              <w:t xml:space="preserve">, 23309539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ПФР в Октябрьском районе г. Красноярска, 165421.77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Доход от продажи автомобилей, 2095000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Доход от сдачи недвижимости в аренду, 333793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ПАО "Сбербанк России", 17885.17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Банк ВТБ 24 (ПАО), 107838.37 руб.</w:t>
            </w:r>
          </w:p>
        </w:tc>
        <w:tc>
          <w:tcPr>
            <w:tcW w:w="1033" w:type="dxa"/>
          </w:tcPr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44 кв. м"/>
              </w:smartTagPr>
              <w:r w:rsidRPr="00FD575C">
                <w:rPr>
                  <w:color w:val="000000"/>
                  <w:sz w:val="16"/>
                  <w:szCs w:val="16"/>
                </w:rPr>
                <w:t>244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757 кв. м"/>
              </w:smartTagPr>
              <w:r w:rsidRPr="00FD575C">
                <w:rPr>
                  <w:color w:val="000000"/>
                  <w:sz w:val="16"/>
                  <w:szCs w:val="16"/>
                </w:rPr>
                <w:t>757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945 кв. м"/>
              </w:smartTagPr>
              <w:r w:rsidRPr="00FD575C">
                <w:rPr>
                  <w:color w:val="000000"/>
                  <w:sz w:val="16"/>
                  <w:szCs w:val="16"/>
                </w:rPr>
                <w:t>1945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66 кв. м"/>
              </w:smartTagPr>
              <w:r w:rsidRPr="00FD575C">
                <w:rPr>
                  <w:color w:val="000000"/>
                  <w:sz w:val="16"/>
                  <w:szCs w:val="16"/>
                </w:rPr>
                <w:t>1166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3622 кв. м"/>
              </w:smartTagPr>
              <w:r w:rsidRPr="00FD575C">
                <w:rPr>
                  <w:color w:val="000000"/>
                  <w:sz w:val="16"/>
                  <w:szCs w:val="16"/>
                </w:rPr>
                <w:t>13622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½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267 кв. м"/>
              </w:smartTagPr>
              <w:r w:rsidRPr="00FD575C">
                <w:rPr>
                  <w:color w:val="000000"/>
                  <w:sz w:val="16"/>
                  <w:szCs w:val="16"/>
                </w:rPr>
                <w:t>2267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½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562 кв. м"/>
              </w:smartTagPr>
              <w:r w:rsidRPr="00FD575C">
                <w:rPr>
                  <w:color w:val="000000"/>
                  <w:sz w:val="16"/>
                  <w:szCs w:val="16"/>
                </w:rPr>
                <w:t>10562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½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871 кв. м"/>
              </w:smartTagPr>
              <w:r w:rsidRPr="00FD575C">
                <w:rPr>
                  <w:color w:val="000000"/>
                  <w:sz w:val="16"/>
                  <w:szCs w:val="16"/>
                </w:rPr>
                <w:t>2871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77 кв. м"/>
              </w:smartTagPr>
              <w:r w:rsidRPr="00FD575C">
                <w:rPr>
                  <w:color w:val="000000"/>
                  <w:sz w:val="16"/>
                  <w:szCs w:val="16"/>
                </w:rPr>
                <w:t>77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3545.4 кв. м"/>
              </w:smartTagPr>
              <w:r w:rsidRPr="00FD575C">
                <w:rPr>
                  <w:color w:val="000000"/>
                  <w:sz w:val="16"/>
                  <w:szCs w:val="16"/>
                </w:rPr>
                <w:t>3545.4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770 кв. м"/>
              </w:smartTagPr>
              <w:r w:rsidRPr="00FD575C">
                <w:rPr>
                  <w:color w:val="000000"/>
                  <w:sz w:val="16"/>
                  <w:szCs w:val="16"/>
                </w:rPr>
                <w:t>1770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B9170D" w:rsidRDefault="00FD67C1" w:rsidP="00407B7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824 кв. м"/>
              </w:smartTagPr>
              <w:r w:rsidRPr="00FD575C">
                <w:rPr>
                  <w:color w:val="000000"/>
                  <w:sz w:val="16"/>
                  <w:szCs w:val="16"/>
                </w:rPr>
                <w:t>8824 кв. м</w:t>
              </w:r>
            </w:smartTag>
            <w:r w:rsidRPr="00FD575C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499.2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499.2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21.3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21.3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Сооружение не жилое, </w:t>
            </w:r>
            <w:smartTag w:uri="urn:schemas-microsoft-com:office:smarttags" w:element="metricconverter">
              <w:smartTagPr>
                <w:attr w:name="ProductID" w:val="125.6 кв. м"/>
              </w:smartTagPr>
              <w:r w:rsidRPr="00FD575C">
                <w:rPr>
                  <w:color w:val="000000"/>
                  <w:sz w:val="16"/>
                  <w:szCs w:val="16"/>
                </w:rPr>
                <w:t>125.6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здание, </w:t>
            </w:r>
            <w:smartTag w:uri="urn:schemas-microsoft-com:office:smarttags" w:element="metricconverter">
              <w:smartTagPr>
                <w:attr w:name="ProductID" w:val="5766.8 кв. м"/>
              </w:smartTagPr>
              <w:r w:rsidRPr="00FD575C">
                <w:rPr>
                  <w:color w:val="000000"/>
                  <w:sz w:val="16"/>
                  <w:szCs w:val="16"/>
                </w:rPr>
                <w:t>5766.8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  <w:r w:rsidRPr="00FD575C">
              <w:rPr>
                <w:color w:val="000000"/>
                <w:sz w:val="16"/>
                <w:szCs w:val="16"/>
              </w:rPr>
              <w:t xml:space="preserve">оружение нежилое, кв.;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езавершенный строительством объект, </w:t>
            </w:r>
            <w:smartTag w:uri="urn:schemas-microsoft-com:office:smarttags" w:element="metricconverter">
              <w:smartTagPr>
                <w:attr w:name="ProductID" w:val="470.7 кв. м"/>
              </w:smartTagPr>
              <w:r w:rsidRPr="00FD575C">
                <w:rPr>
                  <w:color w:val="000000"/>
                  <w:sz w:val="16"/>
                  <w:szCs w:val="16"/>
                </w:rPr>
                <w:t>470.7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½ доля);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  <w:r w:rsidRPr="00FD575C">
              <w:rPr>
                <w:color w:val="000000"/>
                <w:sz w:val="16"/>
                <w:szCs w:val="16"/>
              </w:rPr>
              <w:t xml:space="preserve">ооружение автозаправочная станция (АЗС), </w:t>
            </w:r>
            <w:smartTag w:uri="urn:schemas-microsoft-com:office:smarttags" w:element="metricconverter">
              <w:smartTagPr>
                <w:attr w:name="ProductID" w:val="240.2 кв. м"/>
              </w:smartTagPr>
              <w:r w:rsidRPr="00FD575C">
                <w:rPr>
                  <w:color w:val="000000"/>
                  <w:sz w:val="16"/>
                  <w:szCs w:val="16"/>
                </w:rPr>
                <w:t>240.2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езавершенный строительный объект, </w:t>
            </w:r>
            <w:smartTag w:uri="urn:schemas-microsoft-com:office:smarttags" w:element="metricconverter">
              <w:smartTagPr>
                <w:attr w:name="ProductID" w:val="5961.5 кв. м"/>
              </w:smartTagPr>
              <w:r w:rsidRPr="00FD575C">
                <w:rPr>
                  <w:color w:val="000000"/>
                  <w:sz w:val="16"/>
                  <w:szCs w:val="16"/>
                </w:rPr>
                <w:t>5961.5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53.9 кв. м"/>
              </w:smartTagPr>
              <w:r w:rsidRPr="00FD575C">
                <w:rPr>
                  <w:color w:val="000000"/>
                  <w:sz w:val="16"/>
                  <w:szCs w:val="16"/>
                </w:rPr>
                <w:t>53.9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34.4 кв. м"/>
              </w:smartTagPr>
              <w:r w:rsidRPr="00FD575C">
                <w:rPr>
                  <w:color w:val="000000"/>
                  <w:sz w:val="16"/>
                  <w:szCs w:val="16"/>
                </w:rPr>
                <w:t>34.4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716.1 кв. м"/>
              </w:smartTagPr>
              <w:r w:rsidRPr="00FD575C">
                <w:rPr>
                  <w:color w:val="000000"/>
                  <w:sz w:val="16"/>
                  <w:szCs w:val="16"/>
                </w:rPr>
                <w:t>716.1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123 кв. м"/>
              </w:smartTagPr>
              <w:r w:rsidRPr="00FD575C">
                <w:rPr>
                  <w:color w:val="000000"/>
                  <w:sz w:val="16"/>
                  <w:szCs w:val="16"/>
                </w:rPr>
                <w:t>123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 (общая долевая собственность, ½ доля);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</w:t>
            </w:r>
            <w:smartTag w:uri="urn:schemas-microsoft-com:office:smarttags" w:element="metricconverter">
              <w:smartTagPr>
                <w:attr w:name="ProductID" w:val="54.1 кв. м"/>
              </w:smartTagPr>
              <w:r w:rsidRPr="00FD575C">
                <w:rPr>
                  <w:color w:val="000000"/>
                  <w:sz w:val="16"/>
                  <w:szCs w:val="16"/>
                </w:rPr>
                <w:t>54.1 кв. м</w:t>
              </w:r>
            </w:smartTag>
            <w:r w:rsidRPr="00FD575C">
              <w:rPr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</w:t>
            </w:r>
            <w:r w:rsidRPr="00FD575C">
              <w:rPr>
                <w:color w:val="000000"/>
                <w:sz w:val="16"/>
                <w:szCs w:val="16"/>
              </w:rPr>
              <w:t>ооружение-ограждение железобетонное</w:t>
            </w:r>
            <w:r w:rsidRPr="007B11C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657" w:type="dxa"/>
          </w:tcPr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Лада 210740, 2010;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АУДИ А8L, 2014;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БМВ Х4 XDRIVE30 D, 2014;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Тойота Land Cruiser 200, 2015;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грузовой, Скания R 114GA, 2007;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прицеп, ММЗ 81021, 1991;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прицеп, САЗ 8299302, 2008;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полу</w:t>
            </w:r>
            <w:r w:rsidRPr="00FD575C">
              <w:rPr>
                <w:color w:val="000000"/>
                <w:sz w:val="16"/>
                <w:szCs w:val="16"/>
              </w:rPr>
              <w:t>прицеп, МТ3380624964845, 2014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10 банковских счетов</w:t>
            </w:r>
          </w:p>
        </w:tc>
        <w:tc>
          <w:tcPr>
            <w:tcW w:w="1163" w:type="dxa"/>
          </w:tcPr>
          <w:p w:rsidR="00FD67C1" w:rsidRPr="00117F40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"Спектр", номинальная стоимость 1 руб., количество 255;</w:t>
            </w:r>
          </w:p>
          <w:p w:rsidR="00FD67C1" w:rsidRPr="00117F40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117F40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"Экстрэнд", номинальная стоимость 1000 руб., количество 10; </w:t>
            </w:r>
          </w:p>
          <w:p w:rsidR="00FD67C1" w:rsidRPr="00117F40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"Блокпром", номинальная стоимость 1000 руб., количество 10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"Солнышко", доля 40%;</w:t>
            </w:r>
          </w:p>
          <w:p w:rsidR="00FD67C1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а</w:t>
            </w:r>
            <w:r w:rsidRPr="00FD575C">
              <w:rPr>
                <w:color w:val="000000"/>
                <w:sz w:val="16"/>
                <w:szCs w:val="16"/>
              </w:rPr>
              <w:t xml:space="preserve">виакомпания "Союз-Авиа", доля 100%,; </w:t>
            </w: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"Бюро технической инвентаризации недвижимости и землеустройства", доля 100%; </w:t>
            </w:r>
          </w:p>
          <w:p w:rsidR="00FD67C1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"Экоресурс", доля 100%; </w:t>
            </w: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"Техника", доля 100%; </w:t>
            </w: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"Техконтракт", доля 100%; </w:t>
            </w: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117F40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"Лосинный угол", доля 25.5%</w:t>
            </w:r>
            <w:r w:rsidRPr="00117F40">
              <w:rPr>
                <w:color w:val="000000"/>
                <w:sz w:val="16"/>
                <w:szCs w:val="16"/>
              </w:rPr>
              <w:t>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13" w:type="dxa"/>
          </w:tcPr>
          <w:p w:rsidR="00FD67C1" w:rsidRPr="006A7EB8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6A7EB8">
              <w:rPr>
                <w:color w:val="000000"/>
                <w:sz w:val="16"/>
                <w:szCs w:val="16"/>
              </w:rPr>
              <w:t>Терехин Виктор Валентинович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ФГАОУ ВО "Сибирский федеральный университет", 344444.41 руб.</w:t>
            </w:r>
          </w:p>
        </w:tc>
        <w:tc>
          <w:tcPr>
            <w:tcW w:w="1033" w:type="dxa"/>
          </w:tcPr>
          <w:p w:rsidR="00FD67C1" w:rsidRPr="00FD575C" w:rsidRDefault="00FD67C1" w:rsidP="009E63AA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362 кв. м"/>
              </w:smartTagPr>
              <w:r w:rsidRPr="00FD575C">
                <w:rPr>
                  <w:color w:val="000000"/>
                  <w:sz w:val="16"/>
                  <w:szCs w:val="16"/>
                </w:rPr>
                <w:t>1362 кв. м</w:t>
              </w:r>
            </w:smartTag>
            <w:r w:rsidRPr="00FD575C">
              <w:rPr>
                <w:color w:val="000000"/>
                <w:sz w:val="16"/>
                <w:szCs w:val="16"/>
              </w:rPr>
              <w:t>. (общая долевая собственность)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7B11CE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1.2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31.2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  <w:p w:rsidR="00FD67C1" w:rsidRPr="007B11CE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9.6 кв. м"/>
              </w:smartTagPr>
              <w:r w:rsidRPr="00FD575C">
                <w:rPr>
                  <w:rFonts w:ascii="Times New Roman" w:hAnsi="Times New Roman"/>
                  <w:color w:val="000000"/>
                  <w:sz w:val="16"/>
                  <w:szCs w:val="16"/>
                </w:rPr>
                <w:t>69.6 кв. м</w:t>
              </w:r>
            </w:smartTag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Camry, 2015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Бердников Леонид Павлович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МБУК "ЦБС им.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Горького", 260430.73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771.9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Астанин Дмитрий Михайлович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Некоммерческая организация "Благотворительный фонд культурных инициатив (Фонд Михаила Прохорова)", 190000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9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"Рустал",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13" w:type="dxa"/>
          </w:tcPr>
          <w:p w:rsidR="00FD67C1" w:rsidRPr="006A7EB8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6A7EB8">
              <w:rPr>
                <w:color w:val="000000"/>
                <w:sz w:val="16"/>
                <w:szCs w:val="16"/>
              </w:rPr>
              <w:t>Трубачев Михаил Михайлович</w:t>
            </w:r>
          </w:p>
        </w:tc>
        <w:tc>
          <w:tcPr>
            <w:tcW w:w="1989" w:type="dxa"/>
          </w:tcPr>
          <w:p w:rsidR="00FD67C1" w:rsidRPr="00B9170D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</w:t>
            </w:r>
            <w:r w:rsidRPr="00FD575C">
              <w:rPr>
                <w:color w:val="000000"/>
                <w:sz w:val="16"/>
                <w:szCs w:val="16"/>
              </w:rPr>
              <w:t xml:space="preserve"> "Стена", 180000 руб.; </w:t>
            </w:r>
          </w:p>
          <w:p w:rsidR="00FD67C1" w:rsidRPr="00B9170D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ПФР</w:t>
            </w:r>
            <w:r w:rsidRPr="00FD575C">
              <w:rPr>
                <w:color w:val="000000"/>
                <w:sz w:val="16"/>
                <w:szCs w:val="16"/>
              </w:rPr>
              <w:t xml:space="preserve"> Большеулуйского района Красноярского края, 31659.24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Chevrolet KL 1J Cruze,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9170D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Воробьев Анатолий Михайлович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"СКА", 130192.69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39.7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56.8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собственнность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60.1 кв. м. (общая долевая,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14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Шевелева Валентина Венедиктовна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Красноярский городской Совет Депутатов, 256410.72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ПФР по Октябрьскому району г. Красноярска, 229985.28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Шевелева С.С.</w:t>
            </w:r>
            <w:r w:rsidRPr="00FD575C">
              <w:rPr>
                <w:color w:val="000000"/>
                <w:sz w:val="16"/>
                <w:szCs w:val="16"/>
              </w:rPr>
              <w:t>, 3500000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Hyndai Solaris, 2015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3" w:type="dxa"/>
          </w:tcPr>
          <w:p w:rsidR="00FD67C1" w:rsidRPr="001E286A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1E286A">
              <w:rPr>
                <w:color w:val="000000"/>
                <w:sz w:val="16"/>
                <w:szCs w:val="16"/>
              </w:rPr>
              <w:t>Вещицкий Виктор Артемович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"ГазНефтеСтрой-Сервис", 3477600 руб.</w:t>
            </w:r>
          </w:p>
        </w:tc>
        <w:tc>
          <w:tcPr>
            <w:tcW w:w="1033" w:type="dxa"/>
          </w:tcPr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2352 кв. м.;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F93D78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</w:t>
            </w:r>
            <w:r>
              <w:rPr>
                <w:color w:val="000000"/>
                <w:sz w:val="16"/>
                <w:szCs w:val="16"/>
              </w:rPr>
              <w:t>1980 кв. м.</w:t>
            </w: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559.3 кв. м.;</w:t>
            </w:r>
          </w:p>
        </w:tc>
        <w:tc>
          <w:tcPr>
            <w:tcW w:w="1022" w:type="dxa"/>
          </w:tcPr>
          <w:p w:rsidR="00FD67C1" w:rsidRPr="00BC7727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106.4 кв. м.; </w:t>
            </w:r>
          </w:p>
          <w:p w:rsidR="00FD67C1" w:rsidRPr="00BC7727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BC7727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Mitsubishi Colt, 2002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34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B9170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"Хелитрейд",, доля 100%; </w:t>
            </w:r>
          </w:p>
          <w:p w:rsidR="00FD67C1" w:rsidRPr="00B9170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"Вилар",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Ерохина Ирина Александровна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"Знак", 508262.27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80 кв. м. (общая долевая, 1/3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VOLKSWAGEN POLO,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 банковский счет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Шульц Мария Сергеевна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"Красноярск-Электро", 221886.22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"Красноярск Электрика", 29056.6 руб.</w:t>
            </w:r>
          </w:p>
        </w:tc>
        <w:tc>
          <w:tcPr>
            <w:tcW w:w="1033" w:type="dxa"/>
          </w:tcPr>
          <w:p w:rsidR="00FD67C1" w:rsidRPr="00FD575C" w:rsidRDefault="00FD67C1" w:rsidP="00F93D78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500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55.5 кв. м.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19.8 кв. м.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AUDI Q5, 2009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Герасимов Денис Борисович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  <w:lang w:val="en-US"/>
              </w:rPr>
              <w:t>ООО</w:t>
            </w:r>
            <w:r w:rsidRPr="00FD575C">
              <w:rPr>
                <w:color w:val="000000"/>
                <w:sz w:val="16"/>
                <w:szCs w:val="16"/>
              </w:rPr>
              <w:t xml:space="preserve"> "Саянмолоко", 253267.09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19.2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WILL VS, 2001;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HONDA ACCORD, 2008;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</w:t>
            </w:r>
            <w:r>
              <w:rPr>
                <w:color w:val="000000"/>
                <w:sz w:val="16"/>
                <w:szCs w:val="16"/>
              </w:rPr>
              <w:t>еп</w:t>
            </w:r>
            <w:r w:rsidRPr="00FD575C">
              <w:rPr>
                <w:color w:val="000000"/>
                <w:sz w:val="16"/>
                <w:szCs w:val="16"/>
              </w:rPr>
              <w:t>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Оськин Дмитрий Михайлович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"ЯР КРАСКА", 240000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Шевцов Д.Н.</w:t>
            </w:r>
            <w:r w:rsidRPr="00FD575C">
              <w:rPr>
                <w:color w:val="000000"/>
                <w:sz w:val="16"/>
                <w:szCs w:val="16"/>
              </w:rPr>
              <w:t xml:space="preserve">, 328000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Колбаева Д.Д.</w:t>
            </w:r>
            <w:r w:rsidRPr="00FD575C">
              <w:rPr>
                <w:color w:val="000000"/>
                <w:sz w:val="16"/>
                <w:szCs w:val="16"/>
              </w:rPr>
              <w:t>, 100000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779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229 кв. м.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8F6557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41.3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66.4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F6557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HINORANGER, 1993;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RAV4, 2011;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LAND CRUISER,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CITROENBERLINGO,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RENAULT MASTER, 2013;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RAV4, 2015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"ЯР КРАСКА", доля 100%;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"ЯРСТРОЙКОМ",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Савокин Василий Иванович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"Корпус Групп", 228719.67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10000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10000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9636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824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4759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857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C772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818 кв. м.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111.6 кв. м.; квартира, 58.9 кв. м.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34.8 кв. м.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  <w:r w:rsidRPr="00FD575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"Корпус Групп",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Быков Геннадий Яковлевич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Железнодорожном районе г.Красноярска, 215487.38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32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268 кв. м. (общая долевая, ½ доля)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62.7 кв. м. (общая долевая, ½ доля);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47.3 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в. м. (общая долевая, 1/3 доли)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дача, 80 кв. м. (общая долевая, ¾ доли)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SSANGYONGACTION, 2013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Геенко Мария Александровна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 "Управляющая компания-СПАРТА", 891600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CAMRY, 2006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Вычужанин Владислав Борисович</w:t>
            </w:r>
          </w:p>
        </w:tc>
        <w:tc>
          <w:tcPr>
            <w:tcW w:w="1989" w:type="dxa"/>
          </w:tcPr>
          <w:p w:rsidR="00FD67C1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Торговая Компания "АРТА", 40104.84 руб.; </w:t>
            </w:r>
          </w:p>
          <w:p w:rsidR="00FD67C1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"ДОМУС", 555091.96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ПАО "Сбербанк России", 72500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Золотухина Е.М.</w:t>
            </w:r>
            <w:r w:rsidRPr="00FD575C">
              <w:rPr>
                <w:color w:val="000000"/>
                <w:sz w:val="16"/>
                <w:szCs w:val="16"/>
              </w:rPr>
              <w:t>, 53000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1000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1287 кв. м.</w:t>
            </w: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8F6557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61.4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35.3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90.9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Баня, 36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1517.5 кв. м. (общая долевая, 2/54)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Кадиллак Севиль, 1992;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AUDI A8L,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ГАЗ14, 1979;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  <w:r w:rsidRPr="00FD575C">
              <w:rPr>
                <w:color w:val="000000"/>
                <w:sz w:val="16"/>
                <w:szCs w:val="16"/>
              </w:rPr>
              <w:t>, 2013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10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"КрасЛайн", доля 100%;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"КЕДР", доля 11.88%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Долуда Евгений Анатольевич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"ЭКО ПРОМ", 161049.11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64.3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Иное недвижимое имущество, 9.5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BMW 3201 XDRIVE, 2014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Дармодехин Дмитрий Игоревич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"ЛМЗ "СКАД"", 581401.27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66.7 кв. м. (общая долевая, 1/3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KIA SPORTAGE, 2008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Богданова Людмила Петровна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КГБУЗ "Красноярский краевой госпиталь для ветеранов войн", 410973.99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77.9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Hyundai Solaris, 2013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Аксенов Вячеслав Иванович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Кировском районе г. Красноярска, 231956.04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УПФР в Кировском районе г. Красноярска, 461447.22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УПФР в Кировском районе г. Красноярска, 253349.7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63.7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27.2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Матвеенко Марина Владимировна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"АвиаСити", 64546.2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"АвиаСити", 35000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158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70 кв</w:t>
            </w:r>
            <w:r>
              <w:rPr>
                <w:color w:val="000000"/>
                <w:sz w:val="16"/>
                <w:szCs w:val="16"/>
              </w:rPr>
              <w:t>. м. (общая долевая, 2/3 доли)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28 кв. м.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MERCEDESBENZE 250CGI, 2010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Литвяков Игорь Михайлович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"ЭКО ПРОМ", 67632.66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"ЭКО ПРОМ", 960050.94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"ЭКО", 67631.66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1497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</w:t>
            </w:r>
            <w:r>
              <w:rPr>
                <w:color w:val="000000"/>
                <w:sz w:val="16"/>
                <w:szCs w:val="16"/>
              </w:rPr>
              <w:t xml:space="preserve">ь грузовой, "Камаз" 53229 </w:t>
            </w:r>
            <w:r w:rsidRPr="00FD575C">
              <w:rPr>
                <w:color w:val="000000"/>
                <w:sz w:val="16"/>
                <w:szCs w:val="16"/>
              </w:rPr>
              <w:t>R, 2005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Ламбин Александр Иванович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Семейная (родовая) община коренных малочисленных народов Чукотки "Алтар" Анадырского муниципального района Чукотского автономного округа, 64984.95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Семейная (родовая) община коренных малочисленных народов Чукотки "Алтар" Анадырского муниципального района Чукотского автономного округа, 50000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Шевроле Клан (J200/Chevrolet L), 2010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1B03FD">
              <w:rPr>
                <w:color w:val="000000"/>
                <w:sz w:val="16"/>
                <w:szCs w:val="16"/>
              </w:rPr>
              <w:t xml:space="preserve">Научно-производственный кооператив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"Практика", доля 33.3%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13" w:type="dxa"/>
          </w:tcPr>
          <w:p w:rsidR="00FD67C1" w:rsidRPr="001E286A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1E286A">
              <w:rPr>
                <w:color w:val="000000"/>
                <w:sz w:val="16"/>
                <w:szCs w:val="16"/>
              </w:rPr>
              <w:t>Чебриков Андрей Викторович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Законодательное Собрание Красноярского края, 672440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"ИК Европа", 602107.84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23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AUDI</w:t>
            </w:r>
            <w:r>
              <w:rPr>
                <w:color w:val="000000"/>
                <w:sz w:val="16"/>
                <w:szCs w:val="16"/>
              </w:rPr>
              <w:t xml:space="preserve"> A</w:t>
            </w:r>
            <w:r w:rsidRPr="00FD575C">
              <w:rPr>
                <w:color w:val="000000"/>
                <w:sz w:val="16"/>
                <w:szCs w:val="16"/>
              </w:rPr>
              <w:t xml:space="preserve">6 ALLROADQUATTRO, 2007;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 легковой</w:t>
            </w:r>
            <w:r w:rsidRPr="00FD575C">
              <w:rPr>
                <w:color w:val="000000"/>
                <w:sz w:val="16"/>
                <w:szCs w:val="16"/>
              </w:rPr>
              <w:t xml:space="preserve"> VOLKSWAGENPASSAT, 2015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Торговый дом "БелоЯрский", доля 50%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Гращенков Дмитрий Михайлович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"Овощи Сибири", 109200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2394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1501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580 кв. м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 xml:space="preserve">.(общая долевая собственность, 1/3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1054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3894 кв. м. .(</w:t>
            </w:r>
            <w:r>
              <w:rPr>
                <w:color w:val="000000"/>
                <w:sz w:val="16"/>
                <w:szCs w:val="16"/>
              </w:rPr>
              <w:t>общая долевая собственность, 1/2</w:t>
            </w:r>
            <w:r w:rsidRPr="00FD575C">
              <w:rPr>
                <w:color w:val="000000"/>
                <w:sz w:val="16"/>
                <w:szCs w:val="16"/>
              </w:rPr>
              <w:t xml:space="preserve">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1501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180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5469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933D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13985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288.1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JAGUAR XF,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легковой</w:t>
            </w:r>
            <w:r w:rsidRPr="007B11CE">
              <w:rPr>
                <w:color w:val="000000"/>
                <w:sz w:val="16"/>
                <w:szCs w:val="16"/>
              </w:rPr>
              <w:t xml:space="preserve">,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Land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Rover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RANGEROVER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SP</w:t>
            </w:r>
            <w:r w:rsidRPr="007B11CE">
              <w:rPr>
                <w:color w:val="000000"/>
                <w:sz w:val="16"/>
                <w:szCs w:val="16"/>
              </w:rPr>
              <w:t>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"Овощи Сибири", доля 50%;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Агропромышленный комплекс </w:t>
            </w:r>
            <w:r w:rsidRPr="00FD575C">
              <w:rPr>
                <w:color w:val="000000"/>
                <w:sz w:val="16"/>
                <w:szCs w:val="16"/>
              </w:rPr>
              <w:t>"Овощи Сибири",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Куприянова Ольга Владимировна</w:t>
            </w:r>
          </w:p>
        </w:tc>
        <w:tc>
          <w:tcPr>
            <w:tcW w:w="1989" w:type="dxa"/>
          </w:tcPr>
          <w:p w:rsidR="00FD67C1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Дивногорская МО ВОИ, 116448 руб.; </w:t>
            </w:r>
          </w:p>
          <w:p w:rsidR="00FD67C1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по г.Дивногорску, 97614.14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31.8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FUNCARGO, 2001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Илюшин Евгений Олегович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"КОСМОФАРМ", 659344.09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Илюшин Е.О.</w:t>
            </w:r>
            <w:r w:rsidRPr="00FD575C">
              <w:rPr>
                <w:color w:val="000000"/>
                <w:sz w:val="16"/>
                <w:szCs w:val="16"/>
              </w:rPr>
              <w:t xml:space="preserve">, 627746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Представительство "ИПКА Лабараторис Лимитед", 65000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12.1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Hyundai Elantra, 2013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Талюк Анна Сергеевна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Антоненко Николай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по Емельяновскому району Красноярского края, 180000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Емельяновский районный Совет депутатов Красноярского края, 3200 руб.</w:t>
            </w:r>
          </w:p>
        </w:tc>
        <w:tc>
          <w:tcPr>
            <w:tcW w:w="1033" w:type="dxa"/>
          </w:tcPr>
          <w:p w:rsidR="00FD67C1" w:rsidRPr="00FD575C" w:rsidRDefault="00FD67C1" w:rsidP="004C7A95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2530.95 кв. м. (общая долевая собственность, ½ доля)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42.3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Pr="00FD575C">
              <w:rPr>
                <w:color w:val="000000"/>
                <w:sz w:val="16"/>
                <w:szCs w:val="16"/>
              </w:rPr>
              <w:t xml:space="preserve">ежилое помещение, 34.3 кв. м. (общая долевая собственность, ½ доля);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бъект незавершенного строительства(общая долевая собственность, ½ доля)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LEXUSLX470, 2003;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C772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>рицеп легковой ММ3 81021, 1987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Рыкунова Татьяна Евгеньевна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Рыкунова Т.Е.</w:t>
            </w:r>
            <w:r w:rsidRPr="00FD575C">
              <w:rPr>
                <w:color w:val="000000"/>
                <w:sz w:val="16"/>
                <w:szCs w:val="16"/>
              </w:rPr>
              <w:t xml:space="preserve">, 140500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Красноярский городской Совет депутатов, 256410.72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Советском районе г. Красноярска, 143153.08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55.8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21.3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81.5 кв. м. (общая</w:t>
            </w:r>
            <w:r>
              <w:rPr>
                <w:color w:val="000000"/>
                <w:sz w:val="16"/>
                <w:szCs w:val="16"/>
              </w:rPr>
              <w:t xml:space="preserve"> долевая собственность, 1/3 доли</w:t>
            </w:r>
            <w:r w:rsidRPr="00FD575C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E16A1" w:rsidRDefault="00FD67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Овощехранилище, 4, 9 кв. м</w:t>
            </w:r>
          </w:p>
        </w:tc>
        <w:tc>
          <w:tcPr>
            <w:tcW w:w="1657" w:type="dxa"/>
          </w:tcPr>
          <w:p w:rsidR="00FD67C1" w:rsidRPr="00FE16A1" w:rsidRDefault="00FD67C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автомобиль легковой, </w:t>
            </w:r>
            <w:r>
              <w:rPr>
                <w:sz w:val="16"/>
                <w:szCs w:val="16"/>
                <w:lang w:val="en-US"/>
              </w:rPr>
              <w:t>Mitsubishi</w:t>
            </w:r>
            <w:r w:rsidRPr="00FE16A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pagero</w:t>
            </w:r>
            <w:r>
              <w:rPr>
                <w:sz w:val="16"/>
                <w:szCs w:val="16"/>
              </w:rPr>
              <w:t>, 3.0, 2012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20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E16A1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E16A1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Ерощенкова Нина Васильевна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УПФРФ в г.Красноярске, район Центральный, 240950.54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УПФРФ в г.Красноярске, район Центральный, 3300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Управление социальной защиты Центрального района г.Красноярска, 10882.2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ПАО "Сбербанк России", 141382.25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Филиал ПАО Банк "Югра", 197961.78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79.6 кв. м.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Нецкин Иван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АО "Биотехнологический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 xml:space="preserve"> комплекс</w:t>
            </w:r>
            <w:r>
              <w:rPr>
                <w:color w:val="000000"/>
                <w:sz w:val="16"/>
                <w:szCs w:val="16"/>
              </w:rPr>
              <w:t xml:space="preserve"> – </w:t>
            </w:r>
            <w:r w:rsidRPr="00FD575C">
              <w:rPr>
                <w:color w:val="000000"/>
                <w:sz w:val="16"/>
                <w:szCs w:val="16"/>
              </w:rPr>
              <w:t>Росва", 422166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Таможенны</w:t>
            </w:r>
            <w:r>
              <w:rPr>
                <w:color w:val="000000"/>
                <w:sz w:val="16"/>
                <w:szCs w:val="16"/>
              </w:rPr>
              <w:t>е</w:t>
            </w:r>
            <w:r w:rsidRPr="00FD575C">
              <w:rPr>
                <w:color w:val="000000"/>
                <w:sz w:val="16"/>
                <w:szCs w:val="16"/>
              </w:rPr>
              <w:t xml:space="preserve"> орган</w:t>
            </w:r>
            <w:r>
              <w:rPr>
                <w:color w:val="000000"/>
                <w:sz w:val="16"/>
                <w:szCs w:val="16"/>
              </w:rPr>
              <w:t>ы</w:t>
            </w:r>
            <w:r w:rsidRPr="00FD575C">
              <w:rPr>
                <w:color w:val="000000"/>
                <w:sz w:val="16"/>
                <w:szCs w:val="16"/>
              </w:rPr>
              <w:t xml:space="preserve"> РФ, 253579.08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Таможенные органы РФ, 140.76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МИЦУБИСИ PAJERO, 1995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Шапочкин Дмитрий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"Формат 24", 60298.33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 в г.Ачинске и Ачинском районе Красноярского края, 29202.42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Управление социальной защиты населения Администрации г.Ачинска, 7164.51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59 кв. м</w:t>
            </w:r>
            <w:r>
              <w:rPr>
                <w:color w:val="000000"/>
                <w:sz w:val="16"/>
                <w:szCs w:val="16"/>
              </w:rPr>
              <w:t>. (общее долевая собственность</w:t>
            </w:r>
            <w:r w:rsidRPr="00FD575C">
              <w:rPr>
                <w:color w:val="000000"/>
                <w:sz w:val="16"/>
                <w:szCs w:val="16"/>
              </w:rPr>
              <w:t>, ¼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Camry, 2013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Зыков Сергей Николаевич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 по г.Ачинску и Ачинскому району Красноярского края, 292735.56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ПАО Сбербанк России, 96.27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1464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737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1890000 кв. м. (общая долевая собственность, 1/100);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753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12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20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63.2 кв. м.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31.8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25.3 кв. м.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Нежилое здание, 251.8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  <w:r w:rsidRPr="00FD575C">
              <w:rPr>
                <w:color w:val="000000"/>
                <w:sz w:val="16"/>
                <w:szCs w:val="16"/>
              </w:rPr>
              <w:t>, 2000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Михалева Нина Ивановна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Красноярский городской Совет Депутатов, 269724.72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Первична профсоюзная организация МП г. Красноярск "Горэлектротранс" профсоюза жизнеобеспечения, 83720.72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МП "ГЭТ", 382556.63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УПФР в Свердловском районе г. Красноярска, 180435.48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Управление социальной защиты Администрации Свердловского района г. Красноярска, 12399.67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ПАО Сбербанк России, 94.51 руб.</w:t>
            </w:r>
          </w:p>
        </w:tc>
        <w:tc>
          <w:tcPr>
            <w:tcW w:w="1033" w:type="dxa"/>
          </w:tcPr>
          <w:p w:rsidR="00FD67C1" w:rsidRPr="00FD575C" w:rsidRDefault="00FD67C1" w:rsidP="007843E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894.32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53.3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RENAULT DUSTER, 2014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Варочкин Евгений Анатольевич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"РУС-Инжиниринг", 1087873.23 руб.</w:t>
            </w:r>
          </w:p>
        </w:tc>
        <w:tc>
          <w:tcPr>
            <w:tcW w:w="1033" w:type="dxa"/>
          </w:tcPr>
          <w:p w:rsidR="00FD67C1" w:rsidRPr="00FD575C" w:rsidRDefault="00FD67C1" w:rsidP="007843E7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954.89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66.9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CAMRY, 2014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Тимофеев Сергей Павлович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"Русь", 86298.99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"Русь", 3500000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г.Боготоле и Боготольском районе Красноярского края, 112079.33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г.Боготоле и Боготольском районе Красноярского края, 8279.25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Тимофеев С.П.</w:t>
            </w:r>
            <w:r w:rsidRPr="00FD575C">
              <w:rPr>
                <w:color w:val="000000"/>
                <w:sz w:val="16"/>
                <w:szCs w:val="16"/>
              </w:rPr>
              <w:t>, 4504435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1707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7843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5231 кв. м.</w:t>
            </w: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2" w:type="dxa"/>
          </w:tcPr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217.4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жилой дом, 52.2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31.9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44.8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145 кв. м.; Нежилое помещение, 679.8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81.6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72.3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72.6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69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1ПП1275, 1984;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ЗИЛ 433360, 2000;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МЗСА817711, 2011;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Hyundai Mighty,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ГАЗ66, 1983;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НЕФАЗ9334, 2007;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ToyotaLandCruiser, 2007;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ГАЗ2705, 2007;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ГКБ8551, 1988;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грузовой, КАМАЗ55102, 1989;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ИЖ27175-40,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грузовой, ГАЗ2705, 2007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«Русь», доля 33.33%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Беляев Константин Геннадьевич</w:t>
            </w:r>
          </w:p>
        </w:tc>
        <w:tc>
          <w:tcPr>
            <w:tcW w:w="1989" w:type="dxa"/>
          </w:tcPr>
          <w:p w:rsidR="00FD67C1" w:rsidRPr="00FD575C" w:rsidRDefault="00FD67C1" w:rsidP="007B11C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Беляев К.Г., </w:t>
            </w:r>
            <w:r w:rsidRPr="00FD575C">
              <w:rPr>
                <w:color w:val="000000"/>
                <w:sz w:val="16"/>
                <w:szCs w:val="16"/>
              </w:rPr>
              <w:t>504876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66.6 кв. м.;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Помещение-склад, 32.4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 xml:space="preserve">омещение-кафе, 160.5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 xml:space="preserve">омещение-магазин, 38.5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 xml:space="preserve">омещение-гараж, 39.7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 xml:space="preserve">омещение-подвал, 167.3 кв. м.;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 xml:space="preserve">омещение для обслуживания автотранспорта, 71.8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>омещение-шиномонтаж, 81.2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LANDCRUISER200, 2012;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грузовой, ГАЗ 3302, 2015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"Фабрик", доля 50%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Шульц Людмила Сергеевна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  <w:r w:rsidRPr="00FD575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44.9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Назарько Людмила Николаевна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Назарько Л.Н.</w:t>
            </w:r>
            <w:r w:rsidRPr="00FD575C">
              <w:rPr>
                <w:color w:val="000000"/>
                <w:sz w:val="16"/>
                <w:szCs w:val="16"/>
              </w:rPr>
              <w:t xml:space="preserve">, 13738190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ПФР Октябрьского района г. Красноярска, 85086.21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ПАО Сбербанк, 10.09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877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596900 кв. м. (общая долевая собственность, ½ доля);;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596900 кв. м. (общая</w:t>
            </w:r>
            <w:r>
              <w:rPr>
                <w:color w:val="000000"/>
                <w:sz w:val="16"/>
                <w:szCs w:val="16"/>
              </w:rPr>
              <w:t xml:space="preserve"> долевая собственность, ¼ доля)</w:t>
            </w:r>
            <w:r w:rsidRPr="00FD575C">
              <w:rPr>
                <w:color w:val="000000"/>
                <w:sz w:val="16"/>
                <w:szCs w:val="16"/>
              </w:rPr>
              <w:t xml:space="preserve">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596900 кв. м. (общая долевая собственность, ¼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1797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10877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5517 кв. м.;</w:t>
            </w:r>
          </w:p>
          <w:p w:rsidR="00FD67C1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986 кв. м. (общая долевая собственность, 1/3 доля);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1681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3259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145.58 кв. м.; 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1360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земельный участок, 1700 кв. м.;</w:t>
            </w: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земельный участок, 1714 кв. м.</w:t>
            </w: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218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49.7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300.8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268 кв. м.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2" w:type="dxa"/>
          </w:tcPr>
          <w:p w:rsidR="00FD67C1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70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81.4 кв. м. (общая долевая собственность, ¼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здание, 38.1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7672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625.3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здание, 1387 кв. м.;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1199.4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231.8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2635.8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помещение, 190.3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ежилое здание, 34.8 кв. м.; </w:t>
            </w: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ежилое здание, 44.1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LEXUSRX200T, 2015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Величко Сергей Николаевич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"Элефант", 115200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жилой дом, 131.1 кв.м. (общая долевая собственность, ½ доля)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50.9 кв. м.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CITROEN C-Crosser, 2011</w:t>
            </w:r>
          </w:p>
        </w:tc>
        <w:tc>
          <w:tcPr>
            <w:tcW w:w="1040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Солодухин Александр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 w:rsidP="007715F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земельный участок, 571 кв. м.</w:t>
            </w:r>
            <w:r w:rsidRPr="00FD575C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BC7727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72.2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BC7727">
              <w:rPr>
                <w:sz w:val="16"/>
                <w:szCs w:val="16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BC7727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"САВ",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CF08C6" w:rsidRDefault="00FD67C1" w:rsidP="00B125C6">
            <w:pPr>
              <w:rPr>
                <w:b/>
                <w:color w:val="000000"/>
                <w:sz w:val="16"/>
                <w:szCs w:val="16"/>
              </w:rPr>
            </w:pPr>
            <w:r w:rsidRPr="00CF08C6">
              <w:rPr>
                <w:b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13" w:type="dxa"/>
          </w:tcPr>
          <w:p w:rsidR="00FD67C1" w:rsidRPr="00AC483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AC4832">
              <w:rPr>
                <w:color w:val="000000"/>
                <w:sz w:val="16"/>
                <w:szCs w:val="16"/>
              </w:rPr>
              <w:t>Журавлев Игорь Евгеньевич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"Игротека", 132000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"Бумеранг", 14400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51.3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83.3 кв. м. (общая долевая собственность, ½ доля);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51.6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Нежилое помещение, 74.6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Нежилое помещение, 60.4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140139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"Фрегат", доля 80%;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"Игротека", доля 100%;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AC4832">
              <w:rPr>
                <w:color w:val="000000"/>
                <w:sz w:val="16"/>
                <w:szCs w:val="16"/>
              </w:rPr>
              <w:t xml:space="preserve">общество с </w:t>
            </w:r>
            <w:r>
              <w:rPr>
                <w:color w:val="000000"/>
                <w:sz w:val="16"/>
                <w:szCs w:val="16"/>
              </w:rPr>
              <w:t>ограниченной ответственностью"Бу</w:t>
            </w:r>
            <w:r w:rsidRPr="00AC4832">
              <w:rPr>
                <w:color w:val="000000"/>
                <w:sz w:val="16"/>
                <w:szCs w:val="16"/>
              </w:rPr>
              <w:t>меранг",</w:t>
            </w:r>
            <w:r w:rsidRPr="00FD575C">
              <w:rPr>
                <w:color w:val="000000"/>
                <w:sz w:val="16"/>
                <w:szCs w:val="16"/>
              </w:rPr>
              <w:t xml:space="preserve">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Муратов Александр Хасаимович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Администрация города Минусинска, 848937.7 руб.</w:t>
            </w:r>
          </w:p>
        </w:tc>
        <w:tc>
          <w:tcPr>
            <w:tcW w:w="1033" w:type="dxa"/>
          </w:tcPr>
          <w:p w:rsidR="00FD67C1" w:rsidRPr="00FD575C" w:rsidRDefault="00FD67C1" w:rsidP="00315FF3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1530 кв. м.;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жилой дом, 100.2 кв. м.;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жилой дом, 87.4 кв. м. (общая долевая собственность, ½ доля) 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49.7 кв. м.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Toyota Avensis, 2011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Анопченко Денис Дмитриевич</w:t>
            </w:r>
          </w:p>
        </w:tc>
        <w:tc>
          <w:tcPr>
            <w:tcW w:w="1989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140139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D575C">
              <w:rPr>
                <w:sz w:val="16"/>
                <w:szCs w:val="16"/>
              </w:rPr>
              <w:t>банковский счет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Кустов Александр Анатольевич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МВД России ГУ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МВД России по Красноярскому краю Центр финансового обеспечения, 221858.59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RENAUL SANDERO, 2012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Управляющая компания "Правобережная", доля 45%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Тропин Андрей Николаевич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ТСН "КЕДР", 184383.54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Тропин Андрей Николаевич, 221364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7C2CCE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76.6 кв. м. (общая долевая собственность, 1/3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ВАЗ-21074, 2003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Сусляков Иван Сергеевич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ТМК "Системы безопасности", 76800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56.3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13" w:type="dxa"/>
          </w:tcPr>
          <w:p w:rsidR="00FD67C1" w:rsidRPr="00AC483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AC4832">
              <w:rPr>
                <w:color w:val="000000"/>
                <w:sz w:val="16"/>
                <w:szCs w:val="16"/>
              </w:rPr>
              <w:t>Воробьев Александр Николаевич</w:t>
            </w:r>
          </w:p>
        </w:tc>
        <w:tc>
          <w:tcPr>
            <w:tcW w:w="1989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AC4832" w:rsidRDefault="00FD67C1" w:rsidP="0082217A">
            <w:pPr>
              <w:rPr>
                <w:color w:val="000000"/>
                <w:sz w:val="16"/>
                <w:szCs w:val="16"/>
              </w:rPr>
            </w:pPr>
            <w:r w:rsidRPr="00AC4832">
              <w:rPr>
                <w:color w:val="000000"/>
                <w:sz w:val="16"/>
                <w:szCs w:val="16"/>
              </w:rPr>
              <w:t>Нежилое здание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Катин Александр Анатольевич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"Сибирьэнергокомплекс", 15660.02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КГКУ "Центр занятости населения Курагинского района", 12225 руб.</w:t>
            </w:r>
          </w:p>
        </w:tc>
        <w:tc>
          <w:tcPr>
            <w:tcW w:w="1033" w:type="dxa"/>
          </w:tcPr>
          <w:p w:rsidR="00FD67C1" w:rsidRPr="00FD575C" w:rsidRDefault="00FD67C1" w:rsidP="00315FF3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789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91.3 кв. м. (общая совместная)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431BC0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Владимиров Владимир Владимирович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Владимиров В.В.</w:t>
            </w:r>
            <w:r w:rsidRPr="00FD575C">
              <w:rPr>
                <w:color w:val="000000"/>
                <w:sz w:val="16"/>
                <w:szCs w:val="16"/>
              </w:rPr>
              <w:t xml:space="preserve">, 105069441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 "Люкс", 48000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Красноярский городской Совет депутатов, 256410.72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 "Ликсар", 919323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CF08C6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Помещение нежилое, 1123.7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автомобиль легковой, TО</w:t>
            </w:r>
            <w:r w:rsidRPr="00FD575C">
              <w:rPr>
                <w:color w:val="000000"/>
                <w:sz w:val="16"/>
                <w:szCs w:val="16"/>
              </w:rPr>
              <w:t xml:space="preserve">YOTA LAND CRUSER 200, 2015; 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BMW X4 xDrive20i, 2015</w:t>
            </w:r>
          </w:p>
        </w:tc>
        <w:tc>
          <w:tcPr>
            <w:tcW w:w="1040" w:type="dxa"/>
          </w:tcPr>
          <w:p w:rsidR="00FD67C1" w:rsidRPr="00FD575C" w:rsidRDefault="00FD67C1" w:rsidP="004954D0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"Ликсар", доля 27%;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"Микс на Торговом", доля 65%;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"ПИВКЛУБ", доля 100%;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Красноярская фондовая компания "Региональные инвестиции", доля 70%;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"Резерв", доля 100%; </w:t>
            </w: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Инвестиционно-строительный союз "Сибирские перспективы", доля 100%; </w:t>
            </w:r>
          </w:p>
          <w:p w:rsidR="00FD67C1" w:rsidRPr="009A3DB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9A3DB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"Торговая площадь", доля 100%;</w:t>
            </w:r>
          </w:p>
          <w:p w:rsidR="00FD67C1" w:rsidRPr="009A3DB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9A3DB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"Эффект", доля 100%; </w:t>
            </w:r>
          </w:p>
          <w:p w:rsidR="00FD67C1" w:rsidRPr="009A3DBD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"Люкс", доля 55%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Серебряков Евгений Александрович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 xml:space="preserve">"ДИТРЭЙД", 200000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83126E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Серебряков А.И.</w:t>
            </w:r>
            <w:r w:rsidRPr="00FD575C">
              <w:rPr>
                <w:color w:val="000000"/>
                <w:sz w:val="16"/>
                <w:szCs w:val="16"/>
              </w:rPr>
              <w:t xml:space="preserve">, 320257 руб.; </w:t>
            </w:r>
          </w:p>
          <w:p w:rsidR="00FD67C1" w:rsidRPr="0083126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 Комплекс ресторана "Красноярск", 48573.3 руб.</w:t>
            </w:r>
          </w:p>
        </w:tc>
        <w:tc>
          <w:tcPr>
            <w:tcW w:w="1033" w:type="dxa"/>
          </w:tcPr>
          <w:p w:rsidR="00FD67C1" w:rsidRPr="0083126E" w:rsidRDefault="00FD67C1" w:rsidP="00CA70B9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604 кв. м.</w:t>
            </w:r>
          </w:p>
        </w:tc>
        <w:tc>
          <w:tcPr>
            <w:tcW w:w="1022" w:type="dxa"/>
          </w:tcPr>
          <w:p w:rsidR="00FD67C1" w:rsidRPr="0083126E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334.1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74.4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3126E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3126E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83126E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CAMRY, 2004;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МЗСА 817711, 2007;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прицеп, МЗСА 817711, 2006</w:t>
            </w:r>
          </w:p>
        </w:tc>
        <w:tc>
          <w:tcPr>
            <w:tcW w:w="1040" w:type="dxa"/>
          </w:tcPr>
          <w:p w:rsidR="00FD67C1" w:rsidRPr="00FD575C" w:rsidRDefault="00FD67C1" w:rsidP="004954D0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10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"Дитрэйд", доля 100%; 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"Рекламное агенство "ПингВин", доля 30%;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"Яр", доля 16%; 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"Красноярский ремонтно-механический завод", доля .27%;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"Фолксер", доля 15%;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"РК ВТО", доля 45%; </w:t>
            </w:r>
          </w:p>
          <w:p w:rsidR="00FD67C1" w:rsidRPr="00F20CF2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"ТЕПЛЫЙ КРАЙ",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Грабкин Дмитрий Сергеевич</w:t>
            </w:r>
          </w:p>
        </w:tc>
        <w:tc>
          <w:tcPr>
            <w:tcW w:w="1989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Рыжков Дмитрий Валериевич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"АМИС-Красноярск", 257889.95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ООО "Центр Изоляции", 38409.09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Советском районе г. Красноярска, 29202.42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Управление социальной защиты населения администрации Советского района в г. Красноярске, 10225.07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AUDI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 xml:space="preserve">A5, 2009;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Pr="00FD575C">
              <w:rPr>
                <w:color w:val="000000"/>
                <w:sz w:val="16"/>
                <w:szCs w:val="16"/>
              </w:rPr>
              <w:t>рицеп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бортовой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АЛК</w:t>
            </w:r>
            <w:r w:rsidRPr="007B11CE">
              <w:rPr>
                <w:color w:val="000000"/>
                <w:sz w:val="16"/>
                <w:szCs w:val="16"/>
              </w:rPr>
              <w:t xml:space="preserve"> 71432, 2015;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</w:t>
            </w:r>
            <w:r w:rsidRPr="007B11CE"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легковой</w:t>
            </w:r>
            <w:r w:rsidRPr="007B11CE">
              <w:rPr>
                <w:color w:val="000000"/>
                <w:sz w:val="16"/>
                <w:szCs w:val="16"/>
              </w:rPr>
              <w:t xml:space="preserve">,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LEXUSLS</w:t>
            </w:r>
            <w:r w:rsidRPr="007B11CE">
              <w:rPr>
                <w:color w:val="000000"/>
                <w:sz w:val="16"/>
                <w:szCs w:val="16"/>
              </w:rPr>
              <w:t xml:space="preserve">460, 2007;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снегоход</w:t>
            </w:r>
            <w:r w:rsidRPr="007B11CE">
              <w:rPr>
                <w:color w:val="000000"/>
                <w:sz w:val="16"/>
                <w:szCs w:val="16"/>
              </w:rPr>
              <w:t xml:space="preserve">,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POLARIS</w:t>
            </w:r>
            <w:r w:rsidRPr="007B11CE">
              <w:rPr>
                <w:color w:val="000000"/>
                <w:sz w:val="16"/>
                <w:szCs w:val="16"/>
              </w:rPr>
              <w:t xml:space="preserve"> 600 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RMK</w:t>
            </w:r>
            <w:r w:rsidRPr="007B11CE">
              <w:rPr>
                <w:color w:val="000000"/>
                <w:sz w:val="16"/>
                <w:szCs w:val="16"/>
              </w:rPr>
              <w:t xml:space="preserve"> 165, 2014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"Центр изоляции",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Пашнин Андрей Иванович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Красноярское отделение СТД РФ (ВТО), 110183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Пашнин А.И.</w:t>
            </w:r>
            <w:r w:rsidRPr="00FD575C">
              <w:rPr>
                <w:color w:val="000000"/>
                <w:sz w:val="16"/>
                <w:szCs w:val="16"/>
              </w:rPr>
              <w:t>, 1276600 руб.</w:t>
            </w:r>
          </w:p>
        </w:tc>
        <w:tc>
          <w:tcPr>
            <w:tcW w:w="1033" w:type="dxa"/>
          </w:tcPr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1045 кв. м.;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963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BMW X5 3 01, 2004;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грузовой, ИСУДЗУ ELF, 1997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Андреев Юрий Андреевич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"На Пульсе", 90000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65.9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SHEVROLETRA, 2002;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прицеп, М3СА817715, 2010;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прицеп, М3СА81771E, 2008</w:t>
            </w:r>
          </w:p>
        </w:tc>
        <w:tc>
          <w:tcPr>
            <w:tcW w:w="1040" w:type="dxa"/>
          </w:tcPr>
          <w:p w:rsidR="00FD67C1" w:rsidRPr="00FD575C" w:rsidRDefault="00FD67C1" w:rsidP="0081516B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9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7B11CE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 w:rsidRPr="00FD575C">
              <w:rPr>
                <w:color w:val="000000"/>
                <w:sz w:val="16"/>
                <w:szCs w:val="16"/>
              </w:rPr>
              <w:t xml:space="preserve"> "На пульсе", доля 50%; </w:t>
            </w:r>
          </w:p>
          <w:p w:rsidR="00FD67C1" w:rsidRPr="007B11CE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"Арион", доля 60%.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Кононов Иван Вячеславович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900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LEXUSLX470, 2003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Семесько Евгений Николаевич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 "СПЕКТА ИНТЕРПАК", 1447135.91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70.9 кв. м.;</w:t>
            </w: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67.3 кв. м.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Mazda 6, 2015</w:t>
            </w:r>
          </w:p>
        </w:tc>
        <w:tc>
          <w:tcPr>
            <w:tcW w:w="1040" w:type="dxa"/>
          </w:tcPr>
          <w:p w:rsidR="00FD67C1" w:rsidRPr="00FD575C" w:rsidRDefault="00FD67C1" w:rsidP="00AA6DB7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Конобеевский Сергей Николаевич</w:t>
            </w:r>
          </w:p>
        </w:tc>
        <w:tc>
          <w:tcPr>
            <w:tcW w:w="1989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40.6 кв. м.;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44.9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LADA 217030 LA, 2013</w:t>
            </w:r>
          </w:p>
        </w:tc>
        <w:tc>
          <w:tcPr>
            <w:tcW w:w="1040" w:type="dxa"/>
          </w:tcPr>
          <w:p w:rsidR="00FD67C1" w:rsidRPr="00FD575C" w:rsidRDefault="00FD67C1" w:rsidP="00091D27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6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Мельниченко Александр Дмитриевич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УПРФ по Иланскому району, 117404.56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УСЗ по Иланскому району, 8060.96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Агаджанян И.Э.</w:t>
            </w:r>
            <w:r w:rsidRPr="00FD575C">
              <w:rPr>
                <w:color w:val="000000"/>
                <w:sz w:val="16"/>
                <w:szCs w:val="16"/>
              </w:rPr>
              <w:t>, 347940 руб.</w:t>
            </w:r>
          </w:p>
        </w:tc>
        <w:tc>
          <w:tcPr>
            <w:tcW w:w="1033" w:type="dxa"/>
          </w:tcPr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33 кв. м.;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земельный участок, 29 кв. м.; </w:t>
            </w:r>
          </w:p>
          <w:p w:rsidR="00FD67C1" w:rsidRPr="007B11CE" w:rsidRDefault="00FD67C1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1412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74.4 кв. м.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83126E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32 кв. м.; </w:t>
            </w:r>
          </w:p>
          <w:p w:rsidR="00FD67C1" w:rsidRPr="0083126E" w:rsidRDefault="00FD67C1" w:rsidP="00A12A62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гараж, 26 кв. м.</w:t>
            </w:r>
          </w:p>
        </w:tc>
        <w:tc>
          <w:tcPr>
            <w:tcW w:w="1387" w:type="dxa"/>
          </w:tcPr>
          <w:p w:rsidR="00FD67C1" w:rsidRPr="00FD575C" w:rsidRDefault="00FD67C1" w:rsidP="0083126E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дание, 16 кв. м.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Suzuki Grand Vitara, 2010;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УАЗ-396259, 2005;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трактор, SF-244, 2012;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катер, "СД-365", 2006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Шеляков Алексей Юрьевич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"Олимп", 120000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Шигапова Любовь Александровна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"КАРАБУЛАЛЕС"</w:t>
            </w:r>
            <w:r w:rsidRPr="00FD575C">
              <w:rPr>
                <w:color w:val="000000"/>
                <w:sz w:val="16"/>
                <w:szCs w:val="16"/>
              </w:rPr>
              <w:t xml:space="preserve">, 586095.31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"Наука", 150067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ООО "Торговый Дом "Карабула", 60143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1037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жилой дом, 160.1 кв. м.; </w:t>
            </w:r>
          </w:p>
        </w:tc>
        <w:tc>
          <w:tcPr>
            <w:tcW w:w="1022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94.6 кв. м.;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квартира, 126.8 кв. м.;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83126E" w:rsidRDefault="00FD67C1" w:rsidP="0083126E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54.3 кв. м.</w:t>
            </w:r>
          </w:p>
        </w:tc>
        <w:tc>
          <w:tcPr>
            <w:tcW w:w="651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гараж, 302.3 кв. м.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Toyota HIGHLANDER, 2012;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LEXUSRX 270, 2012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"КАРАБУЛАЛЕС", номинальная стоимость 1 руб., количество 1200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A97495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Алексеев Виталий Владимирович</w:t>
            </w:r>
          </w:p>
        </w:tc>
        <w:tc>
          <w:tcPr>
            <w:tcW w:w="1989" w:type="dxa"/>
          </w:tcPr>
          <w:p w:rsidR="00FD67C1" w:rsidRPr="00A97495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"Эталон", 40800 руб.;</w:t>
            </w:r>
          </w:p>
          <w:p w:rsidR="00FD67C1" w:rsidRPr="00A97495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Мотыгинский районный Совет депутатов 5 созыва, 2400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A9749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597AA5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67.7 кв. м. (общая долевая собственность, 1/3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ВАЗ 21043, 1991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Хоменко Владимир Денисович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МБУК "Эвенкийский районный культурно-досуговый центр", 709329.13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Эвенкийский районный совет депутатов, 52420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МКУ "Центр социальных выплат" Эвенкийского муниципального района Красноярского края, 28616.26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мотоцикл, ИМЗ3810310 (IMZ 3810310), 1991; 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SKODA OCTAVIA, 2014;</w:t>
            </w:r>
          </w:p>
          <w:p w:rsidR="00FD67C1" w:rsidRPr="007B11CE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VOLKSWAGEN VENTO, 1996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4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Бекчурин Олег Игоревич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"ПромЛесоЭкспорт", 353648.58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3651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жилой дом, 29.3 кв. м.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57.8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автомобиль легковой, VOLVO XC70, 2014; </w:t>
            </w:r>
          </w:p>
          <w:p w:rsidR="00FD67C1" w:rsidRDefault="00FD67C1" w:rsidP="00A12A62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прицеп</w:t>
            </w:r>
            <w:r w:rsidRPr="00FD575C">
              <w:rPr>
                <w:color w:val="000000"/>
                <w:sz w:val="16"/>
                <w:szCs w:val="16"/>
              </w:rPr>
              <w:t>, 2007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Бобылева Ольга Петровна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ООО "Меридиан", 158000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ПАО "Сбербанк", </w:t>
            </w:r>
            <w:r w:rsidRPr="007B11CE">
              <w:rPr>
                <w:color w:val="000000"/>
                <w:sz w:val="16"/>
                <w:szCs w:val="16"/>
              </w:rPr>
              <w:t>0</w:t>
            </w:r>
            <w:r w:rsidRPr="00FD575C">
              <w:rPr>
                <w:color w:val="000000"/>
                <w:sz w:val="16"/>
                <w:szCs w:val="16"/>
              </w:rPr>
              <w:t>.65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13363E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62.4 кв. м. (общая долевая собственность, 3/8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TAYOTA CAMRY, 2008</w:t>
            </w:r>
          </w:p>
        </w:tc>
        <w:tc>
          <w:tcPr>
            <w:tcW w:w="1040" w:type="dxa"/>
          </w:tcPr>
          <w:p w:rsidR="00FD67C1" w:rsidRPr="00FD575C" w:rsidRDefault="00FD67C1" w:rsidP="0013363E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A97495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 xml:space="preserve">"Меридиан", доля 90%; </w:t>
            </w:r>
          </w:p>
          <w:p w:rsidR="00FD67C1" w:rsidRPr="00A97495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"ЛесСтройСервис", доля 100%.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Алуф Айдин Алиевич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Алуф А.А.</w:t>
            </w:r>
            <w:r w:rsidRPr="00FD575C">
              <w:rPr>
                <w:color w:val="000000"/>
                <w:sz w:val="16"/>
                <w:szCs w:val="16"/>
              </w:rPr>
              <w:t>, 757000 руб.</w:t>
            </w:r>
          </w:p>
        </w:tc>
        <w:tc>
          <w:tcPr>
            <w:tcW w:w="1033" w:type="dxa"/>
          </w:tcPr>
          <w:p w:rsidR="00FD67C1" w:rsidRPr="00FD575C" w:rsidRDefault="00FD67C1" w:rsidP="009B3AE1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земельный участок, 12613 кв. м. (общая долевая собственность, 70/126 доля)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Нежилое помещение, 1076.8 кв. м.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1B0935">
              <w:rPr>
                <w:sz w:val="16"/>
                <w:szCs w:val="16"/>
              </w:rPr>
              <w:t>не</w:t>
            </w:r>
            <w:r w:rsidRPr="00FD575C">
              <w:rPr>
                <w:sz w:val="16"/>
                <w:szCs w:val="16"/>
                <w:lang w:val="en-US"/>
              </w:rPr>
              <w:t>т</w:t>
            </w:r>
          </w:p>
        </w:tc>
        <w:tc>
          <w:tcPr>
            <w:tcW w:w="1040" w:type="dxa"/>
          </w:tcPr>
          <w:p w:rsidR="00FD67C1" w:rsidRPr="00FD575C" w:rsidRDefault="00FD67C1" w:rsidP="009B3AE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8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FD575C">
              <w:rPr>
                <w:rFonts w:ascii="Times New Roman" w:hAnsi="Times New Roman"/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Нартов Андрей Сергеевич</w:t>
            </w:r>
          </w:p>
        </w:tc>
        <w:tc>
          <w:tcPr>
            <w:tcW w:w="1989" w:type="dxa"/>
          </w:tcPr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"Фокус-Групп", 48000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ООО "ТВИСТ", 72000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ПАО "Росгосстрах банк", 6439.96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66.8 кв. м. (общая долевая собственность, ½ доля)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HONDA ORTHIA, 1999</w:t>
            </w:r>
          </w:p>
        </w:tc>
        <w:tc>
          <w:tcPr>
            <w:tcW w:w="1040" w:type="dxa"/>
          </w:tcPr>
          <w:p w:rsidR="00FD67C1" w:rsidRPr="00FD575C" w:rsidRDefault="00FD67C1" w:rsidP="00C13A2B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11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Макушенский Иван Александрович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ОАО Авиационная компания "Трансаэро", 797628.15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ХЕНДЭ СТАРЕКС, 2004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Серебренникова Людмила Юрьевна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Общество с ограниченной ответственностью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"ОГАНЕР-КОМПЛЕКС", 856339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  <w:r w:rsidRPr="00FD575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</w:tcPr>
          <w:p w:rsidR="00FD67C1" w:rsidRPr="00FD575C" w:rsidRDefault="00FD67C1" w:rsidP="00C13A2B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7 банковских счетов</w:t>
            </w:r>
          </w:p>
        </w:tc>
        <w:tc>
          <w:tcPr>
            <w:tcW w:w="1163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ОАО </w:t>
            </w:r>
            <w:r w:rsidRPr="00FD575C">
              <w:rPr>
                <w:rFonts w:ascii="Times New Roman" w:hAnsi="Times New Roman"/>
                <w:color w:val="000000"/>
                <w:sz w:val="16"/>
                <w:szCs w:val="16"/>
              </w:rPr>
              <w:t>"Автоваз", номинальная стоимость 5 руб., количество 120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A97495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Сумаков Валерий Петрович</w:t>
            </w:r>
          </w:p>
        </w:tc>
        <w:tc>
          <w:tcPr>
            <w:tcW w:w="1989" w:type="dxa"/>
          </w:tcPr>
          <w:p w:rsidR="00FD67C1" w:rsidRPr="00A97495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МБУК "Эвенкийский районный культурно-досуговый центр", 708736.82 руб.; </w:t>
            </w:r>
          </w:p>
          <w:p w:rsidR="00FD67C1" w:rsidRPr="00A97495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УПФР В Эвенкийском муниципальном районе Красноярского края "Межрайонном", 376748.3 руб.;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Сумаков В.П.</w:t>
            </w:r>
            <w:r w:rsidRPr="00FD575C">
              <w:rPr>
                <w:color w:val="000000"/>
                <w:sz w:val="16"/>
                <w:szCs w:val="16"/>
              </w:rPr>
              <w:t>, 48552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квартира, 51.06 кв. м.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мотоцикл, ИМЗ-8-103-10, 1994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2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1B0935">
              <w:rPr>
                <w:sz w:val="16"/>
                <w:szCs w:val="16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113" w:type="dxa"/>
          </w:tcPr>
          <w:p w:rsidR="00FD67C1" w:rsidRPr="0027224F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27224F">
              <w:rPr>
                <w:color w:val="000000"/>
                <w:sz w:val="16"/>
                <w:szCs w:val="16"/>
              </w:rPr>
              <w:t>Гордеев Вячеслав Игоревич</w:t>
            </w:r>
          </w:p>
        </w:tc>
        <w:tc>
          <w:tcPr>
            <w:tcW w:w="1989" w:type="dxa"/>
          </w:tcPr>
          <w:p w:rsidR="00FD67C1" w:rsidRPr="0027224F" w:rsidRDefault="00FD67C1" w:rsidP="00B125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Доход от продажи имущества</w:t>
            </w:r>
            <w:r w:rsidRPr="0027224F">
              <w:rPr>
                <w:color w:val="000000"/>
                <w:sz w:val="16"/>
                <w:szCs w:val="16"/>
              </w:rPr>
              <w:t xml:space="preserve">, 4800000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Красноярский городской Совет Депутатов, 256410.72 руб.; </w:t>
            </w:r>
          </w:p>
          <w:p w:rsidR="00FD67C1" w:rsidRPr="007B11CE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 Гордеев В.И., 787943.85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 w:rsidP="00A12A62">
            <w:pPr>
              <w:pStyle w:val="ConsCell"/>
              <w:widowControl/>
              <w:rPr>
                <w:rFonts w:ascii="Times New Roman" w:hAnsi="Times New Roman"/>
                <w:sz w:val="16"/>
                <w:szCs w:val="16"/>
              </w:rPr>
            </w:pPr>
            <w:r w:rsidRPr="0027224F">
              <w:rPr>
                <w:rFonts w:ascii="Times New Roman" w:hAnsi="Times New Roman"/>
                <w:sz w:val="16"/>
                <w:szCs w:val="16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 </w:t>
            </w: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040" w:type="dxa"/>
          </w:tcPr>
          <w:p w:rsidR="00FD67C1" w:rsidRPr="00FD575C" w:rsidRDefault="00FD67C1" w:rsidP="00C13A2B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5 банковских счетов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27224F">
              <w:rPr>
                <w:sz w:val="16"/>
                <w:szCs w:val="16"/>
              </w:rPr>
              <w:t>нет</w:t>
            </w:r>
          </w:p>
        </w:tc>
        <w:tc>
          <w:tcPr>
            <w:tcW w:w="1286" w:type="dxa"/>
          </w:tcPr>
          <w:p w:rsidR="00FD67C1" w:rsidRPr="002459A7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</w:t>
            </w:r>
            <w:r w:rsidRPr="00FD575C">
              <w:rPr>
                <w:color w:val="000000"/>
                <w:sz w:val="16"/>
                <w:szCs w:val="16"/>
              </w:rPr>
              <w:t>"Бюро решений Атения", доля 100%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Кузьменков Дмитрий Юрьевич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"РМЗ", 196930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 легковой, OLDSMOBILE, 1966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  <w:tr w:rsidR="00FD67C1" w:rsidRPr="00FD575C" w:rsidTr="00EA4276">
        <w:trPr>
          <w:trHeight w:val="243"/>
        </w:trPr>
        <w:tc>
          <w:tcPr>
            <w:tcW w:w="325" w:type="dxa"/>
            <w:vAlign w:val="bottom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113" w:type="dxa"/>
          </w:tcPr>
          <w:p w:rsidR="00FD67C1" w:rsidRPr="00FD575C" w:rsidRDefault="00FD67C1" w:rsidP="00A12A62">
            <w:pPr>
              <w:jc w:val="both"/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Козырева Екатерина Александровна</w:t>
            </w:r>
          </w:p>
        </w:tc>
        <w:tc>
          <w:tcPr>
            <w:tcW w:w="1989" w:type="dxa"/>
          </w:tcPr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ООО "Красноярский ремонтно-механический завод", 231000 руб.;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 xml:space="preserve">Красноярское региональное отделение политической партии "ПАТРИОТЫ РОССИИ", 17241 руб.; </w:t>
            </w: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</w:p>
          <w:p w:rsidR="00FD67C1" w:rsidRPr="00FD575C" w:rsidRDefault="00FD67C1" w:rsidP="00B125C6">
            <w:pPr>
              <w:rPr>
                <w:color w:val="000000"/>
                <w:sz w:val="16"/>
                <w:szCs w:val="16"/>
              </w:rPr>
            </w:pPr>
            <w:r w:rsidRPr="00FD575C">
              <w:rPr>
                <w:color w:val="000000"/>
                <w:sz w:val="16"/>
                <w:szCs w:val="16"/>
              </w:rPr>
              <w:t>Управление социальной защиты населения Центрального района г. Красноярска, 4092 руб.</w:t>
            </w:r>
          </w:p>
        </w:tc>
        <w:tc>
          <w:tcPr>
            <w:tcW w:w="103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651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022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387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657" w:type="dxa"/>
          </w:tcPr>
          <w:p w:rsidR="00FD67C1" w:rsidRPr="00FD575C" w:rsidRDefault="00FD67C1" w:rsidP="00A12A62">
            <w:pPr>
              <w:rPr>
                <w:color w:val="000000"/>
                <w:sz w:val="16"/>
                <w:szCs w:val="16"/>
                <w:lang w:val="en-US"/>
              </w:rPr>
            </w:pPr>
            <w:r w:rsidRPr="00FD575C">
              <w:rPr>
                <w:color w:val="000000"/>
                <w:sz w:val="16"/>
                <w:szCs w:val="16"/>
              </w:rPr>
              <w:t>автомобиль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D575C">
              <w:rPr>
                <w:color w:val="000000"/>
                <w:sz w:val="16"/>
                <w:szCs w:val="16"/>
              </w:rPr>
              <w:t>легковой</w:t>
            </w:r>
            <w:r w:rsidRPr="00FD575C">
              <w:rPr>
                <w:color w:val="000000"/>
                <w:sz w:val="16"/>
                <w:szCs w:val="16"/>
                <w:lang w:val="en-US"/>
              </w:rPr>
              <w:t>, LAND ROVER RANGE ROVER SPORT, 2007</w:t>
            </w:r>
          </w:p>
        </w:tc>
        <w:tc>
          <w:tcPr>
            <w:tcW w:w="1040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</w:rPr>
              <w:t>3 банковских счета</w:t>
            </w:r>
          </w:p>
        </w:tc>
        <w:tc>
          <w:tcPr>
            <w:tcW w:w="1163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  <w:tc>
          <w:tcPr>
            <w:tcW w:w="1286" w:type="dxa"/>
          </w:tcPr>
          <w:p w:rsidR="00FD67C1" w:rsidRPr="00FD575C" w:rsidRDefault="00FD67C1">
            <w:pPr>
              <w:rPr>
                <w:sz w:val="16"/>
                <w:szCs w:val="16"/>
              </w:rPr>
            </w:pPr>
            <w:r w:rsidRPr="00FD575C">
              <w:rPr>
                <w:sz w:val="16"/>
                <w:szCs w:val="16"/>
                <w:lang w:val="en-US"/>
              </w:rPr>
              <w:t>нет</w:t>
            </w:r>
          </w:p>
        </w:tc>
      </w:tr>
    </w:tbl>
    <w:p w:rsidR="00FD67C1" w:rsidRPr="00411202" w:rsidRDefault="00FD67C1" w:rsidP="002574A6"/>
    <w:sectPr w:rsidR="00FD67C1" w:rsidRPr="00411202" w:rsidSect="002574A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7C1" w:rsidRDefault="00FD67C1" w:rsidP="00E65BD2">
      <w:r>
        <w:separator/>
      </w:r>
    </w:p>
  </w:endnote>
  <w:endnote w:type="continuationSeparator" w:id="0">
    <w:p w:rsidR="00FD67C1" w:rsidRDefault="00FD67C1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7C1" w:rsidRDefault="00FD67C1" w:rsidP="00E65BD2">
      <w:r>
        <w:separator/>
      </w:r>
    </w:p>
  </w:footnote>
  <w:footnote w:type="continuationSeparator" w:id="0">
    <w:p w:rsidR="00FD67C1" w:rsidRDefault="00FD67C1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3234F"/>
    <w:rsid w:val="00091D27"/>
    <w:rsid w:val="00100253"/>
    <w:rsid w:val="00117F40"/>
    <w:rsid w:val="0013363E"/>
    <w:rsid w:val="00140139"/>
    <w:rsid w:val="001405DA"/>
    <w:rsid w:val="001A648A"/>
    <w:rsid w:val="001A7C0B"/>
    <w:rsid w:val="001B03FD"/>
    <w:rsid w:val="001B0935"/>
    <w:rsid w:val="001E286A"/>
    <w:rsid w:val="002459A7"/>
    <w:rsid w:val="002574A6"/>
    <w:rsid w:val="0027224F"/>
    <w:rsid w:val="002779CF"/>
    <w:rsid w:val="0029725E"/>
    <w:rsid w:val="002D08A1"/>
    <w:rsid w:val="003016C7"/>
    <w:rsid w:val="00315FF3"/>
    <w:rsid w:val="003275E7"/>
    <w:rsid w:val="00373F7A"/>
    <w:rsid w:val="00375135"/>
    <w:rsid w:val="0038193F"/>
    <w:rsid w:val="0038789A"/>
    <w:rsid w:val="00390455"/>
    <w:rsid w:val="00407B72"/>
    <w:rsid w:val="00411202"/>
    <w:rsid w:val="00417E65"/>
    <w:rsid w:val="00421A29"/>
    <w:rsid w:val="00430CA8"/>
    <w:rsid w:val="00431BC0"/>
    <w:rsid w:val="00444E52"/>
    <w:rsid w:val="00456C18"/>
    <w:rsid w:val="00494DAD"/>
    <w:rsid w:val="004954D0"/>
    <w:rsid w:val="004A5DF7"/>
    <w:rsid w:val="004A7CF1"/>
    <w:rsid w:val="004C083F"/>
    <w:rsid w:val="004C7A95"/>
    <w:rsid w:val="004E6C31"/>
    <w:rsid w:val="004F4170"/>
    <w:rsid w:val="005222D5"/>
    <w:rsid w:val="005319BC"/>
    <w:rsid w:val="005319CA"/>
    <w:rsid w:val="00540510"/>
    <w:rsid w:val="00573B46"/>
    <w:rsid w:val="00597AA5"/>
    <w:rsid w:val="00626ABB"/>
    <w:rsid w:val="00642258"/>
    <w:rsid w:val="00654068"/>
    <w:rsid w:val="0066589B"/>
    <w:rsid w:val="00675E4C"/>
    <w:rsid w:val="006863F2"/>
    <w:rsid w:val="006A6D93"/>
    <w:rsid w:val="006A7EB8"/>
    <w:rsid w:val="006E596A"/>
    <w:rsid w:val="007715FF"/>
    <w:rsid w:val="007843E7"/>
    <w:rsid w:val="007B11CE"/>
    <w:rsid w:val="007C2CCE"/>
    <w:rsid w:val="0081516B"/>
    <w:rsid w:val="0081636A"/>
    <w:rsid w:val="0082217A"/>
    <w:rsid w:val="008250DC"/>
    <w:rsid w:val="0083126E"/>
    <w:rsid w:val="008544DF"/>
    <w:rsid w:val="00864EED"/>
    <w:rsid w:val="008D224F"/>
    <w:rsid w:val="008F6557"/>
    <w:rsid w:val="00933DF1"/>
    <w:rsid w:val="00937D8A"/>
    <w:rsid w:val="009A3DBD"/>
    <w:rsid w:val="009B3AE1"/>
    <w:rsid w:val="009C3EAD"/>
    <w:rsid w:val="009E63AA"/>
    <w:rsid w:val="00A0015B"/>
    <w:rsid w:val="00A06080"/>
    <w:rsid w:val="00A12A62"/>
    <w:rsid w:val="00A80CF7"/>
    <w:rsid w:val="00A97495"/>
    <w:rsid w:val="00A975B7"/>
    <w:rsid w:val="00AA6DB7"/>
    <w:rsid w:val="00AC44B5"/>
    <w:rsid w:val="00AC4832"/>
    <w:rsid w:val="00AC6301"/>
    <w:rsid w:val="00AD0CD2"/>
    <w:rsid w:val="00AD3246"/>
    <w:rsid w:val="00AE2591"/>
    <w:rsid w:val="00B125C6"/>
    <w:rsid w:val="00B300F6"/>
    <w:rsid w:val="00B3512F"/>
    <w:rsid w:val="00B9170D"/>
    <w:rsid w:val="00BA300D"/>
    <w:rsid w:val="00BC7727"/>
    <w:rsid w:val="00C13A2B"/>
    <w:rsid w:val="00C143BA"/>
    <w:rsid w:val="00C77281"/>
    <w:rsid w:val="00CA70B9"/>
    <w:rsid w:val="00CC5B12"/>
    <w:rsid w:val="00CE50E7"/>
    <w:rsid w:val="00CF08C6"/>
    <w:rsid w:val="00D01719"/>
    <w:rsid w:val="00D02EAD"/>
    <w:rsid w:val="00D36388"/>
    <w:rsid w:val="00D945D6"/>
    <w:rsid w:val="00D94C5E"/>
    <w:rsid w:val="00DB49B1"/>
    <w:rsid w:val="00DB71F9"/>
    <w:rsid w:val="00DB7D74"/>
    <w:rsid w:val="00DF5BDD"/>
    <w:rsid w:val="00E65BD2"/>
    <w:rsid w:val="00E726F7"/>
    <w:rsid w:val="00E8200B"/>
    <w:rsid w:val="00E9094E"/>
    <w:rsid w:val="00E94B19"/>
    <w:rsid w:val="00EA4276"/>
    <w:rsid w:val="00F20CF2"/>
    <w:rsid w:val="00F425F1"/>
    <w:rsid w:val="00F63730"/>
    <w:rsid w:val="00F93D78"/>
    <w:rsid w:val="00FA3C63"/>
    <w:rsid w:val="00FD575C"/>
    <w:rsid w:val="00FD67C1"/>
    <w:rsid w:val="00FE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9C3E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C3EA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1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21</Pages>
  <Words>5011</Words>
  <Characters>28568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18</cp:revision>
  <dcterms:created xsi:type="dcterms:W3CDTF">2016-08-22T09:47:00Z</dcterms:created>
  <dcterms:modified xsi:type="dcterms:W3CDTF">2016-09-04T08:42:00Z</dcterms:modified>
</cp:coreProperties>
</file>