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5BD" w:rsidRDefault="002C25BD" w:rsidP="00F304C6">
      <w:pPr>
        <w:ind w:left="12829" w:firstLine="851"/>
        <w:rPr>
          <w:sz w:val="22"/>
        </w:rPr>
      </w:pPr>
    </w:p>
    <w:p w:rsidR="002C25BD" w:rsidRDefault="002C25BD" w:rsidP="00F304C6">
      <w:pPr>
        <w:pStyle w:val="ConsNormal"/>
        <w:widowControl/>
        <w:ind w:firstLine="0"/>
        <w:jc w:val="center"/>
        <w:rPr>
          <w:b/>
        </w:rPr>
      </w:pPr>
      <w:r>
        <w:rPr>
          <w:b/>
        </w:rPr>
        <w:t>ПЕРЕЧЕНЬ</w:t>
      </w:r>
    </w:p>
    <w:p w:rsidR="002C25BD" w:rsidRPr="00A346AA" w:rsidRDefault="002C25BD" w:rsidP="00F304C6">
      <w:pPr>
        <w:pStyle w:val="ConsNormal"/>
        <w:widowControl/>
        <w:ind w:firstLine="0"/>
        <w:jc w:val="center"/>
        <w:rPr>
          <w:sz w:val="24"/>
          <w:szCs w:val="24"/>
        </w:rPr>
      </w:pPr>
      <w:r w:rsidRPr="00A346AA">
        <w:rPr>
          <w:sz w:val="24"/>
          <w:szCs w:val="24"/>
        </w:rPr>
        <w:t>подлежащих опубликованию сведений о доходах и об имуществе зарегистрированного кандидата, в том числе</w:t>
      </w:r>
    </w:p>
    <w:p w:rsidR="002C25BD" w:rsidRDefault="002C25BD" w:rsidP="00EC453A">
      <w:pPr>
        <w:pStyle w:val="10"/>
        <w:widowControl w:val="0"/>
      </w:pPr>
      <w:r w:rsidRPr="00DF7008">
        <w:rPr>
          <w:b w:val="0"/>
          <w:szCs w:val="24"/>
        </w:rPr>
        <w:t>в составе краевого списка кандидатов</w:t>
      </w:r>
      <w:r>
        <w:rPr>
          <w:b w:val="0"/>
          <w:szCs w:val="24"/>
        </w:rPr>
        <w:t xml:space="preserve"> </w:t>
      </w:r>
      <w:r w:rsidRPr="00DF7008">
        <w:rPr>
          <w:b w:val="0"/>
          <w:szCs w:val="24"/>
        </w:rPr>
        <w:t>при проведении выборов депута</w:t>
      </w:r>
      <w:r>
        <w:rPr>
          <w:b w:val="0"/>
          <w:szCs w:val="24"/>
        </w:rPr>
        <w:t>тов</w:t>
      </w:r>
      <w:r w:rsidRPr="00DF7008">
        <w:rPr>
          <w:b w:val="0"/>
          <w:szCs w:val="24"/>
        </w:rPr>
        <w:t xml:space="preserve"> Законодательного Собрания Красноярского края </w:t>
      </w:r>
    </w:p>
    <w:p w:rsidR="002C25BD" w:rsidRPr="00216E17" w:rsidRDefault="002C25BD" w:rsidP="00216E17">
      <w:pPr>
        <w:widowControl w:val="0"/>
        <w:jc w:val="center"/>
        <w:rPr>
          <w:color w:val="000000"/>
          <w:sz w:val="28"/>
          <w:szCs w:val="28"/>
        </w:rPr>
      </w:pPr>
      <w:r w:rsidRPr="00EC453A">
        <w:rPr>
          <w:color w:val="000000"/>
          <w:szCs w:val="28"/>
        </w:rPr>
        <w:t xml:space="preserve"> </w:t>
      </w:r>
      <w:r w:rsidRPr="00216E17">
        <w:rPr>
          <w:sz w:val="28"/>
          <w:szCs w:val="28"/>
        </w:rPr>
        <w:t>Красноярское региональное отделение Политической партии ЛДПР – Либерально-демократической партии России</w:t>
      </w:r>
    </w:p>
    <w:p w:rsidR="002C25BD" w:rsidRDefault="002C25BD" w:rsidP="00F304C6">
      <w:pPr>
        <w:jc w:val="center"/>
        <w:rPr>
          <w:b/>
          <w:sz w:val="24"/>
          <w:szCs w:val="24"/>
        </w:rPr>
      </w:pPr>
    </w:p>
    <w:tbl>
      <w:tblPr>
        <w:tblW w:w="155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"/>
        <w:gridCol w:w="424"/>
        <w:gridCol w:w="1134"/>
        <w:gridCol w:w="1344"/>
        <w:gridCol w:w="1558"/>
        <w:gridCol w:w="1275"/>
        <w:gridCol w:w="1276"/>
        <w:gridCol w:w="1134"/>
        <w:gridCol w:w="851"/>
        <w:gridCol w:w="1134"/>
        <w:gridCol w:w="1275"/>
        <w:gridCol w:w="1418"/>
        <w:gridCol w:w="1417"/>
        <w:gridCol w:w="1276"/>
      </w:tblGrid>
      <w:tr w:rsidR="002C25BD" w:rsidRPr="008E5CC1" w:rsidTr="00310155">
        <w:trPr>
          <w:cantSplit/>
          <w:trHeight w:val="486"/>
        </w:trPr>
        <w:tc>
          <w:tcPr>
            <w:tcW w:w="425" w:type="dxa"/>
            <w:gridSpan w:val="2"/>
            <w:vMerge w:val="restart"/>
            <w:vAlign w:val="center"/>
          </w:tcPr>
          <w:p w:rsidR="002C25BD" w:rsidRPr="00CF4BCA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4BCA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 w:rsidRPr="00CF4BCA">
              <w:rPr>
                <w:rFonts w:ascii="Times New Roman" w:hAnsi="Times New Roman"/>
                <w:sz w:val="16"/>
                <w:szCs w:val="16"/>
              </w:rPr>
              <w:br/>
              <w:t>п/п</w:t>
            </w:r>
          </w:p>
        </w:tc>
        <w:tc>
          <w:tcPr>
            <w:tcW w:w="1135" w:type="dxa"/>
            <w:vMerge w:val="restart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1345" w:type="dxa"/>
            <w:vMerge w:val="restart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Источник выплаты дохода,  сумма (руб.)</w:t>
            </w:r>
          </w:p>
        </w:tc>
        <w:tc>
          <w:tcPr>
            <w:tcW w:w="7230" w:type="dxa"/>
            <w:gridSpan w:val="6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Недвижимое имущество</w:t>
            </w:r>
          </w:p>
        </w:tc>
        <w:tc>
          <w:tcPr>
            <w:tcW w:w="1275" w:type="dxa"/>
            <w:vMerge w:val="restart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Транспортные средства (вид,</w:t>
            </w:r>
            <w:r w:rsidRPr="008E5CC1">
              <w:rPr>
                <w:rFonts w:ascii="Times New Roman" w:hAnsi="Times New Roman"/>
                <w:sz w:val="16"/>
                <w:szCs w:val="16"/>
              </w:rPr>
              <w:br/>
              <w:t>марка, модель, год выпуска) каждого</w:t>
            </w:r>
          </w:p>
        </w:tc>
        <w:tc>
          <w:tcPr>
            <w:tcW w:w="1418" w:type="dxa"/>
            <w:vMerge w:val="restart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 xml:space="preserve">Денежные средства и драгоценные металлы, находящиеся на счетах (во вкладах) в банках  </w:t>
            </w:r>
          </w:p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 xml:space="preserve">(количество банковских счетов) </w:t>
            </w:r>
          </w:p>
        </w:tc>
        <w:tc>
          <w:tcPr>
            <w:tcW w:w="1417" w:type="dxa"/>
            <w:vMerge w:val="restart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Акции и иные ценные бумаги     (наименование организации,  количество акций, номинальная стоимость одной акции (руб.),</w:t>
            </w:r>
            <w:r w:rsidRPr="008E5CC1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вид ценной бумаги, лицо, выпустившее ценную бумагу, количество ценных бумаг, общая стоимость) (руб.)</w:t>
            </w:r>
          </w:p>
        </w:tc>
        <w:tc>
          <w:tcPr>
            <w:tcW w:w="1276" w:type="dxa"/>
            <w:vMerge w:val="restart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Иное участие в коммерческих организациях (наименование организации, доля участия (%) или простая дробь от уставного (складочного) капитала).</w:t>
            </w:r>
          </w:p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2C25BD" w:rsidTr="00310155">
        <w:trPr>
          <w:cantSplit/>
          <w:trHeight w:val="3261"/>
        </w:trPr>
        <w:tc>
          <w:tcPr>
            <w:tcW w:w="425" w:type="dxa"/>
            <w:gridSpan w:val="2"/>
            <w:vMerge/>
          </w:tcPr>
          <w:p w:rsidR="002C25BD" w:rsidRPr="00CF4BCA" w:rsidRDefault="002C25BD" w:rsidP="00216E17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2C25BD" w:rsidRDefault="002C25BD" w:rsidP="00216E17">
            <w:pPr>
              <w:pStyle w:val="ConsCell"/>
              <w:widowControl/>
              <w:rPr>
                <w:rFonts w:ascii="Times New Roman" w:hAnsi="Times New Roman"/>
              </w:rPr>
            </w:pPr>
          </w:p>
        </w:tc>
        <w:tc>
          <w:tcPr>
            <w:tcW w:w="1345" w:type="dxa"/>
            <w:vMerge/>
          </w:tcPr>
          <w:p w:rsidR="002C25BD" w:rsidRDefault="002C25BD" w:rsidP="00216E17">
            <w:pPr>
              <w:pStyle w:val="ConsCell"/>
              <w:widowControl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Земельные участки,  общая площадь</w:t>
            </w:r>
            <w:r w:rsidRPr="008E5CC1">
              <w:rPr>
                <w:rFonts w:ascii="Times New Roman" w:hAnsi="Times New Roman"/>
                <w:sz w:val="16"/>
                <w:szCs w:val="16"/>
              </w:rPr>
              <w:br/>
              <w:t>(кв. м) каждого</w:t>
            </w:r>
          </w:p>
        </w:tc>
        <w:tc>
          <w:tcPr>
            <w:tcW w:w="1275" w:type="dxa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Жилые дома, общая площадь (кв. м) каждого</w:t>
            </w:r>
          </w:p>
        </w:tc>
        <w:tc>
          <w:tcPr>
            <w:tcW w:w="1276" w:type="dxa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Квартиры, общая  площадь   (кв. м) каждой</w:t>
            </w:r>
          </w:p>
        </w:tc>
        <w:tc>
          <w:tcPr>
            <w:tcW w:w="1134" w:type="dxa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Дачи, общая площадь  (кв. м) каждой</w:t>
            </w:r>
          </w:p>
        </w:tc>
        <w:tc>
          <w:tcPr>
            <w:tcW w:w="851" w:type="dxa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 xml:space="preserve">Гаражи, общая площадь (кв. м) каждого </w:t>
            </w:r>
          </w:p>
        </w:tc>
        <w:tc>
          <w:tcPr>
            <w:tcW w:w="1134" w:type="dxa"/>
            <w:vAlign w:val="center"/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Иное                    недвижимое имущество,  общая площадь  (кв. м) каждого</w:t>
            </w:r>
            <w:r w:rsidRPr="008E5CC1">
              <w:rPr>
                <w:rStyle w:val="FootnoteReference"/>
                <w:sz w:val="16"/>
                <w:szCs w:val="16"/>
              </w:rPr>
              <w:footnoteReference w:id="1"/>
            </w:r>
          </w:p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2C25BD" w:rsidRDefault="002C25BD" w:rsidP="00216E17">
            <w:pPr>
              <w:pStyle w:val="ConsCell"/>
              <w:widowControl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2C25BD" w:rsidRDefault="002C25BD" w:rsidP="00216E17">
            <w:pPr>
              <w:pStyle w:val="ConsCell"/>
              <w:widowControl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C25BD" w:rsidRDefault="002C25BD" w:rsidP="00216E17">
            <w:pPr>
              <w:pStyle w:val="ConsCell"/>
              <w:widowControl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C25BD" w:rsidRDefault="002C25BD" w:rsidP="00216E17">
            <w:pPr>
              <w:pStyle w:val="ConsCell"/>
              <w:widowControl/>
              <w:rPr>
                <w:rFonts w:ascii="Times New Roman" w:hAnsi="Times New Roman"/>
              </w:rPr>
            </w:pPr>
          </w:p>
        </w:tc>
      </w:tr>
      <w:tr w:rsidR="002C25BD" w:rsidRPr="008E5CC1" w:rsidTr="00310155">
        <w:trPr>
          <w:cantSplit/>
          <w:trHeight w:val="243"/>
        </w:trPr>
        <w:tc>
          <w:tcPr>
            <w:tcW w:w="425" w:type="dxa"/>
            <w:gridSpan w:val="2"/>
            <w:tcBorders>
              <w:right w:val="single" w:sz="4" w:space="0" w:color="auto"/>
            </w:tcBorders>
          </w:tcPr>
          <w:p w:rsidR="002C25BD" w:rsidRPr="00CF4BCA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4BC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25BD" w:rsidRPr="008E5CC1" w:rsidRDefault="002C25BD" w:rsidP="00216E1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5CC1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4"/>
        </w:trPr>
        <w:tc>
          <w:tcPr>
            <w:tcW w:w="425" w:type="dxa"/>
            <w:gridSpan w:val="2"/>
          </w:tcPr>
          <w:p w:rsidR="002C25BD" w:rsidRPr="00CF4BCA" w:rsidRDefault="002C25BD" w:rsidP="00216E17">
            <w:pPr>
              <w:rPr>
                <w:sz w:val="16"/>
                <w:szCs w:val="16"/>
              </w:rPr>
            </w:pPr>
            <w:r w:rsidRPr="00CF4BCA"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2C25BD" w:rsidRDefault="002C25BD" w:rsidP="00975B59">
            <w:r>
              <w:rPr>
                <w:sz w:val="16"/>
              </w:rPr>
              <w:t>Жириновский Владимир Вольфович</w:t>
            </w:r>
          </w:p>
        </w:tc>
        <w:tc>
          <w:tcPr>
            <w:tcW w:w="1345" w:type="dxa"/>
          </w:tcPr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 ВТБ 24 (публичное акционерное общество), 86 029.41 руб.;  </w:t>
            </w:r>
          </w:p>
          <w:p w:rsidR="002C25BD" w:rsidRDefault="002C25BD" w:rsidP="005D6906">
            <w:pPr>
              <w:rPr>
                <w:sz w:val="16"/>
              </w:rPr>
            </w:pPr>
          </w:p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Главное управление Пенсионного фонда Российской Федерации № 10 по г. Москве и Московской области, 295 352.76 руб.;  </w:t>
            </w:r>
          </w:p>
          <w:p w:rsidR="002C25BD" w:rsidRDefault="002C25BD" w:rsidP="005D6906">
            <w:pPr>
              <w:rPr>
                <w:sz w:val="16"/>
              </w:rPr>
            </w:pPr>
          </w:p>
          <w:p w:rsidR="002C25BD" w:rsidRPr="00A346AA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>Аппарат Государственной Думы Федерального Собрания Российской Федерации, 4 697 037.90 руб.;   Социологический факультет Московского государственного университета имени М.В.Ломоносова, 228 117.18 руб.</w:t>
            </w:r>
          </w:p>
        </w:tc>
        <w:tc>
          <w:tcPr>
            <w:tcW w:w="1560" w:type="dxa"/>
          </w:tcPr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земельный участок - 4 455 кв.м; </w:t>
            </w:r>
          </w:p>
          <w:p w:rsidR="002C25BD" w:rsidRPr="00306517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земельный участок - 4 234 кв.м;  </w:t>
            </w:r>
          </w:p>
          <w:p w:rsidR="002C25BD" w:rsidRPr="00306517" w:rsidRDefault="002C25BD" w:rsidP="005D6906">
            <w:pPr>
              <w:rPr>
                <w:sz w:val="16"/>
              </w:rPr>
            </w:pPr>
          </w:p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земельный участок -17 482 кв.м;  </w:t>
            </w:r>
          </w:p>
          <w:p w:rsidR="002C25BD" w:rsidRPr="00306517" w:rsidRDefault="002C25BD" w:rsidP="005D6906">
            <w:pPr>
              <w:rPr>
                <w:sz w:val="16"/>
              </w:rPr>
            </w:pPr>
          </w:p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земельный участок - 29 000 кв.м; </w:t>
            </w:r>
          </w:p>
          <w:p w:rsidR="002C25BD" w:rsidRPr="00306517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:rsidR="002C25BD" w:rsidRDefault="002C25BD" w:rsidP="005D6906">
            <w:r>
              <w:rPr>
                <w:sz w:val="16"/>
              </w:rPr>
              <w:t>земельный участок - 220 кв.м</w:t>
            </w:r>
          </w:p>
        </w:tc>
        <w:tc>
          <w:tcPr>
            <w:tcW w:w="1275" w:type="dxa"/>
          </w:tcPr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жилой дом - 330 кв.м; </w:t>
            </w:r>
          </w:p>
          <w:p w:rsidR="002C25BD" w:rsidRDefault="002C25BD" w:rsidP="005D6906">
            <w:pPr>
              <w:rPr>
                <w:sz w:val="16"/>
              </w:rPr>
            </w:pPr>
          </w:p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жилой дом - 464 кв.м; </w:t>
            </w:r>
          </w:p>
          <w:p w:rsidR="002C25BD" w:rsidRDefault="002C25BD" w:rsidP="005D6906">
            <w:pPr>
              <w:rPr>
                <w:sz w:val="16"/>
              </w:rPr>
            </w:pPr>
          </w:p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>жилой дом - 31 кв.м;</w:t>
            </w:r>
          </w:p>
          <w:p w:rsidR="002C25BD" w:rsidRPr="00306517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>жилой дом - 418.5 кв.м;</w:t>
            </w:r>
          </w:p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:rsidR="002C25BD" w:rsidRDefault="002C25BD" w:rsidP="005D6906">
            <w:pPr>
              <w:rPr>
                <w:sz w:val="16"/>
              </w:rPr>
            </w:pPr>
            <w:r>
              <w:rPr>
                <w:sz w:val="16"/>
              </w:rPr>
              <w:t xml:space="preserve">жилой дом - 354.5 кв.м;  </w:t>
            </w:r>
          </w:p>
          <w:p w:rsidR="002C25BD" w:rsidRDefault="002C25BD" w:rsidP="005D6906">
            <w:pPr>
              <w:rPr>
                <w:sz w:val="16"/>
              </w:rPr>
            </w:pPr>
          </w:p>
          <w:p w:rsidR="002C25BD" w:rsidRDefault="002C25BD" w:rsidP="005D6906">
            <w:r>
              <w:rPr>
                <w:sz w:val="16"/>
              </w:rPr>
              <w:t>жилой дом - 107.3 кв.м</w:t>
            </w:r>
            <w:r w:rsidRPr="00CC287C">
              <w:rPr>
                <w:sz w:val="16"/>
              </w:rPr>
              <w:t xml:space="preserve"> (</w:t>
            </w:r>
            <w:r>
              <w:rPr>
                <w:sz w:val="16"/>
              </w:rPr>
              <w:t>общая деловая собственность, доля в праве 1/3)</w:t>
            </w:r>
          </w:p>
        </w:tc>
        <w:tc>
          <w:tcPr>
            <w:tcW w:w="1276" w:type="dxa"/>
          </w:tcPr>
          <w:p w:rsidR="002C25BD" w:rsidRDefault="002C25BD" w:rsidP="00216E17">
            <w:r>
              <w:t>нет</w:t>
            </w:r>
          </w:p>
        </w:tc>
        <w:tc>
          <w:tcPr>
            <w:tcW w:w="1134" w:type="dxa"/>
          </w:tcPr>
          <w:p w:rsidR="002C25BD" w:rsidRDefault="002C25BD" w:rsidP="00216E17">
            <w:r>
              <w:t>нет</w:t>
            </w:r>
          </w:p>
        </w:tc>
        <w:tc>
          <w:tcPr>
            <w:tcW w:w="851" w:type="dxa"/>
          </w:tcPr>
          <w:p w:rsidR="002C25BD" w:rsidRDefault="002C25BD" w:rsidP="005D6906">
            <w:r>
              <w:rPr>
                <w:sz w:val="16"/>
              </w:rPr>
              <w:t>гараж - 657.7 кв.м</w:t>
            </w:r>
          </w:p>
        </w:tc>
        <w:tc>
          <w:tcPr>
            <w:tcW w:w="1134" w:type="dxa"/>
          </w:tcPr>
          <w:p w:rsidR="002C25BD" w:rsidRDefault="002C25BD" w:rsidP="005D6906">
            <w:r>
              <w:rPr>
                <w:sz w:val="16"/>
              </w:rPr>
              <w:t>хозяйственная постройка - 297 кв.м;  бассейн - 803.7 кв.м; навес - 44.2 кв.м</w:t>
            </w:r>
          </w:p>
        </w:tc>
        <w:tc>
          <w:tcPr>
            <w:tcW w:w="1275" w:type="dxa"/>
          </w:tcPr>
          <w:p w:rsidR="002C25BD" w:rsidRDefault="002C25BD" w:rsidP="00975B59">
            <w:r>
              <w:rPr>
                <w:sz w:val="16"/>
              </w:rPr>
              <w:t>автомобиль легковой, "LADA, 212140 LADA 4x4", 2014</w:t>
            </w:r>
          </w:p>
        </w:tc>
        <w:tc>
          <w:tcPr>
            <w:tcW w:w="1418" w:type="dxa"/>
          </w:tcPr>
          <w:p w:rsidR="002C25BD" w:rsidRDefault="002C25BD" w:rsidP="00975B59">
            <w:r>
              <w:rPr>
                <w:sz w:val="16"/>
              </w:rPr>
              <w:t>16 банковских счетов</w:t>
            </w:r>
          </w:p>
        </w:tc>
        <w:tc>
          <w:tcPr>
            <w:tcW w:w="1417" w:type="dxa"/>
          </w:tcPr>
          <w:p w:rsidR="002C25BD" w:rsidRDefault="002C25BD" w:rsidP="005D6906">
            <w:r>
              <w:rPr>
                <w:sz w:val="16"/>
              </w:rPr>
              <w:t>БАНК ВТБ (публичное акционерное общество), 73529411 шт., номинальная стоимость 0.01 руб. (доля участия в уставном капитале: 0.00070292%)</w:t>
            </w:r>
          </w:p>
        </w:tc>
        <w:tc>
          <w:tcPr>
            <w:tcW w:w="1276" w:type="dxa"/>
          </w:tcPr>
          <w:p w:rsidR="002C25BD" w:rsidRDefault="002C25BD" w:rsidP="00216E17"/>
        </w:tc>
      </w:tr>
      <w:tr w:rsidR="002C25BD" w:rsidRPr="00216E17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1"/>
        </w:trPr>
        <w:tc>
          <w:tcPr>
            <w:tcW w:w="425" w:type="dxa"/>
            <w:gridSpan w:val="2"/>
          </w:tcPr>
          <w:p w:rsidR="002C25BD" w:rsidRPr="00CF4BCA" w:rsidRDefault="002C25BD" w:rsidP="005D6906">
            <w:pPr>
              <w:jc w:val="both"/>
              <w:rPr>
                <w:sz w:val="16"/>
                <w:szCs w:val="16"/>
              </w:rPr>
            </w:pPr>
            <w:r w:rsidRPr="00CF4BCA"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</w:tcPr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  <w:r w:rsidRPr="00216E17">
              <w:rPr>
                <w:sz w:val="16"/>
                <w:szCs w:val="16"/>
              </w:rPr>
              <w:t>Натаров</w:t>
            </w:r>
          </w:p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  <w:r w:rsidRPr="00216E17">
              <w:rPr>
                <w:sz w:val="16"/>
                <w:szCs w:val="16"/>
              </w:rPr>
              <w:t>Сергей</w:t>
            </w:r>
          </w:p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  <w:r w:rsidRPr="00216E17">
              <w:rPr>
                <w:sz w:val="16"/>
                <w:szCs w:val="16"/>
              </w:rPr>
              <w:t>Васильевич</w:t>
            </w:r>
          </w:p>
        </w:tc>
        <w:tc>
          <w:tcPr>
            <w:tcW w:w="1345" w:type="dxa"/>
          </w:tcPr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  <w:r w:rsidRPr="00216E17">
              <w:rPr>
                <w:sz w:val="16"/>
                <w:szCs w:val="16"/>
              </w:rPr>
              <w:t>Избирательное объединение Красноярское региональное отделение Политической партии ЛДПР – Либерально-демократической партии России, 4 220 000,00 руб.</w:t>
            </w:r>
          </w:p>
        </w:tc>
        <w:tc>
          <w:tcPr>
            <w:tcW w:w="1560" w:type="dxa"/>
          </w:tcPr>
          <w:p w:rsidR="002C25BD" w:rsidRPr="00216E17" w:rsidRDefault="002C25BD" w:rsidP="005D690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216E17" w:rsidRDefault="002C25BD" w:rsidP="005D690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  <w:r w:rsidRPr="00216E17">
              <w:rPr>
                <w:sz w:val="16"/>
                <w:szCs w:val="16"/>
              </w:rPr>
              <w:t xml:space="preserve"> 149,2 кв.м</w:t>
            </w:r>
            <w:r>
              <w:rPr>
                <w:sz w:val="16"/>
                <w:szCs w:val="16"/>
              </w:rPr>
              <w:t>;</w:t>
            </w:r>
          </w:p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  <w:r w:rsidRPr="00216E17">
              <w:rPr>
                <w:sz w:val="16"/>
                <w:szCs w:val="16"/>
              </w:rPr>
              <w:t xml:space="preserve"> 123,5 кв.м (совместная собственность</w:t>
            </w:r>
          </w:p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  <w:r w:rsidRPr="00216E17">
              <w:rPr>
                <w:sz w:val="16"/>
                <w:szCs w:val="16"/>
              </w:rPr>
              <w:t>с супругой)</w:t>
            </w:r>
          </w:p>
        </w:tc>
        <w:tc>
          <w:tcPr>
            <w:tcW w:w="1134" w:type="dxa"/>
          </w:tcPr>
          <w:p w:rsidR="002C25BD" w:rsidRPr="00216E17" w:rsidRDefault="002C25BD" w:rsidP="005D690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216E17" w:rsidRDefault="002C25BD" w:rsidP="005D690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216E17" w:rsidRDefault="002C25BD" w:rsidP="005D690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  <w:r w:rsidRPr="00216E17">
              <w:rPr>
                <w:sz w:val="16"/>
                <w:szCs w:val="16"/>
              </w:rPr>
              <w:t xml:space="preserve">Легковой автотранспорт </w:t>
            </w:r>
            <w:r w:rsidRPr="00216E17">
              <w:rPr>
                <w:sz w:val="16"/>
                <w:szCs w:val="16"/>
                <w:lang w:val="en-US"/>
              </w:rPr>
              <w:t>TOYOTA</w:t>
            </w:r>
            <w:r w:rsidRPr="00216E17">
              <w:rPr>
                <w:sz w:val="16"/>
                <w:szCs w:val="16"/>
              </w:rPr>
              <w:t xml:space="preserve"> </w:t>
            </w:r>
            <w:r w:rsidRPr="00216E17">
              <w:rPr>
                <w:sz w:val="16"/>
                <w:szCs w:val="16"/>
                <w:lang w:val="en-US"/>
              </w:rPr>
              <w:t>CAMRY</w:t>
            </w:r>
            <w:r>
              <w:rPr>
                <w:sz w:val="16"/>
                <w:szCs w:val="16"/>
              </w:rPr>
              <w:t xml:space="preserve">, 2012; </w:t>
            </w:r>
          </w:p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216E17">
              <w:rPr>
                <w:sz w:val="16"/>
                <w:szCs w:val="16"/>
              </w:rPr>
              <w:t xml:space="preserve">егковой автотранспорт </w:t>
            </w:r>
            <w:r w:rsidRPr="00216E17">
              <w:rPr>
                <w:sz w:val="16"/>
                <w:szCs w:val="16"/>
                <w:lang w:val="en-US"/>
              </w:rPr>
              <w:t>LAND</w:t>
            </w:r>
            <w:r w:rsidRPr="00216E17">
              <w:rPr>
                <w:sz w:val="16"/>
                <w:szCs w:val="16"/>
              </w:rPr>
              <w:t xml:space="preserve"> </w:t>
            </w:r>
            <w:r w:rsidRPr="00216E17">
              <w:rPr>
                <w:sz w:val="16"/>
                <w:szCs w:val="16"/>
                <w:lang w:val="en-US"/>
              </w:rPr>
              <w:t>ROVER</w:t>
            </w:r>
            <w:r w:rsidRPr="00216E17">
              <w:rPr>
                <w:sz w:val="16"/>
                <w:szCs w:val="16"/>
              </w:rPr>
              <w:t xml:space="preserve"> </w:t>
            </w:r>
            <w:r w:rsidRPr="00216E17">
              <w:rPr>
                <w:sz w:val="16"/>
                <w:szCs w:val="16"/>
                <w:lang w:val="en-US"/>
              </w:rPr>
              <w:t>RANGE</w:t>
            </w:r>
            <w:r w:rsidRPr="00216E17">
              <w:rPr>
                <w:sz w:val="16"/>
                <w:szCs w:val="16"/>
              </w:rPr>
              <w:t xml:space="preserve"> </w:t>
            </w:r>
            <w:r w:rsidRPr="00216E17">
              <w:rPr>
                <w:sz w:val="16"/>
                <w:szCs w:val="16"/>
                <w:lang w:val="en-US"/>
              </w:rPr>
              <w:t>ROVER</w:t>
            </w:r>
            <w:r w:rsidRPr="00216E17">
              <w:rPr>
                <w:sz w:val="16"/>
                <w:szCs w:val="16"/>
              </w:rPr>
              <w:t xml:space="preserve"> </w:t>
            </w:r>
            <w:r w:rsidRPr="00216E17"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>, 2012</w:t>
            </w:r>
            <w:r w:rsidRPr="00216E17">
              <w:rPr>
                <w:sz w:val="16"/>
                <w:szCs w:val="16"/>
              </w:rPr>
              <w:t xml:space="preserve"> (совместная собственность с супругой)</w:t>
            </w:r>
          </w:p>
        </w:tc>
        <w:tc>
          <w:tcPr>
            <w:tcW w:w="1418" w:type="dxa"/>
          </w:tcPr>
          <w:p w:rsidR="002C25BD" w:rsidRPr="00216E17" w:rsidRDefault="002C25BD" w:rsidP="005D6906">
            <w:pPr>
              <w:adjustRightInd w:val="0"/>
              <w:jc w:val="both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11 банковских счетов</w:t>
            </w:r>
          </w:p>
        </w:tc>
        <w:tc>
          <w:tcPr>
            <w:tcW w:w="1417" w:type="dxa"/>
          </w:tcPr>
          <w:p w:rsidR="002C25BD" w:rsidRPr="00216E17" w:rsidRDefault="002C25BD" w:rsidP="005D690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216E17" w:rsidRDefault="002C25BD" w:rsidP="005D6906">
            <w:pPr>
              <w:jc w:val="both"/>
              <w:rPr>
                <w:sz w:val="16"/>
                <w:szCs w:val="16"/>
              </w:rPr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8"/>
        </w:trPr>
        <w:tc>
          <w:tcPr>
            <w:tcW w:w="425" w:type="dxa"/>
            <w:gridSpan w:val="2"/>
          </w:tcPr>
          <w:p w:rsidR="002C25BD" w:rsidRPr="00CF4BCA" w:rsidRDefault="002C25BD" w:rsidP="00216E17">
            <w:pPr>
              <w:rPr>
                <w:sz w:val="16"/>
                <w:szCs w:val="16"/>
              </w:rPr>
            </w:pPr>
            <w:r w:rsidRPr="00CF4BCA"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Глисков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Александр</w:t>
            </w:r>
          </w:p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Александро-вич</w:t>
            </w:r>
          </w:p>
        </w:tc>
        <w:tc>
          <w:tcPr>
            <w:tcW w:w="1345" w:type="dxa"/>
          </w:tcPr>
          <w:p w:rsidR="002C25BD" w:rsidRPr="006834CE" w:rsidRDefault="002C25BD" w:rsidP="005F0770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Красноярский городской Совет депутатов, 1 315 907,72 руб.</w:t>
            </w:r>
          </w:p>
        </w:tc>
        <w:tc>
          <w:tcPr>
            <w:tcW w:w="1560" w:type="dxa"/>
          </w:tcPr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- 34 кв.м  (общая долевая собственность, доля 1/2)</w:t>
            </w:r>
          </w:p>
        </w:tc>
        <w:tc>
          <w:tcPr>
            <w:tcW w:w="1275" w:type="dxa"/>
          </w:tcPr>
          <w:p w:rsidR="002C25BD" w:rsidRDefault="002C25BD" w:rsidP="00216E17"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- 141,1 кв.м (общая долевая собственность, доля 2/3)</w:t>
            </w:r>
          </w:p>
        </w:tc>
        <w:tc>
          <w:tcPr>
            <w:tcW w:w="1134" w:type="dxa"/>
          </w:tcPr>
          <w:p w:rsidR="002C25BD" w:rsidRDefault="002C25BD" w:rsidP="00216E17">
            <w:r>
              <w:t>нет</w:t>
            </w:r>
          </w:p>
        </w:tc>
        <w:tc>
          <w:tcPr>
            <w:tcW w:w="851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 -</w:t>
            </w:r>
          </w:p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25,8 кв.м (общая долевая собственность, доля 1/2)</w:t>
            </w:r>
          </w:p>
        </w:tc>
        <w:tc>
          <w:tcPr>
            <w:tcW w:w="1134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 -</w:t>
            </w:r>
          </w:p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74,6 кв.м (общая долевая собственность, доля 60/100)</w:t>
            </w:r>
          </w:p>
        </w:tc>
        <w:tc>
          <w:tcPr>
            <w:tcW w:w="1275" w:type="dxa"/>
          </w:tcPr>
          <w:p w:rsidR="002C25BD" w:rsidRDefault="002C25BD" w:rsidP="00216E17"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Pr="00E1095D" w:rsidRDefault="002C25BD" w:rsidP="005F077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95D">
              <w:rPr>
                <w:rFonts w:ascii="Times New Roman" w:hAnsi="Times New Roman" w:cs="Times New Roman"/>
                <w:sz w:val="16"/>
                <w:szCs w:val="16"/>
              </w:rPr>
              <w:t xml:space="preserve">ЗАО Племенной завод «Соболевский», </w:t>
            </w:r>
          </w:p>
          <w:p w:rsidR="002C25BD" w:rsidRDefault="002C25BD" w:rsidP="008E5CC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95D">
              <w:rPr>
                <w:rFonts w:ascii="Times New Roman" w:hAnsi="Times New Roman" w:cs="Times New Roman"/>
                <w:sz w:val="16"/>
                <w:szCs w:val="16"/>
              </w:rPr>
              <w:t>100 акций обыкновенных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именных номинальной стоимостью </w:t>
            </w:r>
            <w:r w:rsidRPr="00E1095D">
              <w:rPr>
                <w:rFonts w:ascii="Times New Roman" w:hAnsi="Times New Roman" w:cs="Times New Roman"/>
                <w:sz w:val="16"/>
                <w:szCs w:val="16"/>
              </w:rPr>
              <w:t>1 руб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C25BD" w:rsidRPr="00E1095D" w:rsidRDefault="002C25BD" w:rsidP="008E5CC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25BD" w:rsidRDefault="002C25BD" w:rsidP="008E5CC1">
            <w:pPr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E1095D">
              <w:rPr>
                <w:sz w:val="16"/>
                <w:szCs w:val="16"/>
              </w:rPr>
              <w:t>АО «Восточно-Сибирского промышленног</w:t>
            </w:r>
            <w:r>
              <w:rPr>
                <w:sz w:val="16"/>
                <w:szCs w:val="16"/>
              </w:rPr>
              <w:t>о железнодорожного транспорта»,</w:t>
            </w:r>
          </w:p>
          <w:p w:rsidR="002C25BD" w:rsidRPr="006834CE" w:rsidRDefault="002C25BD" w:rsidP="008E5CC1">
            <w:pPr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E1095D">
              <w:rPr>
                <w:sz w:val="16"/>
                <w:szCs w:val="16"/>
              </w:rPr>
              <w:t>1 акция обыкновенная именная номинальной стоимостью 100 руб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2C25BD" w:rsidRDefault="002C25BD" w:rsidP="00216E17"/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7"/>
        </w:trPr>
        <w:tc>
          <w:tcPr>
            <w:tcW w:w="425" w:type="dxa"/>
            <w:gridSpan w:val="2"/>
          </w:tcPr>
          <w:p w:rsidR="002C25BD" w:rsidRPr="00CF4BCA" w:rsidRDefault="002C25BD" w:rsidP="00216E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5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Панченко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Олег</w:t>
            </w:r>
          </w:p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Петрович</w:t>
            </w:r>
          </w:p>
        </w:tc>
        <w:tc>
          <w:tcPr>
            <w:tcW w:w="1345" w:type="dxa"/>
          </w:tcPr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Панченко О.П., 93 870,00 руб.</w:t>
            </w:r>
          </w:p>
        </w:tc>
        <w:tc>
          <w:tcPr>
            <w:tcW w:w="1560" w:type="dxa"/>
          </w:tcPr>
          <w:p w:rsidR="002C25BD" w:rsidRDefault="002C25BD" w:rsidP="00216E17">
            <w:r>
              <w:t>нет</w:t>
            </w:r>
          </w:p>
        </w:tc>
        <w:tc>
          <w:tcPr>
            <w:tcW w:w="1275" w:type="dxa"/>
          </w:tcPr>
          <w:p w:rsidR="002C25BD" w:rsidRDefault="002C25BD" w:rsidP="00216E17">
            <w:r>
              <w:t>нет</w:t>
            </w:r>
          </w:p>
        </w:tc>
        <w:tc>
          <w:tcPr>
            <w:tcW w:w="1276" w:type="dxa"/>
          </w:tcPr>
          <w:p w:rsidR="002C25BD" w:rsidRDefault="002C25BD" w:rsidP="00216E17">
            <w:r>
              <w:t>нет</w:t>
            </w:r>
          </w:p>
        </w:tc>
        <w:tc>
          <w:tcPr>
            <w:tcW w:w="1134" w:type="dxa"/>
          </w:tcPr>
          <w:p w:rsidR="002C25BD" w:rsidRDefault="002C25BD" w:rsidP="00216E17">
            <w:r>
              <w:t>нет</w:t>
            </w:r>
          </w:p>
        </w:tc>
        <w:tc>
          <w:tcPr>
            <w:tcW w:w="851" w:type="dxa"/>
          </w:tcPr>
          <w:p w:rsidR="002C25BD" w:rsidRDefault="002C25BD" w:rsidP="00216E17">
            <w:r>
              <w:t>нет</w:t>
            </w:r>
          </w:p>
        </w:tc>
        <w:tc>
          <w:tcPr>
            <w:tcW w:w="1134" w:type="dxa"/>
          </w:tcPr>
          <w:p w:rsidR="002C25BD" w:rsidRDefault="002C25BD" w:rsidP="00216E17">
            <w:r>
              <w:t>нет</w:t>
            </w:r>
          </w:p>
        </w:tc>
        <w:tc>
          <w:tcPr>
            <w:tcW w:w="1275" w:type="dxa"/>
          </w:tcPr>
          <w:p w:rsidR="002C25BD" w:rsidRDefault="002C25BD" w:rsidP="00216E17"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54145E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216E17">
            <w:r>
              <w:t>нет</w:t>
            </w:r>
          </w:p>
        </w:tc>
        <w:tc>
          <w:tcPr>
            <w:tcW w:w="1276" w:type="dxa"/>
          </w:tcPr>
          <w:p w:rsidR="002C25BD" w:rsidRDefault="002C25BD" w:rsidP="00216E17"/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216E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5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Насаридзе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Сергей</w:t>
            </w:r>
          </w:p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Сергеевич</w:t>
            </w:r>
          </w:p>
        </w:tc>
        <w:tc>
          <w:tcPr>
            <w:tcW w:w="1345" w:type="dxa"/>
          </w:tcPr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ЧОП «Беркут», 333 182,00 руб.</w:t>
            </w:r>
          </w:p>
        </w:tc>
        <w:tc>
          <w:tcPr>
            <w:tcW w:w="1560" w:type="dxa"/>
          </w:tcPr>
          <w:p w:rsidR="002C25BD" w:rsidRDefault="002C25BD" w:rsidP="00216E17">
            <w:r>
              <w:t>нет</w:t>
            </w:r>
          </w:p>
        </w:tc>
        <w:tc>
          <w:tcPr>
            <w:tcW w:w="1275" w:type="dxa"/>
          </w:tcPr>
          <w:p w:rsidR="002C25BD" w:rsidRDefault="002C25BD" w:rsidP="00216E17"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 49,6 кв.м</w:t>
            </w:r>
          </w:p>
        </w:tc>
        <w:tc>
          <w:tcPr>
            <w:tcW w:w="1134" w:type="dxa"/>
          </w:tcPr>
          <w:p w:rsidR="002C25BD" w:rsidRDefault="002C25BD" w:rsidP="00216E17">
            <w:r>
              <w:t>нет</w:t>
            </w:r>
          </w:p>
        </w:tc>
        <w:tc>
          <w:tcPr>
            <w:tcW w:w="851" w:type="dxa"/>
          </w:tcPr>
          <w:p w:rsidR="002C25BD" w:rsidRDefault="002C25BD" w:rsidP="00216E17">
            <w:r>
              <w:t>нет</w:t>
            </w:r>
          </w:p>
        </w:tc>
        <w:tc>
          <w:tcPr>
            <w:tcW w:w="1134" w:type="dxa"/>
          </w:tcPr>
          <w:p w:rsidR="002C25BD" w:rsidRDefault="002C25BD" w:rsidP="00216E17">
            <w:r>
              <w:t>нет</w:t>
            </w:r>
          </w:p>
        </w:tc>
        <w:tc>
          <w:tcPr>
            <w:tcW w:w="1275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ВАЗ 2121, 1986 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ВАЗ 21102, 2001 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</w:p>
          <w:p w:rsidR="002C25BD" w:rsidRPr="002456F3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HYUNDAI</w:t>
            </w:r>
            <w:r w:rsidRPr="00312F4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SOLARIS</w:t>
            </w:r>
            <w:r>
              <w:rPr>
                <w:sz w:val="16"/>
                <w:szCs w:val="16"/>
              </w:rPr>
              <w:t>, 201</w:t>
            </w:r>
            <w:r w:rsidRPr="00312F4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2C25BD" w:rsidRPr="006834CE" w:rsidRDefault="002C25BD" w:rsidP="005F0770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216E17">
            <w:r>
              <w:t>нет</w:t>
            </w:r>
          </w:p>
        </w:tc>
        <w:tc>
          <w:tcPr>
            <w:tcW w:w="1276" w:type="dxa"/>
          </w:tcPr>
          <w:p w:rsidR="002C25BD" w:rsidRDefault="002C25BD" w:rsidP="005F0770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ЧОП «Беркут», 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25 %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</w:p>
          <w:p w:rsidR="002C25BD" w:rsidRDefault="002C25BD" w:rsidP="005F0770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ЧОП «Беркут», 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25 %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</w:p>
          <w:p w:rsidR="002C25BD" w:rsidRDefault="002C25BD" w:rsidP="005F0770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«Сибсервис плюс», </w:t>
            </w:r>
          </w:p>
          <w:p w:rsidR="002C25BD" w:rsidRPr="001102FC" w:rsidRDefault="002C25BD" w:rsidP="00975B59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33,34 %</w:t>
            </w:r>
          </w:p>
        </w:tc>
      </w:tr>
      <w:tr w:rsidR="002C25BD" w:rsidRPr="0054145E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7F21B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5" w:type="dxa"/>
          </w:tcPr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 w:rsidRPr="0054145E">
              <w:rPr>
                <w:sz w:val="16"/>
                <w:szCs w:val="16"/>
              </w:rPr>
              <w:t>Самарина</w:t>
            </w: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 w:rsidRPr="0054145E">
              <w:rPr>
                <w:sz w:val="16"/>
                <w:szCs w:val="16"/>
              </w:rPr>
              <w:t>Ирина</w:t>
            </w: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 w:rsidRPr="0054145E">
              <w:rPr>
                <w:sz w:val="16"/>
                <w:szCs w:val="16"/>
              </w:rPr>
              <w:t>Николаевна</w:t>
            </w:r>
          </w:p>
        </w:tc>
        <w:tc>
          <w:tcPr>
            <w:tcW w:w="1345" w:type="dxa"/>
          </w:tcPr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 w:rsidRPr="0054145E">
              <w:rPr>
                <w:sz w:val="16"/>
                <w:szCs w:val="16"/>
              </w:rPr>
              <w:t>УПРФ</w:t>
            </w:r>
            <w:r>
              <w:rPr>
                <w:sz w:val="16"/>
                <w:szCs w:val="16"/>
              </w:rPr>
              <w:t xml:space="preserve"> </w:t>
            </w:r>
            <w:r w:rsidRPr="0054145E">
              <w:rPr>
                <w:sz w:val="16"/>
                <w:szCs w:val="16"/>
              </w:rPr>
              <w:t>в Октябрьском районе города Красноярска, 127 186,80 руб.</w:t>
            </w:r>
            <w:r>
              <w:rPr>
                <w:sz w:val="16"/>
                <w:szCs w:val="16"/>
              </w:rPr>
              <w:t>;</w:t>
            </w: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 w:rsidRPr="0054145E">
              <w:rPr>
                <w:sz w:val="16"/>
                <w:szCs w:val="16"/>
              </w:rPr>
              <w:t>Болсуновская А.В.,</w:t>
            </w: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 w:rsidRPr="0054145E">
              <w:rPr>
                <w:sz w:val="16"/>
                <w:szCs w:val="16"/>
              </w:rPr>
              <w:t>20 000 руб.</w:t>
            </w:r>
          </w:p>
        </w:tc>
        <w:tc>
          <w:tcPr>
            <w:tcW w:w="1560" w:type="dxa"/>
          </w:tcPr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</w:t>
            </w:r>
            <w:r w:rsidRPr="0054145E">
              <w:rPr>
                <w:sz w:val="16"/>
                <w:szCs w:val="16"/>
              </w:rPr>
              <w:t xml:space="preserve"> 600 кв.м (</w:t>
            </w:r>
            <w:r>
              <w:rPr>
                <w:sz w:val="16"/>
                <w:szCs w:val="16"/>
              </w:rPr>
              <w:t xml:space="preserve">общая </w:t>
            </w:r>
            <w:r w:rsidRPr="0054145E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 доля</w:t>
            </w:r>
            <w:r w:rsidRPr="0054145E">
              <w:rPr>
                <w:sz w:val="16"/>
                <w:szCs w:val="16"/>
              </w:rPr>
              <w:t xml:space="preserve"> 1/2)</w:t>
            </w:r>
          </w:p>
        </w:tc>
        <w:tc>
          <w:tcPr>
            <w:tcW w:w="1275" w:type="dxa"/>
          </w:tcPr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-</w:t>
            </w: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 w:rsidRPr="0054145E">
              <w:rPr>
                <w:sz w:val="16"/>
                <w:szCs w:val="16"/>
              </w:rPr>
              <w:t>129,7 кв.м</w:t>
            </w:r>
            <w:r>
              <w:rPr>
                <w:sz w:val="16"/>
                <w:szCs w:val="16"/>
              </w:rPr>
              <w:t>.</w:t>
            </w:r>
            <w:r w:rsidRPr="0054145E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54145E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 доля</w:t>
            </w:r>
            <w:r w:rsidRPr="0054145E">
              <w:rPr>
                <w:sz w:val="16"/>
                <w:szCs w:val="16"/>
              </w:rPr>
              <w:t xml:space="preserve"> 1/2)</w:t>
            </w:r>
          </w:p>
        </w:tc>
        <w:tc>
          <w:tcPr>
            <w:tcW w:w="1276" w:type="dxa"/>
          </w:tcPr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кв.м (общая долевая собствен</w:t>
            </w:r>
            <w:r w:rsidRPr="0054145E">
              <w:rPr>
                <w:sz w:val="16"/>
                <w:szCs w:val="16"/>
              </w:rPr>
              <w:t>ность</w:t>
            </w:r>
            <w:r>
              <w:rPr>
                <w:sz w:val="16"/>
                <w:szCs w:val="16"/>
              </w:rPr>
              <w:t>, доля</w:t>
            </w:r>
            <w:r w:rsidRPr="0054145E">
              <w:rPr>
                <w:sz w:val="16"/>
                <w:szCs w:val="16"/>
              </w:rPr>
              <w:t xml:space="preserve"> 1/2)</w:t>
            </w:r>
          </w:p>
        </w:tc>
        <w:tc>
          <w:tcPr>
            <w:tcW w:w="1134" w:type="dxa"/>
          </w:tcPr>
          <w:p w:rsidR="002C25BD" w:rsidRPr="0054145E" w:rsidRDefault="002C25BD" w:rsidP="007F21B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54145E" w:rsidRDefault="002C25BD" w:rsidP="007F21B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 w:rsidRPr="0054145E">
              <w:rPr>
                <w:sz w:val="16"/>
                <w:szCs w:val="16"/>
              </w:rPr>
              <w:t>Нежилое помещение</w:t>
            </w:r>
            <w:r>
              <w:rPr>
                <w:sz w:val="16"/>
                <w:szCs w:val="16"/>
              </w:rPr>
              <w:t xml:space="preserve">- </w:t>
            </w:r>
            <w:r w:rsidRPr="0054145E">
              <w:rPr>
                <w:sz w:val="16"/>
                <w:szCs w:val="16"/>
              </w:rPr>
              <w:t>111,1 кв.м</w:t>
            </w:r>
            <w:r>
              <w:rPr>
                <w:sz w:val="16"/>
                <w:szCs w:val="16"/>
              </w:rPr>
              <w:t>;.</w:t>
            </w: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54145E">
              <w:rPr>
                <w:sz w:val="16"/>
                <w:szCs w:val="16"/>
              </w:rPr>
              <w:t>ежилое помещение</w:t>
            </w: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54145E">
              <w:rPr>
                <w:sz w:val="16"/>
                <w:szCs w:val="16"/>
              </w:rPr>
              <w:t xml:space="preserve"> 69,7 кв.м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 w:rsidRPr="0054145E">
              <w:rPr>
                <w:sz w:val="16"/>
                <w:szCs w:val="16"/>
              </w:rPr>
              <w:t xml:space="preserve">Легковой автотранспорт </w:t>
            </w:r>
            <w:r w:rsidRPr="0054145E">
              <w:rPr>
                <w:sz w:val="16"/>
                <w:szCs w:val="16"/>
                <w:lang w:val="en-US"/>
              </w:rPr>
              <w:t>AUDI</w:t>
            </w:r>
            <w:r w:rsidRPr="0054145E">
              <w:rPr>
                <w:sz w:val="16"/>
                <w:szCs w:val="16"/>
              </w:rPr>
              <w:t xml:space="preserve"> </w:t>
            </w:r>
            <w:r w:rsidRPr="0054145E">
              <w:rPr>
                <w:sz w:val="16"/>
                <w:szCs w:val="16"/>
                <w:lang w:val="en-US"/>
              </w:rPr>
              <w:t>A</w:t>
            </w:r>
            <w:r>
              <w:rPr>
                <w:sz w:val="16"/>
                <w:szCs w:val="16"/>
              </w:rPr>
              <w:t xml:space="preserve">3, 2013 </w:t>
            </w: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54145E">
              <w:rPr>
                <w:sz w:val="16"/>
                <w:szCs w:val="16"/>
              </w:rPr>
              <w:t xml:space="preserve">егковой автотранспорт </w:t>
            </w:r>
            <w:r w:rsidRPr="0054145E">
              <w:rPr>
                <w:sz w:val="16"/>
                <w:szCs w:val="16"/>
                <w:lang w:val="en-US"/>
              </w:rPr>
              <w:t>RENAULT</w:t>
            </w:r>
            <w:r w:rsidRPr="0054145E">
              <w:rPr>
                <w:sz w:val="16"/>
                <w:szCs w:val="16"/>
              </w:rPr>
              <w:t xml:space="preserve"> </w:t>
            </w:r>
            <w:r w:rsidRPr="0054145E">
              <w:rPr>
                <w:sz w:val="16"/>
                <w:szCs w:val="16"/>
                <w:lang w:val="en-US"/>
              </w:rPr>
              <w:t>LOGAN</w:t>
            </w:r>
            <w:r>
              <w:rPr>
                <w:sz w:val="16"/>
                <w:szCs w:val="16"/>
              </w:rPr>
              <w:t xml:space="preserve">, 2013 </w:t>
            </w:r>
          </w:p>
        </w:tc>
        <w:tc>
          <w:tcPr>
            <w:tcW w:w="1418" w:type="dxa"/>
          </w:tcPr>
          <w:p w:rsidR="002C25BD" w:rsidRPr="0054145E" w:rsidRDefault="002C25BD" w:rsidP="007F21B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17" w:type="dxa"/>
          </w:tcPr>
          <w:p w:rsidR="002C25BD" w:rsidRPr="0054145E" w:rsidRDefault="002C25BD" w:rsidP="007F21B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54145E" w:rsidRDefault="002C25BD" w:rsidP="007F21B7">
            <w:pPr>
              <w:jc w:val="both"/>
              <w:rPr>
                <w:sz w:val="16"/>
                <w:szCs w:val="16"/>
              </w:rPr>
            </w:pPr>
          </w:p>
        </w:tc>
      </w:tr>
      <w:tr w:rsidR="002C25BD" w:rsidRPr="005B0460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5" w:type="dxa"/>
          </w:tcPr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 w:rsidRPr="005B0460">
              <w:rPr>
                <w:sz w:val="16"/>
                <w:szCs w:val="16"/>
              </w:rPr>
              <w:t>Байкалов</w:t>
            </w:r>
          </w:p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 w:rsidRPr="005B0460">
              <w:rPr>
                <w:sz w:val="16"/>
                <w:szCs w:val="16"/>
              </w:rPr>
              <w:t>Борис</w:t>
            </w:r>
          </w:p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 w:rsidRPr="005B0460">
              <w:rPr>
                <w:sz w:val="16"/>
                <w:szCs w:val="16"/>
              </w:rPr>
              <w:t>Анатольевич</w:t>
            </w:r>
          </w:p>
        </w:tc>
        <w:tc>
          <w:tcPr>
            <w:tcW w:w="1345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560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  <w:r w:rsidRPr="005B0460">
              <w:rPr>
                <w:sz w:val="16"/>
                <w:szCs w:val="16"/>
              </w:rPr>
              <w:t xml:space="preserve"> 38,3 кв.м</w:t>
            </w:r>
          </w:p>
        </w:tc>
        <w:tc>
          <w:tcPr>
            <w:tcW w:w="1134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 w:rsidRPr="005B0460">
              <w:rPr>
                <w:sz w:val="16"/>
                <w:szCs w:val="16"/>
              </w:rPr>
              <w:t xml:space="preserve">Легковой автотранспорт </w:t>
            </w:r>
            <w:r w:rsidRPr="005B0460">
              <w:rPr>
                <w:sz w:val="16"/>
                <w:szCs w:val="16"/>
                <w:lang w:val="en-US"/>
              </w:rPr>
              <w:t>BMW</w:t>
            </w:r>
            <w:r w:rsidRPr="005B0460">
              <w:rPr>
                <w:sz w:val="16"/>
                <w:szCs w:val="16"/>
              </w:rPr>
              <w:t xml:space="preserve"> </w:t>
            </w:r>
            <w:r w:rsidRPr="005B0460">
              <w:rPr>
                <w:sz w:val="16"/>
                <w:szCs w:val="16"/>
                <w:lang w:val="en-US"/>
              </w:rPr>
              <w:t>X</w:t>
            </w:r>
            <w:r w:rsidRPr="005B0460">
              <w:rPr>
                <w:sz w:val="16"/>
                <w:szCs w:val="16"/>
              </w:rPr>
              <w:t>6 35</w:t>
            </w:r>
            <w:r w:rsidRPr="005B0460">
              <w:rPr>
                <w:sz w:val="16"/>
                <w:szCs w:val="16"/>
                <w:lang w:val="en-US"/>
              </w:rPr>
              <w:t>IX</w:t>
            </w:r>
            <w:r>
              <w:rPr>
                <w:sz w:val="16"/>
                <w:szCs w:val="16"/>
              </w:rPr>
              <w:t xml:space="preserve">, 2009 </w:t>
            </w:r>
          </w:p>
        </w:tc>
        <w:tc>
          <w:tcPr>
            <w:tcW w:w="1418" w:type="dxa"/>
          </w:tcPr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банковских счетов</w:t>
            </w:r>
          </w:p>
        </w:tc>
        <w:tc>
          <w:tcPr>
            <w:tcW w:w="1417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5B0460" w:rsidRDefault="002C25BD" w:rsidP="007F21B7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</w:t>
            </w:r>
            <w:r w:rsidRPr="005B0460">
              <w:rPr>
                <w:sz w:val="16"/>
                <w:szCs w:val="16"/>
              </w:rPr>
              <w:t xml:space="preserve"> «Частная охранная организация «Добрыня», 50 %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5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Еремин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Михаил</w:t>
            </w:r>
          </w:p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Александро-вич</w:t>
            </w:r>
          </w:p>
        </w:tc>
        <w:tc>
          <w:tcPr>
            <w:tcW w:w="1345" w:type="dxa"/>
          </w:tcPr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«НПЦ Магнитной гидродинамики», 806 980,32 руб.</w:t>
            </w:r>
          </w:p>
        </w:tc>
        <w:tc>
          <w:tcPr>
            <w:tcW w:w="1560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5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6" w:type="dxa"/>
          </w:tcPr>
          <w:p w:rsidR="002C25BD" w:rsidRDefault="002C25BD" w:rsidP="00975B59">
            <w:r>
              <w:t>нет</w:t>
            </w:r>
          </w:p>
        </w:tc>
        <w:tc>
          <w:tcPr>
            <w:tcW w:w="1134" w:type="dxa"/>
          </w:tcPr>
          <w:p w:rsidR="002C25BD" w:rsidRDefault="002C25BD" w:rsidP="00975B59">
            <w:r>
              <w:t>нет</w:t>
            </w:r>
          </w:p>
        </w:tc>
        <w:tc>
          <w:tcPr>
            <w:tcW w:w="851" w:type="dxa"/>
          </w:tcPr>
          <w:p w:rsidR="002C25BD" w:rsidRDefault="002C25BD" w:rsidP="00975B59">
            <w:r>
              <w:t>нет</w:t>
            </w:r>
          </w:p>
        </w:tc>
        <w:tc>
          <w:tcPr>
            <w:tcW w:w="1134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5" w:type="dxa"/>
          </w:tcPr>
          <w:p w:rsidR="002C25BD" w:rsidRPr="00A900AA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VOLKSWAGEN</w:t>
            </w:r>
            <w:r w:rsidRPr="00A900A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JETTA</w:t>
            </w:r>
            <w:r>
              <w:rPr>
                <w:sz w:val="16"/>
                <w:szCs w:val="16"/>
              </w:rPr>
              <w:t xml:space="preserve">, 2012 </w:t>
            </w:r>
          </w:p>
        </w:tc>
        <w:tc>
          <w:tcPr>
            <w:tcW w:w="1418" w:type="dxa"/>
          </w:tcPr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17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6" w:type="dxa"/>
          </w:tcPr>
          <w:p w:rsidR="002C25BD" w:rsidRDefault="002C25BD" w:rsidP="00975B59"/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5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Барановский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Павел</w:t>
            </w:r>
          </w:p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Юрьевич</w:t>
            </w:r>
          </w:p>
        </w:tc>
        <w:tc>
          <w:tcPr>
            <w:tcW w:w="1345" w:type="dxa"/>
          </w:tcPr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АО «КПМГ», 107 000 руб.</w:t>
            </w:r>
          </w:p>
        </w:tc>
        <w:tc>
          <w:tcPr>
            <w:tcW w:w="1560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5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6" w:type="dxa"/>
          </w:tcPr>
          <w:p w:rsidR="002C25BD" w:rsidRDefault="002C25BD" w:rsidP="00975B59">
            <w:r>
              <w:t>нет</w:t>
            </w:r>
          </w:p>
        </w:tc>
        <w:tc>
          <w:tcPr>
            <w:tcW w:w="1134" w:type="dxa"/>
          </w:tcPr>
          <w:p w:rsidR="002C25BD" w:rsidRDefault="002C25BD" w:rsidP="00975B59">
            <w:r>
              <w:t>нет</w:t>
            </w:r>
          </w:p>
        </w:tc>
        <w:tc>
          <w:tcPr>
            <w:tcW w:w="851" w:type="dxa"/>
          </w:tcPr>
          <w:p w:rsidR="002C25BD" w:rsidRDefault="002C25BD" w:rsidP="00975B59">
            <w:r>
              <w:t>нет</w:t>
            </w:r>
          </w:p>
        </w:tc>
        <w:tc>
          <w:tcPr>
            <w:tcW w:w="1134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5" w:type="dxa"/>
          </w:tcPr>
          <w:p w:rsidR="002C25BD" w:rsidRDefault="002C25BD" w:rsidP="00975B59"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6" w:type="dxa"/>
          </w:tcPr>
          <w:p w:rsidR="002C25BD" w:rsidRDefault="002C25BD" w:rsidP="00975B59"/>
        </w:tc>
      </w:tr>
      <w:tr w:rsidR="002C25BD" w:rsidRPr="005B0460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5" w:type="dxa"/>
          </w:tcPr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 w:rsidRPr="005B0460">
              <w:rPr>
                <w:sz w:val="16"/>
                <w:szCs w:val="16"/>
              </w:rPr>
              <w:t>Бундюк</w:t>
            </w:r>
          </w:p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 w:rsidRPr="005B0460">
              <w:rPr>
                <w:sz w:val="16"/>
                <w:szCs w:val="16"/>
              </w:rPr>
              <w:t>Денис</w:t>
            </w:r>
          </w:p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 w:rsidRPr="005B0460">
              <w:rPr>
                <w:sz w:val="16"/>
                <w:szCs w:val="16"/>
              </w:rPr>
              <w:t>Олегович</w:t>
            </w:r>
          </w:p>
        </w:tc>
        <w:tc>
          <w:tcPr>
            <w:tcW w:w="1345" w:type="dxa"/>
          </w:tcPr>
          <w:p w:rsidR="002C25BD" w:rsidRPr="005B0460" w:rsidRDefault="002C25BD" w:rsidP="00EE7EAA">
            <w:pPr>
              <w:adjustRightInd w:val="0"/>
              <w:rPr>
                <w:sz w:val="16"/>
                <w:szCs w:val="16"/>
              </w:rPr>
            </w:pPr>
            <w:r w:rsidRPr="005B0460">
              <w:rPr>
                <w:sz w:val="16"/>
                <w:szCs w:val="16"/>
              </w:rPr>
              <w:t>ООО «ЧПК», 79 310,34 руб.</w:t>
            </w:r>
            <w:r>
              <w:rPr>
                <w:sz w:val="16"/>
                <w:szCs w:val="16"/>
              </w:rPr>
              <w:t>;</w:t>
            </w:r>
          </w:p>
          <w:p w:rsidR="002C25BD" w:rsidRDefault="002C25BD" w:rsidP="00EE7EAA">
            <w:pPr>
              <w:adjustRightInd w:val="0"/>
              <w:rPr>
                <w:sz w:val="16"/>
                <w:szCs w:val="16"/>
              </w:rPr>
            </w:pPr>
          </w:p>
          <w:p w:rsidR="002C25BD" w:rsidRPr="005B0460" w:rsidRDefault="002C25BD" w:rsidP="00EE7EAA">
            <w:pPr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5B0460">
              <w:rPr>
                <w:sz w:val="16"/>
                <w:szCs w:val="16"/>
              </w:rPr>
              <w:t>ООО ТК «АЛЬЯНС», 124 137,90 руб.</w:t>
            </w:r>
            <w:r>
              <w:rPr>
                <w:sz w:val="16"/>
                <w:szCs w:val="16"/>
              </w:rPr>
              <w:t>;</w:t>
            </w:r>
          </w:p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</w:p>
          <w:p w:rsidR="002C25BD" w:rsidRPr="005B0460" w:rsidRDefault="002C25BD" w:rsidP="00EE7EAA">
            <w:pPr>
              <w:adjustRightInd w:val="0"/>
              <w:rPr>
                <w:sz w:val="16"/>
                <w:szCs w:val="16"/>
              </w:rPr>
            </w:pPr>
            <w:r w:rsidRPr="005B0460">
              <w:rPr>
                <w:sz w:val="16"/>
                <w:szCs w:val="16"/>
              </w:rPr>
              <w:t xml:space="preserve"> АО «АВТОЦЕНТР КрасГАЗсервис», 309 464,00 руб.</w:t>
            </w:r>
          </w:p>
        </w:tc>
        <w:tc>
          <w:tcPr>
            <w:tcW w:w="1560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 w:rsidRPr="005B0460">
              <w:rPr>
                <w:sz w:val="16"/>
                <w:szCs w:val="16"/>
              </w:rPr>
              <w:t xml:space="preserve">Легковой автотранспорт </w:t>
            </w:r>
            <w:r w:rsidRPr="005B0460">
              <w:rPr>
                <w:sz w:val="16"/>
                <w:szCs w:val="16"/>
                <w:lang w:val="en-US"/>
              </w:rPr>
              <w:t>BMW</w:t>
            </w:r>
            <w:r w:rsidRPr="005B0460">
              <w:rPr>
                <w:sz w:val="16"/>
                <w:szCs w:val="16"/>
              </w:rPr>
              <w:t xml:space="preserve"> 525</w:t>
            </w:r>
            <w:r w:rsidRPr="005B0460">
              <w:rPr>
                <w:sz w:val="16"/>
                <w:szCs w:val="16"/>
                <w:lang w:val="en-US"/>
              </w:rPr>
              <w:t>i</w:t>
            </w:r>
            <w:r>
              <w:rPr>
                <w:sz w:val="16"/>
                <w:szCs w:val="16"/>
              </w:rPr>
              <w:t xml:space="preserve">, 2007 </w:t>
            </w:r>
          </w:p>
        </w:tc>
        <w:tc>
          <w:tcPr>
            <w:tcW w:w="1418" w:type="dxa"/>
          </w:tcPr>
          <w:p w:rsidR="002C25BD" w:rsidRPr="005B0460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банковских счетов</w:t>
            </w:r>
          </w:p>
        </w:tc>
        <w:tc>
          <w:tcPr>
            <w:tcW w:w="1417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5B0460" w:rsidRDefault="002C25BD" w:rsidP="00975B59">
            <w:pPr>
              <w:rPr>
                <w:sz w:val="16"/>
                <w:szCs w:val="16"/>
              </w:rPr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5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Стародубцев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Денис</w:t>
            </w:r>
          </w:p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Сергеевич</w:t>
            </w:r>
          </w:p>
        </w:tc>
        <w:tc>
          <w:tcPr>
            <w:tcW w:w="1345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«МУЗЫКАНТ»,</w:t>
            </w:r>
          </w:p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595 680,00 руб.</w:t>
            </w:r>
          </w:p>
        </w:tc>
        <w:tc>
          <w:tcPr>
            <w:tcW w:w="1560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5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6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310155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56,5 кв.м (общая долевая собственность, доля 1/4)</w:t>
            </w:r>
          </w:p>
        </w:tc>
        <w:tc>
          <w:tcPr>
            <w:tcW w:w="1134" w:type="dxa"/>
          </w:tcPr>
          <w:p w:rsidR="002C25BD" w:rsidRDefault="002C25BD" w:rsidP="00975B59">
            <w:r>
              <w:t>нет</w:t>
            </w:r>
          </w:p>
        </w:tc>
        <w:tc>
          <w:tcPr>
            <w:tcW w:w="851" w:type="dxa"/>
          </w:tcPr>
          <w:p w:rsidR="002C25BD" w:rsidRDefault="002C25BD" w:rsidP="00975B59">
            <w:r>
              <w:t>нет</w:t>
            </w:r>
          </w:p>
        </w:tc>
        <w:tc>
          <w:tcPr>
            <w:tcW w:w="1134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5" w:type="dxa"/>
          </w:tcPr>
          <w:p w:rsidR="002C25BD" w:rsidRPr="00A422F9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KIA</w:t>
            </w:r>
            <w:r w:rsidRPr="00F1442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JD</w:t>
            </w:r>
            <w:r w:rsidRPr="00F1442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  <w:lang w:val="en-US"/>
              </w:rPr>
              <w:t>Cee</w:t>
            </w:r>
            <w:r w:rsidRPr="00F14428">
              <w:rPr>
                <w:sz w:val="16"/>
                <w:szCs w:val="16"/>
              </w:rPr>
              <w:t>’</w:t>
            </w:r>
            <w:r>
              <w:rPr>
                <w:sz w:val="16"/>
                <w:szCs w:val="16"/>
                <w:lang w:val="en-US"/>
              </w:rPr>
              <w:t>d</w:t>
            </w:r>
            <w:r w:rsidRPr="00F14428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, 2012 </w:t>
            </w:r>
          </w:p>
        </w:tc>
        <w:tc>
          <w:tcPr>
            <w:tcW w:w="1418" w:type="dxa"/>
          </w:tcPr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6" w:type="dxa"/>
          </w:tcPr>
          <w:p w:rsidR="002C25BD" w:rsidRDefault="002C25BD" w:rsidP="00975B59"/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75B5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5" w:type="dxa"/>
          </w:tcPr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 w:rsidRPr="00832A90">
              <w:rPr>
                <w:sz w:val="16"/>
                <w:szCs w:val="16"/>
              </w:rPr>
              <w:t>Емельянов Михаил Константи</w:t>
            </w:r>
            <w:r>
              <w:rPr>
                <w:sz w:val="16"/>
                <w:szCs w:val="16"/>
              </w:rPr>
              <w:t>-</w:t>
            </w:r>
            <w:r w:rsidRPr="00832A90">
              <w:rPr>
                <w:sz w:val="16"/>
                <w:szCs w:val="16"/>
              </w:rPr>
              <w:t>нович</w:t>
            </w:r>
          </w:p>
        </w:tc>
        <w:tc>
          <w:tcPr>
            <w:tcW w:w="1345" w:type="dxa"/>
          </w:tcPr>
          <w:p w:rsidR="002C25BD" w:rsidRPr="000E6844" w:rsidRDefault="002C25BD" w:rsidP="00EE7EAA">
            <w:pPr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КГКУ «ЦЗН</w:t>
            </w:r>
          </w:p>
          <w:p w:rsidR="002C25BD" w:rsidRPr="000E6844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 w:rsidRPr="000E6844">
              <w:rPr>
                <w:sz w:val="16"/>
                <w:szCs w:val="16"/>
              </w:rPr>
              <w:t>г. Краснояр</w:t>
            </w:r>
            <w:r>
              <w:rPr>
                <w:sz w:val="16"/>
                <w:szCs w:val="16"/>
              </w:rPr>
              <w:t>ска» ОЗН по Октябрьскому району,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25 766,13</w:t>
            </w:r>
            <w:r w:rsidRPr="00F171E5">
              <w:rPr>
                <w:sz w:val="16"/>
                <w:szCs w:val="16"/>
              </w:rPr>
              <w:t xml:space="preserve"> руб.</w:t>
            </w:r>
            <w:r>
              <w:rPr>
                <w:sz w:val="16"/>
                <w:szCs w:val="16"/>
              </w:rPr>
              <w:t>;</w:t>
            </w:r>
          </w:p>
          <w:p w:rsidR="002C25BD" w:rsidRPr="00F171E5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</w:p>
          <w:p w:rsidR="002C25BD" w:rsidRDefault="002C25BD" w:rsidP="00EE7EAA">
            <w:pPr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КГКУ «ЦЗН </w:t>
            </w:r>
          </w:p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Красноярска» ОЗН по Октябрьскому району,</w:t>
            </w:r>
          </w:p>
          <w:p w:rsidR="002C25BD" w:rsidRPr="006834CE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2 040,00 руб.</w:t>
            </w:r>
          </w:p>
        </w:tc>
        <w:tc>
          <w:tcPr>
            <w:tcW w:w="1560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5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6" w:type="dxa"/>
          </w:tcPr>
          <w:p w:rsidR="002C25BD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кв.м</w:t>
            </w:r>
          </w:p>
        </w:tc>
        <w:tc>
          <w:tcPr>
            <w:tcW w:w="1134" w:type="dxa"/>
          </w:tcPr>
          <w:p w:rsidR="002C25BD" w:rsidRDefault="002C25BD" w:rsidP="00975B59">
            <w:r>
              <w:t>нет</w:t>
            </w:r>
          </w:p>
        </w:tc>
        <w:tc>
          <w:tcPr>
            <w:tcW w:w="851" w:type="dxa"/>
          </w:tcPr>
          <w:p w:rsidR="002C25BD" w:rsidRDefault="002C25BD" w:rsidP="00975B59">
            <w:r>
              <w:t>нет</w:t>
            </w:r>
          </w:p>
        </w:tc>
        <w:tc>
          <w:tcPr>
            <w:tcW w:w="1134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5" w:type="dxa"/>
          </w:tcPr>
          <w:p w:rsidR="002C25BD" w:rsidRPr="00867D62" w:rsidRDefault="002C25BD" w:rsidP="00975B59">
            <w:pPr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CHEVROLET</w:t>
            </w:r>
            <w:r w:rsidRPr="00F564F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KLAS</w:t>
            </w:r>
            <w:r w:rsidRPr="00F564F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AVEO</w:t>
            </w:r>
            <w:r>
              <w:rPr>
                <w:sz w:val="16"/>
                <w:szCs w:val="16"/>
              </w:rPr>
              <w:t>, 20</w:t>
            </w:r>
            <w:r w:rsidRPr="00F564FE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2C25BD" w:rsidRPr="006834CE" w:rsidRDefault="002C25BD" w:rsidP="00310155">
            <w:pPr>
              <w:pStyle w:val="ConsPlusNormal"/>
              <w:ind w:left="-61" w:firstLine="9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975B59">
            <w:r>
              <w:t>нет</w:t>
            </w:r>
          </w:p>
        </w:tc>
        <w:tc>
          <w:tcPr>
            <w:tcW w:w="1276" w:type="dxa"/>
          </w:tcPr>
          <w:p w:rsidR="002C25BD" w:rsidRDefault="002C25BD" w:rsidP="00975B59"/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Молчанов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Михаил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Александрович</w:t>
            </w:r>
          </w:p>
        </w:tc>
        <w:tc>
          <w:tcPr>
            <w:tcW w:w="1345" w:type="dxa"/>
          </w:tcPr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ФГАОУ ВПО «Сибирский федеральный университет», 415 631,69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340B2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автотранспорт</w:t>
            </w:r>
            <w:r>
              <w:rPr>
                <w:sz w:val="16"/>
                <w:szCs w:val="16"/>
                <w:lang w:val="en-US"/>
              </w:rPr>
              <w:t>HONDA</w:t>
            </w:r>
            <w:r w:rsidRPr="009E195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CIVIC</w:t>
            </w:r>
            <w:r w:rsidRPr="009E195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FERIO</w:t>
            </w:r>
            <w:r>
              <w:rPr>
                <w:sz w:val="16"/>
                <w:szCs w:val="16"/>
              </w:rPr>
              <w:t xml:space="preserve">, </w:t>
            </w:r>
            <w:r w:rsidRPr="007143C4">
              <w:rPr>
                <w:sz w:val="16"/>
                <w:szCs w:val="16"/>
              </w:rPr>
              <w:t>2003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Мозжерин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Александр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Владимиро-вич</w:t>
            </w:r>
          </w:p>
        </w:tc>
        <w:tc>
          <w:tcPr>
            <w:tcW w:w="134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ФГАОУ ВПО «Сибирский федеральный университет», 519 566,64 руб.;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ФГБОУ ВО «СибГАУ», 186 021,50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933BF7">
            <w:pPr>
              <w:tabs>
                <w:tab w:val="left" w:pos="636"/>
              </w:tabs>
              <w:adjustRightInd w:val="0"/>
              <w:ind w:firstLine="6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Гамадисламова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Кристина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Станиславовна</w:t>
            </w:r>
          </w:p>
        </w:tc>
        <w:tc>
          <w:tcPr>
            <w:tcW w:w="1345" w:type="dxa"/>
          </w:tcPr>
          <w:p w:rsidR="002C25BD" w:rsidRPr="00943D95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 w:rsidRPr="00943D95">
              <w:rPr>
                <w:sz w:val="16"/>
                <w:szCs w:val="16"/>
              </w:rPr>
              <w:t>Федерально</w:t>
            </w:r>
            <w:r>
              <w:rPr>
                <w:sz w:val="16"/>
                <w:szCs w:val="16"/>
              </w:rPr>
              <w:t>е</w:t>
            </w:r>
            <w:r w:rsidRPr="00943D95">
              <w:rPr>
                <w:sz w:val="16"/>
                <w:szCs w:val="16"/>
              </w:rPr>
              <w:t xml:space="preserve"> государственно</w:t>
            </w:r>
            <w:r>
              <w:rPr>
                <w:sz w:val="16"/>
                <w:szCs w:val="16"/>
              </w:rPr>
              <w:t>е</w:t>
            </w:r>
            <w:r w:rsidRPr="00943D95">
              <w:rPr>
                <w:sz w:val="16"/>
                <w:szCs w:val="16"/>
              </w:rPr>
              <w:t xml:space="preserve"> автономно</w:t>
            </w:r>
            <w:r>
              <w:rPr>
                <w:sz w:val="16"/>
                <w:szCs w:val="16"/>
              </w:rPr>
              <w:t>е</w:t>
            </w:r>
            <w:r w:rsidRPr="00943D95">
              <w:rPr>
                <w:sz w:val="16"/>
                <w:szCs w:val="16"/>
              </w:rPr>
              <w:t xml:space="preserve"> образовательно</w:t>
            </w:r>
            <w:r>
              <w:rPr>
                <w:sz w:val="16"/>
                <w:szCs w:val="16"/>
              </w:rPr>
              <w:t>е</w:t>
            </w:r>
            <w:r w:rsidRPr="00943D95">
              <w:rPr>
                <w:sz w:val="16"/>
                <w:szCs w:val="16"/>
              </w:rPr>
              <w:t xml:space="preserve"> учреждени</w:t>
            </w:r>
            <w:r>
              <w:rPr>
                <w:sz w:val="16"/>
                <w:szCs w:val="16"/>
              </w:rPr>
              <w:t>е</w:t>
            </w:r>
            <w:r w:rsidRPr="00943D95">
              <w:rPr>
                <w:sz w:val="16"/>
                <w:szCs w:val="16"/>
              </w:rPr>
              <w:t xml:space="preserve"> высшего образования «Национальный исследователь</w:t>
            </w:r>
            <w:r>
              <w:rPr>
                <w:sz w:val="16"/>
                <w:szCs w:val="16"/>
              </w:rPr>
              <w:t>-</w:t>
            </w:r>
            <w:r w:rsidRPr="00943D95">
              <w:rPr>
                <w:sz w:val="16"/>
                <w:szCs w:val="16"/>
              </w:rPr>
              <w:t>ский Томский государственный университет»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31 233,80 руб.;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65 100 руб.;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29 331,60 руб.;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12 000 руб.;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УПФР в г. Лесосибирске Красноярского края, 83 760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Катушенко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Михаил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Николаевич</w:t>
            </w:r>
          </w:p>
        </w:tc>
        <w:tc>
          <w:tcPr>
            <w:tcW w:w="1345" w:type="dxa"/>
          </w:tcPr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ФГАОУ ВО «Сибирский федеральный университет», 34 254,61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340B2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автотранспорт</w:t>
            </w:r>
            <w:r>
              <w:rPr>
                <w:sz w:val="16"/>
                <w:szCs w:val="16"/>
                <w:lang w:val="en-US"/>
              </w:rPr>
              <w:t>MAZDA</w:t>
            </w:r>
            <w:r w:rsidRPr="000C661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PREMACY</w:t>
            </w:r>
            <w:r>
              <w:rPr>
                <w:sz w:val="16"/>
                <w:szCs w:val="16"/>
              </w:rPr>
              <w:t>, 20</w:t>
            </w:r>
            <w:r w:rsidRPr="00624629">
              <w:rPr>
                <w:sz w:val="16"/>
                <w:szCs w:val="16"/>
              </w:rPr>
              <w:t>0</w:t>
            </w:r>
            <w:r w:rsidRPr="000C661A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C25BD" w:rsidRPr="006834CE" w:rsidRDefault="002C25BD" w:rsidP="00933BF7">
            <w:pPr>
              <w:adjustRightInd w:val="0"/>
              <w:ind w:firstLine="6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Жданов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Вячеслав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Евгеньевич</w:t>
            </w:r>
          </w:p>
        </w:tc>
        <w:tc>
          <w:tcPr>
            <w:tcW w:w="1345" w:type="dxa"/>
          </w:tcPr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АО АИКБ «Енисейский объединенный банк», 752 862,23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89437B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89437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RAV</w:t>
            </w:r>
            <w:r w:rsidRPr="0089437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, 2015</w:t>
            </w:r>
          </w:p>
        </w:tc>
        <w:tc>
          <w:tcPr>
            <w:tcW w:w="1418" w:type="dxa"/>
          </w:tcPr>
          <w:p w:rsidR="002C25BD" w:rsidRPr="005B28D0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Голосов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Вадим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Викторович</w:t>
            </w:r>
          </w:p>
        </w:tc>
        <w:tc>
          <w:tcPr>
            <w:tcW w:w="134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ПАО «МРСК Сибири»,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515 135,76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- 40,9 кв.м (общая долевая собственность, доля 1/2)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A422F9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NISSAN</w:t>
            </w:r>
            <w:r w:rsidRPr="005F797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PRESEL</w:t>
            </w:r>
            <w:r>
              <w:rPr>
                <w:sz w:val="16"/>
                <w:szCs w:val="16"/>
              </w:rPr>
              <w:t>, 1</w:t>
            </w:r>
            <w:r w:rsidRPr="005F797E">
              <w:rPr>
                <w:sz w:val="16"/>
                <w:szCs w:val="16"/>
              </w:rPr>
              <w:t>998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Смирнов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Вадим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Анатольевич</w:t>
            </w:r>
          </w:p>
        </w:tc>
        <w:tc>
          <w:tcPr>
            <w:tcW w:w="134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«МСЧ-9 АО «КраМЗ», 1 338 998,19 руб.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УПФР в Железнодорожном районе города Красноярска, 161 545,97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- 962 кв.м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- 719,4 кв.м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933BF7">
            <w:pPr>
              <w:tabs>
                <w:tab w:val="left" w:pos="176"/>
                <w:tab w:val="left" w:pos="318"/>
              </w:tabs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- 46 кв.м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- 52,3 кв.м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64,8 кв.м (общая долевая собственность, доля 1/2)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 - 42,4 кв.м</w:t>
            </w:r>
          </w:p>
        </w:tc>
        <w:tc>
          <w:tcPr>
            <w:tcW w:w="127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Грузовой автотранспорт </w:t>
            </w:r>
            <w:r>
              <w:rPr>
                <w:sz w:val="16"/>
                <w:szCs w:val="16"/>
                <w:lang w:val="en-US"/>
              </w:rPr>
              <w:t>MITSUBISHI</w:t>
            </w:r>
            <w:r w:rsidRPr="000C6F2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</w:t>
            </w:r>
            <w:r>
              <w:rPr>
                <w:sz w:val="16"/>
                <w:szCs w:val="16"/>
              </w:rPr>
              <w:t>200 2,5,</w:t>
            </w:r>
          </w:p>
          <w:p w:rsidR="002C25BD" w:rsidRPr="000C6F2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2012 </w:t>
            </w:r>
          </w:p>
        </w:tc>
        <w:tc>
          <w:tcPr>
            <w:tcW w:w="1418" w:type="dxa"/>
          </w:tcPr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Буренко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Кирилл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Андреевич</w:t>
            </w:r>
          </w:p>
        </w:tc>
        <w:tc>
          <w:tcPr>
            <w:tcW w:w="134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 Онлайн ПАО «Ханты-Мансийский банк Открытие», 405 325,42 руб.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Красноярский филиал ПАО «МДМ Банк», 317,57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- 49,8 кв.м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BF60B7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авто-транспорт НИССАН </w:t>
            </w:r>
            <w:r>
              <w:rPr>
                <w:sz w:val="16"/>
                <w:szCs w:val="16"/>
                <w:lang w:val="en-US"/>
              </w:rPr>
              <w:t>PRIMERA</w:t>
            </w:r>
            <w:r>
              <w:rPr>
                <w:sz w:val="16"/>
                <w:szCs w:val="16"/>
              </w:rPr>
              <w:t xml:space="preserve">, 1998 </w:t>
            </w:r>
          </w:p>
        </w:tc>
        <w:tc>
          <w:tcPr>
            <w:tcW w:w="1418" w:type="dxa"/>
          </w:tcPr>
          <w:p w:rsidR="002C25BD" w:rsidRPr="00E12326" w:rsidRDefault="002C25BD" w:rsidP="00933BF7">
            <w:pPr>
              <w:adjustRightInd w:val="0"/>
              <w:ind w:hanging="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Ласкаржевский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Дмитрий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Валерьевич</w:t>
            </w:r>
          </w:p>
        </w:tc>
        <w:tc>
          <w:tcPr>
            <w:tcW w:w="134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«Домина-тор»,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96 000,00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 -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38,8 кв.м</w:t>
            </w:r>
          </w:p>
        </w:tc>
        <w:tc>
          <w:tcPr>
            <w:tcW w:w="127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авто-транспорт</w:t>
            </w:r>
            <w:r w:rsidRPr="00DF6A3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OPELASTRA</w:t>
            </w:r>
          </w:p>
          <w:p w:rsidR="002C25BD" w:rsidRPr="0027721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 w:rsidRPr="0027721D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en-US"/>
              </w:rPr>
              <w:t>A</w:t>
            </w:r>
            <w:r w:rsidRPr="0027721D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H</w:t>
            </w:r>
            <w:r w:rsidRPr="0027721D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>, 2011 года выпуска (общая совместная собственность)</w:t>
            </w:r>
          </w:p>
        </w:tc>
        <w:tc>
          <w:tcPr>
            <w:tcW w:w="1418" w:type="dxa"/>
          </w:tcPr>
          <w:p w:rsidR="002C25BD" w:rsidRPr="006834CE" w:rsidRDefault="002C25BD" w:rsidP="00933BF7">
            <w:pPr>
              <w:adjustRightInd w:val="0"/>
              <w:ind w:hanging="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A137A2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 w:rsidRPr="00A137A2">
              <w:rPr>
                <w:sz w:val="16"/>
                <w:szCs w:val="16"/>
              </w:rPr>
              <w:t>Общество</w:t>
            </w:r>
          </w:p>
          <w:p w:rsidR="002C25BD" w:rsidRPr="00A137A2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 w:rsidRPr="00A137A2">
              <w:rPr>
                <w:sz w:val="16"/>
                <w:szCs w:val="16"/>
              </w:rPr>
              <w:t>с ограниченной ответствен</w:t>
            </w:r>
            <w:r>
              <w:rPr>
                <w:sz w:val="16"/>
                <w:szCs w:val="16"/>
              </w:rPr>
              <w:t>-</w:t>
            </w:r>
            <w:r w:rsidRPr="00A137A2">
              <w:rPr>
                <w:sz w:val="16"/>
                <w:szCs w:val="16"/>
              </w:rPr>
              <w:t>ностью «Доминатор»,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 w:rsidRPr="00A137A2">
              <w:rPr>
                <w:sz w:val="16"/>
                <w:szCs w:val="16"/>
              </w:rPr>
              <w:t>50 %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Сендерский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Семен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Борисович</w:t>
            </w:r>
          </w:p>
        </w:tc>
        <w:tc>
          <w:tcPr>
            <w:tcW w:w="134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«Частный Промышленный Капитал»,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68 965,50 руб.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 w:rsidRPr="005A6237">
              <w:rPr>
                <w:sz w:val="16"/>
                <w:szCs w:val="16"/>
              </w:rPr>
              <w:t>Министерство экономического развития, инвестиционной политики и внешних связей Красноярского края, 191 150,70 руб.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Дюбанов Д.А., 150 000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- 69,1 кв.м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F93F41" w:rsidRDefault="002C25BD" w:rsidP="00933BF7">
            <w:pPr>
              <w:adjustRightInd w:val="0"/>
              <w:jc w:val="both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Петров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Андреевич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1) ООО «ЧПК», 68 965,50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933BF7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Мусияченко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Роман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Алексеевич</w:t>
            </w:r>
          </w:p>
        </w:tc>
        <w:tc>
          <w:tcPr>
            <w:tcW w:w="134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- 59,9 кв.м (общая долевая собственность, доля 1/4)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363C6A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 «Байкал Премиум», 35 %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933BF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13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Дроздов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Иван</w:t>
            </w: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Игоревич</w:t>
            </w:r>
          </w:p>
        </w:tc>
        <w:tc>
          <w:tcPr>
            <w:tcW w:w="1345" w:type="dxa"/>
          </w:tcPr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 Банка ГПБ (АО) в городе Красноярске, 393 349,60</w:t>
            </w:r>
          </w:p>
          <w:p w:rsidR="002C25BD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Дроздов И.И., 34 200 руб.</w:t>
            </w:r>
          </w:p>
        </w:tc>
        <w:tc>
          <w:tcPr>
            <w:tcW w:w="1560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933BF7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- 81,3 кв.м (общая долевая собственность, доля 1/10)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F93F41" w:rsidRDefault="002C25BD" w:rsidP="00933BF7">
            <w:pPr>
              <w:adjustRightInd w:val="0"/>
              <w:jc w:val="both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8 банковских счетов</w:t>
            </w:r>
          </w:p>
        </w:tc>
        <w:tc>
          <w:tcPr>
            <w:tcW w:w="1417" w:type="dxa"/>
          </w:tcPr>
          <w:p w:rsidR="002C25BD" w:rsidRDefault="002C25BD" w:rsidP="00933BF7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«УК «БАЗИСЪ», </w:t>
            </w:r>
          </w:p>
          <w:p w:rsidR="002C25BD" w:rsidRPr="00AF2B14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Кулеш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Алексей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Викторович</w:t>
            </w:r>
          </w:p>
        </w:tc>
        <w:tc>
          <w:tcPr>
            <w:tcW w:w="1345" w:type="dxa"/>
          </w:tcPr>
          <w:p w:rsidR="002C25BD" w:rsidRPr="002E2DF3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2E2DF3">
              <w:rPr>
                <w:sz w:val="16"/>
                <w:szCs w:val="16"/>
              </w:rPr>
              <w:t>арбитражн</w:t>
            </w:r>
            <w:r>
              <w:rPr>
                <w:sz w:val="16"/>
                <w:szCs w:val="16"/>
              </w:rPr>
              <w:t>ый</w:t>
            </w:r>
            <w:r w:rsidRPr="002E2DF3">
              <w:rPr>
                <w:sz w:val="16"/>
                <w:szCs w:val="16"/>
              </w:rPr>
              <w:t xml:space="preserve"> управляющ</w:t>
            </w:r>
            <w:r>
              <w:rPr>
                <w:sz w:val="16"/>
                <w:szCs w:val="16"/>
              </w:rPr>
              <w:t>ий: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дочернее хозяйственное ООО «Автотехснаб», 1 120 396,76 руб.;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«КПФ «ВИНГА», 277 853,04 руб.;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«КЕДР», 60 000 руб.;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«Гейзер-Сибирь», 164 810,00 руб.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Кулеш А.В., 214 000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- 915 кв.м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- 1 002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-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кв.м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DF6CAB">
            <w:pPr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65,4 кв.м (общая совместная собственность)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Надувная моторно-гребная лодка </w:t>
            </w:r>
            <w:r>
              <w:rPr>
                <w:sz w:val="16"/>
                <w:szCs w:val="16"/>
                <w:lang w:val="en-US"/>
              </w:rPr>
              <w:t>HDX</w:t>
            </w:r>
            <w:r w:rsidRPr="00501D49">
              <w:rPr>
                <w:sz w:val="16"/>
                <w:szCs w:val="16"/>
              </w:rPr>
              <w:t xml:space="preserve"> 390 </w:t>
            </w:r>
            <w:r>
              <w:rPr>
                <w:sz w:val="16"/>
                <w:szCs w:val="16"/>
                <w:lang w:val="en-US"/>
              </w:rPr>
              <w:t>AL</w:t>
            </w:r>
            <w:r>
              <w:rPr>
                <w:sz w:val="16"/>
                <w:szCs w:val="16"/>
              </w:rPr>
              <w:t xml:space="preserve">, 2014; 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NISSAN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PATHFINDER</w:t>
            </w:r>
            <w:r>
              <w:rPr>
                <w:sz w:val="16"/>
                <w:szCs w:val="16"/>
              </w:rPr>
              <w:t>,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2011; 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прицеп ММЗ-81021, 1991; 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2E2DF3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прицеп </w:t>
            </w:r>
          </w:p>
          <w:p w:rsidR="002C25BD" w:rsidRPr="002E2DF3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АЛК 7143, 2015; </w:t>
            </w:r>
          </w:p>
          <w:p w:rsidR="002C25BD" w:rsidRPr="002E2DF3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AF1D6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2E2DF3">
              <w:rPr>
                <w:sz w:val="16"/>
                <w:szCs w:val="16"/>
              </w:rPr>
              <w:t xml:space="preserve">негоход </w:t>
            </w:r>
            <w:r w:rsidRPr="002E2DF3">
              <w:rPr>
                <w:sz w:val="16"/>
                <w:szCs w:val="16"/>
                <w:lang w:val="en-US"/>
              </w:rPr>
              <w:t>YAMAHA</w:t>
            </w:r>
            <w:r w:rsidRPr="002E2DF3">
              <w:rPr>
                <w:sz w:val="16"/>
                <w:szCs w:val="16"/>
              </w:rPr>
              <w:t xml:space="preserve"> </w:t>
            </w:r>
            <w:r w:rsidRPr="002E2DF3">
              <w:rPr>
                <w:sz w:val="16"/>
                <w:szCs w:val="16"/>
                <w:lang w:val="en-US"/>
              </w:rPr>
              <w:t>VK</w:t>
            </w:r>
            <w:r w:rsidRPr="002E2DF3">
              <w:rPr>
                <w:sz w:val="16"/>
                <w:szCs w:val="16"/>
              </w:rPr>
              <w:t>540</w:t>
            </w:r>
            <w:r w:rsidRPr="002E2DF3">
              <w:rPr>
                <w:sz w:val="16"/>
                <w:szCs w:val="16"/>
                <w:lang w:val="en-US"/>
              </w:rPr>
              <w:t>E</w:t>
            </w:r>
            <w:r w:rsidRPr="002E2DF3">
              <w:rPr>
                <w:sz w:val="16"/>
                <w:szCs w:val="16"/>
              </w:rPr>
              <w:t xml:space="preserve">, 2011 </w:t>
            </w:r>
          </w:p>
        </w:tc>
        <w:tc>
          <w:tcPr>
            <w:tcW w:w="1418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банковских счетов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Бондаренко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Егор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Сергеевич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ГОУ ДПО «Информационно-аналитический центр»,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786 375,00 руб.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МООС «Союз работников налоговых органов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Красноярска», 71 975,00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35,2 кв.м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1B7102">
            <w:pPr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78,5 кв.м (общая совместная собственность)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автотранспорт</w:t>
            </w:r>
            <w:r w:rsidRPr="001715A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OPEL</w:t>
            </w:r>
            <w:r w:rsidRPr="001715A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CORSA</w:t>
            </w:r>
            <w:r>
              <w:rPr>
                <w:sz w:val="16"/>
                <w:szCs w:val="16"/>
              </w:rPr>
              <w:t>,</w:t>
            </w:r>
          </w:p>
          <w:p w:rsidR="002C25BD" w:rsidRPr="00AF1D6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Pr="007A23FE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RPr="00C43A06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135" w:type="dxa"/>
          </w:tcPr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Плютов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Максим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Викторович</w:t>
            </w:r>
          </w:p>
        </w:tc>
        <w:tc>
          <w:tcPr>
            <w:tcW w:w="1345" w:type="dxa"/>
          </w:tcPr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ООО «Автотехцентр «Южный»,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45 600,00 руб.</w:t>
            </w:r>
          </w:p>
        </w:tc>
        <w:tc>
          <w:tcPr>
            <w:tcW w:w="1560" w:type="dxa"/>
          </w:tcPr>
          <w:p w:rsidR="002C25BD" w:rsidRPr="00C43A06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C43A06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30,8 кв.м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  <w:r w:rsidRPr="00C43A06">
              <w:rPr>
                <w:sz w:val="16"/>
                <w:szCs w:val="16"/>
              </w:rPr>
              <w:t xml:space="preserve"> 49,9 кв.м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66,1 кв.м</w:t>
            </w:r>
          </w:p>
        </w:tc>
        <w:tc>
          <w:tcPr>
            <w:tcW w:w="1134" w:type="dxa"/>
          </w:tcPr>
          <w:p w:rsidR="002C25BD" w:rsidRPr="00C43A06" w:rsidRDefault="002C25BD" w:rsidP="001B7102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садовый дом - </w:t>
            </w:r>
            <w:r w:rsidRPr="00C43A06">
              <w:rPr>
                <w:sz w:val="16"/>
                <w:szCs w:val="16"/>
              </w:rPr>
              <w:t>12,3 кв.м</w:t>
            </w:r>
          </w:p>
        </w:tc>
        <w:tc>
          <w:tcPr>
            <w:tcW w:w="851" w:type="dxa"/>
          </w:tcPr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 -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18,4 кв.м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 -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41,5 кв.м</w:t>
            </w:r>
          </w:p>
        </w:tc>
        <w:tc>
          <w:tcPr>
            <w:tcW w:w="1134" w:type="dxa"/>
          </w:tcPr>
          <w:p w:rsidR="002C25BD" w:rsidRPr="00C43A06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 xml:space="preserve">Легковой автотранспорт </w:t>
            </w:r>
            <w:r w:rsidRPr="00C43A06">
              <w:rPr>
                <w:sz w:val="16"/>
                <w:szCs w:val="16"/>
                <w:lang w:val="en-US"/>
              </w:rPr>
              <w:t>AUDI</w:t>
            </w:r>
            <w:r w:rsidRPr="00C43A06">
              <w:rPr>
                <w:sz w:val="16"/>
                <w:szCs w:val="16"/>
              </w:rPr>
              <w:t xml:space="preserve"> </w:t>
            </w:r>
            <w:r w:rsidRPr="00C43A06">
              <w:rPr>
                <w:sz w:val="16"/>
                <w:szCs w:val="16"/>
                <w:lang w:val="en-US"/>
              </w:rPr>
              <w:t>Q</w:t>
            </w:r>
            <w:r w:rsidRPr="00C43A06">
              <w:rPr>
                <w:sz w:val="16"/>
                <w:szCs w:val="16"/>
              </w:rPr>
              <w:t>7,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2012 года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 xml:space="preserve">Легковой автотранспорт </w:t>
            </w:r>
            <w:r w:rsidRPr="00C43A06">
              <w:rPr>
                <w:sz w:val="16"/>
                <w:szCs w:val="16"/>
                <w:lang w:val="en-US"/>
              </w:rPr>
              <w:t>LEXUS</w:t>
            </w:r>
            <w:r w:rsidRPr="00C43A06">
              <w:rPr>
                <w:sz w:val="16"/>
                <w:szCs w:val="16"/>
              </w:rPr>
              <w:t xml:space="preserve"> </w:t>
            </w:r>
            <w:r w:rsidRPr="00C43A06">
              <w:rPr>
                <w:sz w:val="16"/>
                <w:szCs w:val="16"/>
                <w:lang w:val="en-US"/>
              </w:rPr>
              <w:t>ES</w:t>
            </w:r>
            <w:r w:rsidRPr="00C43A06">
              <w:rPr>
                <w:sz w:val="16"/>
                <w:szCs w:val="16"/>
              </w:rPr>
              <w:t>250,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2012</w:t>
            </w:r>
            <w:r>
              <w:rPr>
                <w:sz w:val="16"/>
                <w:szCs w:val="16"/>
              </w:rPr>
              <w:t>;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C43A06">
              <w:rPr>
                <w:sz w:val="16"/>
                <w:szCs w:val="16"/>
              </w:rPr>
              <w:t xml:space="preserve">рузовой фургон </w:t>
            </w:r>
            <w:r w:rsidRPr="00C43A06">
              <w:rPr>
                <w:sz w:val="16"/>
                <w:szCs w:val="16"/>
                <w:lang w:val="en-US"/>
              </w:rPr>
              <w:t>HINO</w:t>
            </w:r>
            <w:r w:rsidRPr="00C43A06">
              <w:rPr>
                <w:sz w:val="16"/>
                <w:szCs w:val="16"/>
              </w:rPr>
              <w:t>, 1992</w:t>
            </w:r>
            <w:r>
              <w:rPr>
                <w:sz w:val="16"/>
                <w:szCs w:val="16"/>
              </w:rPr>
              <w:t>;</w:t>
            </w:r>
            <w:r w:rsidRPr="00C43A06">
              <w:rPr>
                <w:sz w:val="16"/>
                <w:szCs w:val="16"/>
              </w:rPr>
              <w:t xml:space="preserve"> 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C43A06">
              <w:rPr>
                <w:sz w:val="16"/>
                <w:szCs w:val="16"/>
              </w:rPr>
              <w:t>рицеп</w:t>
            </w:r>
            <w:r>
              <w:rPr>
                <w:sz w:val="16"/>
                <w:szCs w:val="16"/>
              </w:rPr>
              <w:t xml:space="preserve"> МЗСА 817717, 2014 г</w:t>
            </w:r>
          </w:p>
        </w:tc>
        <w:tc>
          <w:tcPr>
            <w:tcW w:w="1418" w:type="dxa"/>
          </w:tcPr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17" w:type="dxa"/>
          </w:tcPr>
          <w:p w:rsidR="002C25BD" w:rsidRPr="00C43A06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</w:t>
            </w:r>
            <w:r w:rsidRPr="00C43A06">
              <w:rPr>
                <w:sz w:val="16"/>
                <w:szCs w:val="16"/>
              </w:rPr>
              <w:t xml:space="preserve"> «Авто-техцентр «Южный»,</w:t>
            </w:r>
          </w:p>
          <w:p w:rsidR="002C25BD" w:rsidRPr="00C43A0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C43A06">
              <w:rPr>
                <w:sz w:val="16"/>
                <w:szCs w:val="16"/>
              </w:rPr>
              <w:t>100 %</w:t>
            </w:r>
          </w:p>
        </w:tc>
      </w:tr>
      <w:tr w:rsidR="002C25BD" w:rsidRPr="003E423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135" w:type="dxa"/>
          </w:tcPr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Левый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Александр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Александрович</w:t>
            </w:r>
          </w:p>
        </w:tc>
        <w:tc>
          <w:tcPr>
            <w:tcW w:w="1345" w:type="dxa"/>
          </w:tcPr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За</w:t>
            </w:r>
            <w:r>
              <w:rPr>
                <w:spacing w:val="-10"/>
                <w:sz w:val="16"/>
                <w:szCs w:val="16"/>
              </w:rPr>
              <w:t>конодательное Собрание Краснояр</w:t>
            </w:r>
            <w:r w:rsidRPr="003E423D">
              <w:rPr>
                <w:spacing w:val="-10"/>
                <w:sz w:val="16"/>
                <w:szCs w:val="16"/>
              </w:rPr>
              <w:t>ского края,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78 552,63 руб.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 xml:space="preserve">Филатов </w:t>
            </w:r>
            <w:r>
              <w:rPr>
                <w:spacing w:val="-10"/>
                <w:sz w:val="16"/>
                <w:szCs w:val="16"/>
              </w:rPr>
              <w:t>А.Н.</w:t>
            </w:r>
            <w:r w:rsidRPr="003E423D">
              <w:rPr>
                <w:spacing w:val="-10"/>
                <w:sz w:val="16"/>
                <w:szCs w:val="16"/>
              </w:rPr>
              <w:t>, 150 000 руб.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 xml:space="preserve">Сосновский </w:t>
            </w:r>
            <w:r>
              <w:rPr>
                <w:spacing w:val="-10"/>
                <w:sz w:val="16"/>
                <w:szCs w:val="16"/>
              </w:rPr>
              <w:t>А.В.</w:t>
            </w:r>
            <w:r w:rsidRPr="003E423D">
              <w:rPr>
                <w:spacing w:val="-10"/>
                <w:sz w:val="16"/>
                <w:szCs w:val="16"/>
              </w:rPr>
              <w:t>, 38 000 руб.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 xml:space="preserve">Андреев </w:t>
            </w:r>
            <w:r>
              <w:rPr>
                <w:spacing w:val="-10"/>
                <w:sz w:val="16"/>
                <w:szCs w:val="16"/>
              </w:rPr>
              <w:t>С.А.</w:t>
            </w:r>
            <w:r w:rsidRPr="003E423D">
              <w:rPr>
                <w:spacing w:val="-10"/>
                <w:sz w:val="16"/>
                <w:szCs w:val="16"/>
              </w:rPr>
              <w:t>, 75 000 руб.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 xml:space="preserve">Демина </w:t>
            </w:r>
            <w:r>
              <w:rPr>
                <w:spacing w:val="-10"/>
                <w:sz w:val="16"/>
                <w:szCs w:val="16"/>
              </w:rPr>
              <w:t>Л.А.</w:t>
            </w:r>
            <w:r w:rsidRPr="003E423D">
              <w:rPr>
                <w:spacing w:val="-10"/>
                <w:sz w:val="16"/>
                <w:szCs w:val="16"/>
              </w:rPr>
              <w:t>,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500 000 руб.</w:t>
            </w:r>
          </w:p>
        </w:tc>
        <w:tc>
          <w:tcPr>
            <w:tcW w:w="1560" w:type="dxa"/>
          </w:tcPr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1 012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1 012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768 кв.м</w:t>
            </w:r>
            <w:r>
              <w:rPr>
                <w:spacing w:val="-10"/>
                <w:sz w:val="16"/>
                <w:szCs w:val="16"/>
              </w:rPr>
              <w:t xml:space="preserve">. </w:t>
            </w:r>
            <w:r w:rsidRPr="003E423D">
              <w:rPr>
                <w:spacing w:val="-10"/>
                <w:sz w:val="16"/>
                <w:szCs w:val="16"/>
              </w:rPr>
              <w:t>(</w:t>
            </w:r>
            <w:r>
              <w:rPr>
                <w:spacing w:val="-10"/>
                <w:sz w:val="16"/>
                <w:szCs w:val="16"/>
              </w:rPr>
              <w:t xml:space="preserve">общая </w:t>
            </w:r>
            <w:r w:rsidRPr="003E423D">
              <w:rPr>
                <w:spacing w:val="-10"/>
                <w:sz w:val="16"/>
                <w:szCs w:val="16"/>
              </w:rPr>
              <w:t>долевая собственность</w:t>
            </w:r>
            <w:r>
              <w:rPr>
                <w:spacing w:val="-10"/>
                <w:sz w:val="16"/>
                <w:szCs w:val="16"/>
              </w:rPr>
              <w:t>, доля</w:t>
            </w:r>
            <w:r w:rsidRPr="003E423D">
              <w:rPr>
                <w:spacing w:val="-10"/>
                <w:sz w:val="16"/>
                <w:szCs w:val="16"/>
              </w:rPr>
              <w:t xml:space="preserve"> 1/2)</w:t>
            </w:r>
            <w:r>
              <w:rPr>
                <w:spacing w:val="-10"/>
                <w:sz w:val="16"/>
                <w:szCs w:val="16"/>
              </w:rPr>
              <w:t>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829,2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земельный участок -</w:t>
            </w:r>
            <w:r w:rsidRPr="003E423D">
              <w:rPr>
                <w:spacing w:val="-10"/>
                <w:sz w:val="16"/>
                <w:szCs w:val="16"/>
              </w:rPr>
              <w:t xml:space="preserve"> 740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1 800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1 050,2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840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 xml:space="preserve"> 2 500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 </w:t>
            </w:r>
            <w:r>
              <w:rPr>
                <w:spacing w:val="-10"/>
                <w:sz w:val="16"/>
                <w:szCs w:val="16"/>
              </w:rPr>
              <w:t>земельный участок - 1</w:t>
            </w:r>
            <w:r w:rsidRPr="003E423D">
              <w:rPr>
                <w:spacing w:val="-10"/>
                <w:sz w:val="16"/>
                <w:szCs w:val="16"/>
              </w:rPr>
              <w:t>792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2 000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969,8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1 000 кв.м</w:t>
            </w:r>
            <w:r>
              <w:rPr>
                <w:spacing w:val="-10"/>
                <w:sz w:val="16"/>
                <w:szCs w:val="16"/>
              </w:rPr>
              <w:t>.;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земельный участок - </w:t>
            </w:r>
            <w:r w:rsidRPr="003E423D">
              <w:rPr>
                <w:spacing w:val="-10"/>
                <w:sz w:val="16"/>
                <w:szCs w:val="16"/>
              </w:rPr>
              <w:t>765 кв.м</w:t>
            </w:r>
            <w:r>
              <w:rPr>
                <w:spacing w:val="-10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2C25BD" w:rsidRPr="003E423D" w:rsidRDefault="002C25BD" w:rsidP="00DF6CAB">
            <w:pPr>
              <w:adjustRightInd w:val="0"/>
              <w:ind w:left="-62" w:firstLine="62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жилой дом -</w:t>
            </w:r>
          </w:p>
          <w:p w:rsidR="002C25BD" w:rsidRDefault="002C25BD" w:rsidP="00094E69">
            <w:pPr>
              <w:adjustRightInd w:val="0"/>
              <w:ind w:left="-62" w:firstLine="62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45,5 кв.м</w:t>
            </w:r>
          </w:p>
          <w:p w:rsidR="002C25BD" w:rsidRDefault="002C25BD" w:rsidP="00094E69">
            <w:pPr>
              <w:adjustRightInd w:val="0"/>
              <w:ind w:left="-62" w:firstLine="62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094E69">
            <w:pPr>
              <w:adjustRightInd w:val="0"/>
              <w:ind w:left="-62" w:firstLine="62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жилой дом -</w:t>
            </w:r>
          </w:p>
          <w:p w:rsidR="002C25BD" w:rsidRPr="003E423D" w:rsidRDefault="002C25BD" w:rsidP="00DF6CAB">
            <w:pPr>
              <w:adjustRightInd w:val="0"/>
              <w:ind w:left="-62" w:firstLine="62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26,9 кв.м</w:t>
            </w:r>
          </w:p>
          <w:p w:rsidR="002C25BD" w:rsidRPr="003E423D" w:rsidRDefault="002C25BD" w:rsidP="00DF6CAB">
            <w:pPr>
              <w:adjustRightInd w:val="0"/>
              <w:ind w:left="-62" w:firstLine="62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094E69">
            <w:pPr>
              <w:adjustRightInd w:val="0"/>
              <w:ind w:left="-62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жилой дом -</w:t>
            </w:r>
            <w:r w:rsidRPr="003E423D">
              <w:rPr>
                <w:spacing w:val="-10"/>
                <w:sz w:val="16"/>
                <w:szCs w:val="16"/>
              </w:rPr>
              <w:t>89,5 кв.м. (</w:t>
            </w:r>
            <w:r>
              <w:rPr>
                <w:spacing w:val="-10"/>
                <w:sz w:val="16"/>
                <w:szCs w:val="16"/>
              </w:rPr>
              <w:t xml:space="preserve">общая </w:t>
            </w:r>
            <w:r w:rsidRPr="003E423D">
              <w:rPr>
                <w:spacing w:val="-10"/>
                <w:sz w:val="16"/>
                <w:szCs w:val="16"/>
              </w:rPr>
              <w:t>долевая собственность</w:t>
            </w:r>
            <w:r>
              <w:rPr>
                <w:spacing w:val="-10"/>
                <w:sz w:val="16"/>
                <w:szCs w:val="16"/>
              </w:rPr>
              <w:t>, доля</w:t>
            </w:r>
            <w:r w:rsidRPr="003E423D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pacing w:val="-10"/>
                <w:sz w:val="16"/>
                <w:szCs w:val="16"/>
              </w:rPr>
              <w:t xml:space="preserve"> </w:t>
            </w:r>
            <w:r w:rsidRPr="003E423D">
              <w:rPr>
                <w:spacing w:val="-10"/>
                <w:sz w:val="16"/>
                <w:szCs w:val="16"/>
              </w:rPr>
              <w:t>6/17)</w:t>
            </w:r>
          </w:p>
        </w:tc>
        <w:tc>
          <w:tcPr>
            <w:tcW w:w="1276" w:type="dxa"/>
          </w:tcPr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квартира -</w:t>
            </w:r>
            <w:r w:rsidRPr="003E423D">
              <w:rPr>
                <w:spacing w:val="-10"/>
                <w:sz w:val="16"/>
                <w:szCs w:val="16"/>
              </w:rPr>
              <w:t xml:space="preserve"> 71,3 кв.м.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квартира - </w:t>
            </w:r>
            <w:r w:rsidRPr="003E423D">
              <w:rPr>
                <w:spacing w:val="-10"/>
                <w:sz w:val="16"/>
                <w:szCs w:val="16"/>
              </w:rPr>
              <w:t>80 кв.м.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(</w:t>
            </w:r>
            <w:r>
              <w:rPr>
                <w:spacing w:val="-10"/>
                <w:sz w:val="16"/>
                <w:szCs w:val="16"/>
              </w:rPr>
              <w:t xml:space="preserve">общая </w:t>
            </w:r>
            <w:r w:rsidRPr="003E423D">
              <w:rPr>
                <w:spacing w:val="-10"/>
                <w:sz w:val="16"/>
                <w:szCs w:val="16"/>
              </w:rPr>
              <w:t>долевая собственность</w:t>
            </w:r>
            <w:r>
              <w:rPr>
                <w:spacing w:val="-10"/>
                <w:sz w:val="16"/>
                <w:szCs w:val="16"/>
              </w:rPr>
              <w:t>, доля</w:t>
            </w:r>
            <w:r w:rsidRPr="003E423D">
              <w:rPr>
                <w:spacing w:val="-10"/>
                <w:sz w:val="16"/>
                <w:szCs w:val="16"/>
              </w:rPr>
              <w:t xml:space="preserve"> 1/4)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квартира - 82,2 кв.м (общая совместная собствен</w:t>
            </w:r>
            <w:r w:rsidRPr="003E423D">
              <w:rPr>
                <w:spacing w:val="-10"/>
                <w:sz w:val="16"/>
                <w:szCs w:val="16"/>
              </w:rPr>
              <w:t>ность)</w:t>
            </w:r>
          </w:p>
        </w:tc>
        <w:tc>
          <w:tcPr>
            <w:tcW w:w="1134" w:type="dxa"/>
          </w:tcPr>
          <w:p w:rsidR="002C25BD" w:rsidRPr="003E423D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3E423D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3E423D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 xml:space="preserve">Легковой авто-транспорт </w:t>
            </w:r>
            <w:r w:rsidRPr="003E423D">
              <w:rPr>
                <w:spacing w:val="-10"/>
                <w:sz w:val="16"/>
                <w:szCs w:val="16"/>
                <w:lang w:val="en-US"/>
              </w:rPr>
              <w:t>LEXUS</w:t>
            </w:r>
            <w:r w:rsidRPr="003E423D">
              <w:rPr>
                <w:spacing w:val="-10"/>
                <w:sz w:val="16"/>
                <w:szCs w:val="16"/>
              </w:rPr>
              <w:t xml:space="preserve"> </w:t>
            </w:r>
            <w:r w:rsidRPr="003E423D">
              <w:rPr>
                <w:spacing w:val="-10"/>
                <w:sz w:val="16"/>
                <w:szCs w:val="16"/>
                <w:lang w:val="en-US"/>
              </w:rPr>
              <w:t>LX</w:t>
            </w:r>
            <w:r w:rsidRPr="003E423D">
              <w:rPr>
                <w:spacing w:val="-10"/>
                <w:sz w:val="16"/>
                <w:szCs w:val="16"/>
              </w:rPr>
              <w:t xml:space="preserve"> 570,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423D">
              <w:rPr>
                <w:spacing w:val="-10"/>
                <w:sz w:val="16"/>
                <w:szCs w:val="16"/>
              </w:rPr>
              <w:t>2012</w:t>
            </w:r>
            <w:r>
              <w:rPr>
                <w:spacing w:val="-10"/>
                <w:sz w:val="16"/>
                <w:szCs w:val="16"/>
              </w:rPr>
              <w:t>;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л</w:t>
            </w:r>
            <w:r w:rsidRPr="003E423D">
              <w:rPr>
                <w:spacing w:val="-10"/>
                <w:sz w:val="16"/>
                <w:szCs w:val="16"/>
              </w:rPr>
              <w:t>егковой авто-транспорт ЗАЗ 969, 1982 года</w:t>
            </w:r>
            <w:r>
              <w:rPr>
                <w:spacing w:val="-10"/>
                <w:sz w:val="16"/>
                <w:szCs w:val="16"/>
              </w:rPr>
              <w:t>;</w:t>
            </w:r>
            <w:r w:rsidRPr="003E423D">
              <w:rPr>
                <w:spacing w:val="-10"/>
                <w:sz w:val="16"/>
                <w:szCs w:val="16"/>
              </w:rPr>
              <w:t xml:space="preserve"> 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п</w:t>
            </w:r>
            <w:r w:rsidRPr="003E423D">
              <w:rPr>
                <w:spacing w:val="-10"/>
                <w:sz w:val="16"/>
                <w:szCs w:val="16"/>
              </w:rPr>
              <w:t xml:space="preserve">рицеп </w:t>
            </w:r>
            <w:r>
              <w:rPr>
                <w:spacing w:val="-10"/>
                <w:sz w:val="16"/>
                <w:szCs w:val="16"/>
              </w:rPr>
              <w:t xml:space="preserve">829450 829450, 2011; 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л</w:t>
            </w:r>
            <w:r w:rsidRPr="003E423D">
              <w:rPr>
                <w:spacing w:val="-10"/>
                <w:sz w:val="16"/>
                <w:szCs w:val="16"/>
              </w:rPr>
              <w:t xml:space="preserve">егковой авто-транспорт </w:t>
            </w:r>
            <w:r w:rsidRPr="003E423D">
              <w:rPr>
                <w:spacing w:val="-10"/>
                <w:sz w:val="16"/>
                <w:szCs w:val="16"/>
                <w:lang w:val="en-US"/>
              </w:rPr>
              <w:t>TOYOTA</w:t>
            </w:r>
            <w:r w:rsidRPr="003E423D">
              <w:rPr>
                <w:spacing w:val="-10"/>
                <w:sz w:val="16"/>
                <w:szCs w:val="16"/>
              </w:rPr>
              <w:t xml:space="preserve"> </w:t>
            </w:r>
            <w:r w:rsidRPr="003E423D">
              <w:rPr>
                <w:spacing w:val="-10"/>
                <w:sz w:val="16"/>
                <w:szCs w:val="16"/>
                <w:lang w:val="en-US"/>
              </w:rPr>
              <w:t>CAMRY</w:t>
            </w:r>
            <w:r>
              <w:rPr>
                <w:spacing w:val="-10"/>
                <w:sz w:val="16"/>
                <w:szCs w:val="16"/>
              </w:rPr>
              <w:t xml:space="preserve">, 2013 </w:t>
            </w:r>
            <w:r w:rsidRPr="003E423D">
              <w:rPr>
                <w:spacing w:val="-10"/>
                <w:sz w:val="16"/>
                <w:szCs w:val="16"/>
              </w:rPr>
              <w:t xml:space="preserve"> (</w:t>
            </w:r>
            <w:r>
              <w:rPr>
                <w:spacing w:val="-10"/>
                <w:sz w:val="16"/>
                <w:szCs w:val="16"/>
              </w:rPr>
              <w:t xml:space="preserve">общая </w:t>
            </w:r>
            <w:r w:rsidRPr="003E423D">
              <w:rPr>
                <w:spacing w:val="-10"/>
                <w:sz w:val="16"/>
                <w:szCs w:val="16"/>
              </w:rPr>
              <w:t>совместная собствен-ность)</w:t>
            </w:r>
          </w:p>
        </w:tc>
        <w:tc>
          <w:tcPr>
            <w:tcW w:w="1418" w:type="dxa"/>
          </w:tcPr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12 банковских счетов</w:t>
            </w:r>
          </w:p>
        </w:tc>
        <w:tc>
          <w:tcPr>
            <w:tcW w:w="1417" w:type="dxa"/>
          </w:tcPr>
          <w:p w:rsidR="002C25BD" w:rsidRPr="003E423D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Общество с ограниченной ответственностью</w:t>
            </w:r>
            <w:r w:rsidRPr="003E423D">
              <w:rPr>
                <w:spacing w:val="-10"/>
                <w:sz w:val="16"/>
                <w:szCs w:val="16"/>
              </w:rPr>
              <w:t xml:space="preserve"> «3Д Мануфакту-ринг», 16,22 %</w:t>
            </w:r>
          </w:p>
          <w:p w:rsidR="002C25BD" w:rsidRPr="003E423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423D" w:rsidRDefault="002C25BD" w:rsidP="009C0132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Общество с ограниченной ответственностью</w:t>
            </w:r>
            <w:r w:rsidRPr="003E423D">
              <w:rPr>
                <w:spacing w:val="-10"/>
                <w:sz w:val="16"/>
                <w:szCs w:val="16"/>
              </w:rPr>
              <w:t xml:space="preserve"> Микро-финансовая организация «Займы</w:t>
            </w:r>
            <w:r>
              <w:rPr>
                <w:spacing w:val="-10"/>
                <w:sz w:val="16"/>
                <w:szCs w:val="16"/>
              </w:rPr>
              <w:t xml:space="preserve"> </w:t>
            </w:r>
            <w:r w:rsidRPr="003E423D">
              <w:rPr>
                <w:spacing w:val="-10"/>
                <w:sz w:val="16"/>
                <w:szCs w:val="16"/>
              </w:rPr>
              <w:t>под залог», 50 %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13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656D8A">
              <w:rPr>
                <w:sz w:val="16"/>
                <w:szCs w:val="16"/>
              </w:rPr>
              <w:t>Яковенко Максим Николаевич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Зыковский сельский Совет депутатов Березовского района,</w:t>
            </w:r>
          </w:p>
          <w:p w:rsidR="002C25BD" w:rsidRPr="00F15B84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481 286,52</w:t>
            </w:r>
            <w:r w:rsidRPr="00F171E5"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1560" w:type="dxa"/>
          </w:tcPr>
          <w:p w:rsidR="002C25BD" w:rsidRPr="006834CE" w:rsidRDefault="002C25BD" w:rsidP="009C0132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- 588,0</w:t>
            </w:r>
            <w:r w:rsidRPr="001347B7">
              <w:rPr>
                <w:sz w:val="16"/>
                <w:szCs w:val="16"/>
              </w:rPr>
              <w:t xml:space="preserve">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- 43,20 кв.м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9C0132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45,0 кв.м </w:t>
            </w:r>
            <w:r w:rsidRPr="001347B7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1347B7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 доля</w:t>
            </w:r>
            <w:r w:rsidRPr="001347B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</w:t>
            </w:r>
            <w:r w:rsidRPr="001347B7">
              <w:rPr>
                <w:sz w:val="16"/>
                <w:szCs w:val="16"/>
              </w:rPr>
              <w:t>/3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 -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109,6</w:t>
            </w:r>
            <w:r w:rsidRPr="001347B7">
              <w:rPr>
                <w:sz w:val="16"/>
                <w:szCs w:val="16"/>
              </w:rPr>
              <w:t xml:space="preserve"> кв.м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5843A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843AD">
              <w:rPr>
                <w:sz w:val="16"/>
                <w:szCs w:val="16"/>
              </w:rPr>
              <w:t xml:space="preserve">Легковой автотранспорт </w:t>
            </w:r>
            <w:r w:rsidRPr="005843AD">
              <w:rPr>
                <w:sz w:val="16"/>
                <w:szCs w:val="16"/>
                <w:lang w:val="en-US"/>
              </w:rPr>
              <w:t>HYUNDAI</w:t>
            </w:r>
            <w:r w:rsidRPr="005843AD">
              <w:rPr>
                <w:sz w:val="16"/>
                <w:szCs w:val="16"/>
              </w:rPr>
              <w:t xml:space="preserve"> </w:t>
            </w:r>
            <w:r w:rsidRPr="005843AD">
              <w:rPr>
                <w:sz w:val="16"/>
                <w:szCs w:val="16"/>
                <w:lang w:val="en-US"/>
              </w:rPr>
              <w:t>SANTA</w:t>
            </w:r>
            <w:r w:rsidRPr="005843AD">
              <w:rPr>
                <w:sz w:val="16"/>
                <w:szCs w:val="16"/>
              </w:rPr>
              <w:t xml:space="preserve"> </w:t>
            </w:r>
            <w:r w:rsidRPr="005843AD">
              <w:rPr>
                <w:sz w:val="16"/>
                <w:szCs w:val="16"/>
                <w:lang w:val="en-US"/>
              </w:rPr>
              <w:t>FE</w:t>
            </w:r>
            <w:r w:rsidRPr="005843AD">
              <w:rPr>
                <w:sz w:val="16"/>
                <w:szCs w:val="16"/>
              </w:rPr>
              <w:t xml:space="preserve">, 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2013;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</w:t>
            </w:r>
          </w:p>
          <w:p w:rsidR="002C25BD" w:rsidRPr="00867D62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АПК 7143, 2015</w:t>
            </w:r>
          </w:p>
        </w:tc>
        <w:tc>
          <w:tcPr>
            <w:tcW w:w="1418" w:type="dxa"/>
          </w:tcPr>
          <w:p w:rsidR="002C25BD" w:rsidRPr="00C15363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Рупп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Александр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Яковлевич</w:t>
            </w:r>
          </w:p>
        </w:tc>
        <w:tc>
          <w:tcPr>
            <w:tcW w:w="1345" w:type="dxa"/>
          </w:tcPr>
          <w:p w:rsidR="002C25BD" w:rsidRPr="006834CE" w:rsidRDefault="002C25BD" w:rsidP="009C0132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Ремонтно-строительная фирма «Кайрос», 140 199,41 руб.</w:t>
            </w:r>
          </w:p>
        </w:tc>
        <w:tc>
          <w:tcPr>
            <w:tcW w:w="1560" w:type="dxa"/>
          </w:tcPr>
          <w:p w:rsidR="002C25BD" w:rsidRPr="006834CE" w:rsidRDefault="002C25BD" w:rsidP="009C0132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- 1 823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-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99,20 кв.м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автотранспорт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TOYOTA</w:t>
            </w:r>
            <w:r w:rsidRPr="00E369F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COROLLA</w:t>
            </w:r>
            <w:r>
              <w:rPr>
                <w:sz w:val="16"/>
                <w:szCs w:val="16"/>
              </w:rPr>
              <w:t>, 2006;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E369F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MARK</w:t>
            </w:r>
            <w:r w:rsidRPr="00E369FD">
              <w:rPr>
                <w:sz w:val="16"/>
                <w:szCs w:val="16"/>
              </w:rPr>
              <w:t xml:space="preserve"> 2</w:t>
            </w:r>
            <w:r>
              <w:rPr>
                <w:sz w:val="16"/>
                <w:szCs w:val="16"/>
              </w:rPr>
              <w:t>, 2001;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Грузовой автотранспорт: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  <w:lang w:val="en-US"/>
              </w:rPr>
              <w:t>BOBCAT</w:t>
            </w:r>
            <w:r w:rsidRPr="00E369F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 w:rsidRPr="00E369FD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, 2013;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ГАЗ-34039, 2015;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УРАЛ 4320091140, 2015;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УРАЛ 4320091140, 2015;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КАМАЗ 365117, 2015.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Сельскохозяйственная техника: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три трактора К-701, все три 1991;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E369F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три транспортера МТЛБУ 530, один 1991  выпуска и два 2014</w:t>
            </w:r>
          </w:p>
        </w:tc>
        <w:tc>
          <w:tcPr>
            <w:tcW w:w="1418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 Ремонтно-строительная фирма «Кайрос»</w:t>
            </w:r>
            <w:r w:rsidRPr="00B877FB">
              <w:rPr>
                <w:sz w:val="16"/>
                <w:szCs w:val="16"/>
              </w:rPr>
              <w:t>,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100 %</w:t>
            </w:r>
          </w:p>
        </w:tc>
      </w:tr>
      <w:tr w:rsidR="002C25BD" w:rsidRPr="001523D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135" w:type="dxa"/>
          </w:tcPr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sz w:val="16"/>
                <w:szCs w:val="16"/>
              </w:rPr>
              <w:t>Новиков</w:t>
            </w: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sz w:val="16"/>
                <w:szCs w:val="16"/>
              </w:rPr>
              <w:t>Сергей</w:t>
            </w: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sz w:val="16"/>
                <w:szCs w:val="16"/>
              </w:rPr>
              <w:t>Валериевич</w:t>
            </w:r>
          </w:p>
        </w:tc>
        <w:tc>
          <w:tcPr>
            <w:tcW w:w="1345" w:type="dxa"/>
          </w:tcPr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sz w:val="16"/>
                <w:szCs w:val="16"/>
              </w:rPr>
              <w:t>ООО «Пром-поставка»,</w:t>
            </w: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sz w:val="16"/>
                <w:szCs w:val="16"/>
              </w:rPr>
              <w:t>105 677 руб.</w:t>
            </w: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sz w:val="16"/>
                <w:szCs w:val="16"/>
              </w:rPr>
              <w:t xml:space="preserve">Якубов </w:t>
            </w:r>
            <w:r>
              <w:rPr>
                <w:sz w:val="16"/>
                <w:szCs w:val="16"/>
              </w:rPr>
              <w:t>Д.И.</w:t>
            </w:r>
            <w:r w:rsidRPr="001523DD">
              <w:rPr>
                <w:sz w:val="16"/>
                <w:szCs w:val="16"/>
              </w:rPr>
              <w:t>,</w:t>
            </w: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sz w:val="16"/>
                <w:szCs w:val="16"/>
              </w:rPr>
              <w:t>200 000 руб.</w:t>
            </w: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sz w:val="16"/>
                <w:szCs w:val="16"/>
              </w:rPr>
              <w:t>ПАО Сбербанк</w:t>
            </w: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sz w:val="16"/>
                <w:szCs w:val="16"/>
              </w:rPr>
              <w:t>0,24 руб.</w:t>
            </w:r>
          </w:p>
        </w:tc>
        <w:tc>
          <w:tcPr>
            <w:tcW w:w="1560" w:type="dxa"/>
          </w:tcPr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5 088 кв.м. (общая долевая собственность, 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доля в праве 24/3125)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2066,0кв.м.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1671,0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1497,0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1883,0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в.м. 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1453 кв.м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1394,0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>в.м.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1434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1891,0 кв.м. 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1334,0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1617,0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1590,0 кв.м. 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1586,0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1200,0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1821,0 кв.м. </w:t>
            </w:r>
          </w:p>
          <w:p w:rsidR="002C25B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1524,0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1442,0 кв.м.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1535,0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1502,0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1576,0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1291,0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1391,0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1392,0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2188,0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1778,0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1638,0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1395,0 кв.м.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1596,0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1325,0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1587,0 кв.м. </w:t>
            </w:r>
          </w:p>
          <w:p w:rsidR="002C25B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1414,0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1588,0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1466,0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1436,0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1476,0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1483,0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1445,0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1499,0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1438,0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1466,0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1543,0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1233,0 кв.м.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1566,0 кв.м.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1151,0 кв.м.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1265,0 кв.м.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1154,0 кв.м.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1395,0 кв.м.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11619 кв.м.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9671 кв.м.</w:t>
            </w: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 -</w:t>
            </w:r>
            <w:r w:rsidRPr="001523DD">
              <w:rPr>
                <w:bCs/>
                <w:sz w:val="16"/>
                <w:szCs w:val="16"/>
              </w:rPr>
              <w:t xml:space="preserve"> 43667 кв.м.</w:t>
            </w:r>
          </w:p>
        </w:tc>
        <w:tc>
          <w:tcPr>
            <w:tcW w:w="1275" w:type="dxa"/>
          </w:tcPr>
          <w:p w:rsidR="002C25BD" w:rsidRPr="001523DD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Квартира -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56,3 кв.м</w:t>
            </w:r>
          </w:p>
        </w:tc>
        <w:tc>
          <w:tcPr>
            <w:tcW w:w="1134" w:type="dxa"/>
          </w:tcPr>
          <w:p w:rsidR="002C25BD" w:rsidRPr="001523DD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1523DD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1523DD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Легковой авто-транспорт </w:t>
            </w:r>
          </w:p>
          <w:p w:rsidR="002C25BD" w:rsidRPr="001523DD" w:rsidRDefault="002C25BD" w:rsidP="00DF6CA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523DD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TOYOTA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CAMRI</w:t>
            </w:r>
            <w:r w:rsidRPr="001523D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bCs/>
                <w:sz w:val="16"/>
                <w:szCs w:val="16"/>
              </w:rPr>
              <w:t xml:space="preserve">2010 </w:t>
            </w:r>
          </w:p>
        </w:tc>
        <w:tc>
          <w:tcPr>
            <w:tcW w:w="1418" w:type="dxa"/>
          </w:tcPr>
          <w:p w:rsidR="002C25BD" w:rsidRPr="001523DD" w:rsidRDefault="002C25BD" w:rsidP="00DF6CAB">
            <w:pPr>
              <w:adjustRightInd w:val="0"/>
              <w:ind w:firstLine="6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Pr="001523DD" w:rsidRDefault="002C25BD" w:rsidP="00DF6CA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</w:t>
            </w:r>
            <w:r w:rsidRPr="001523DD">
              <w:rPr>
                <w:sz w:val="16"/>
                <w:szCs w:val="16"/>
              </w:rPr>
              <w:t xml:space="preserve"> «Пром-поставка»,</w:t>
            </w:r>
          </w:p>
          <w:p w:rsidR="002C25BD" w:rsidRPr="001523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523DD">
              <w:rPr>
                <w:sz w:val="16"/>
                <w:szCs w:val="16"/>
              </w:rPr>
              <w:t>50 %</w:t>
            </w:r>
          </w:p>
        </w:tc>
      </w:tr>
      <w:tr w:rsidR="002C25BD" w:rsidRPr="004C1A0E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135" w:type="dxa"/>
          </w:tcPr>
          <w:p w:rsidR="002C25BD" w:rsidRPr="004C1A0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4C1A0E">
              <w:rPr>
                <w:sz w:val="16"/>
                <w:szCs w:val="16"/>
              </w:rPr>
              <w:t>Побилат</w:t>
            </w:r>
          </w:p>
          <w:p w:rsidR="002C25BD" w:rsidRPr="004C1A0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4C1A0E">
              <w:rPr>
                <w:sz w:val="16"/>
                <w:szCs w:val="16"/>
              </w:rPr>
              <w:t>Денис</w:t>
            </w:r>
          </w:p>
          <w:p w:rsidR="002C25BD" w:rsidRPr="004C1A0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4C1A0E">
              <w:rPr>
                <w:sz w:val="16"/>
                <w:szCs w:val="16"/>
              </w:rPr>
              <w:t>Петрович</w:t>
            </w:r>
          </w:p>
        </w:tc>
        <w:tc>
          <w:tcPr>
            <w:tcW w:w="1345" w:type="dxa"/>
          </w:tcPr>
          <w:p w:rsidR="002C25BD" w:rsidRPr="004C1A0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Законодательное Собрание Краснояр</w:t>
            </w:r>
            <w:r w:rsidRPr="004C1A0E">
              <w:rPr>
                <w:sz w:val="16"/>
                <w:szCs w:val="16"/>
              </w:rPr>
              <w:t>ского края, 1 785 782,40 руб.</w:t>
            </w:r>
            <w:r>
              <w:rPr>
                <w:sz w:val="16"/>
                <w:szCs w:val="16"/>
              </w:rPr>
              <w:t>;</w:t>
            </w:r>
          </w:p>
          <w:p w:rsidR="002C25BD" w:rsidRPr="004C1A0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4C1A0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4C1A0E">
              <w:rPr>
                <w:sz w:val="16"/>
                <w:szCs w:val="16"/>
              </w:rPr>
              <w:t>Управление социа</w:t>
            </w:r>
            <w:r>
              <w:rPr>
                <w:sz w:val="16"/>
                <w:szCs w:val="16"/>
              </w:rPr>
              <w:t>льной защиты населения Администрации Емельянов</w:t>
            </w:r>
            <w:r w:rsidRPr="004C1A0E">
              <w:rPr>
                <w:sz w:val="16"/>
                <w:szCs w:val="16"/>
              </w:rPr>
              <w:t>ского района, 29 202,42 руб.</w:t>
            </w:r>
          </w:p>
        </w:tc>
        <w:tc>
          <w:tcPr>
            <w:tcW w:w="1560" w:type="dxa"/>
          </w:tcPr>
          <w:p w:rsidR="002C25BD" w:rsidRPr="004C1A0E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4C1A0E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4C1A0E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4C1A0E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4C1A0E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4C1A0E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4C1A0E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2C25BD" w:rsidRPr="004C1A0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банковских счетов</w:t>
            </w:r>
          </w:p>
        </w:tc>
        <w:tc>
          <w:tcPr>
            <w:tcW w:w="1417" w:type="dxa"/>
          </w:tcPr>
          <w:p w:rsidR="002C25BD" w:rsidRPr="004C1A0E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4C1A0E" w:rsidRDefault="002C25BD" w:rsidP="00C379E0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</w:t>
            </w:r>
            <w:r w:rsidRPr="004C1A0E">
              <w:rPr>
                <w:sz w:val="16"/>
                <w:szCs w:val="16"/>
              </w:rPr>
              <w:t xml:space="preserve"> «ДАЙМОНД ФАЙТ», 50 %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Лой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Дмитрий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Викторович</w:t>
            </w:r>
          </w:p>
        </w:tc>
        <w:tc>
          <w:tcPr>
            <w:tcW w:w="1345" w:type="dxa"/>
          </w:tcPr>
          <w:p w:rsidR="002C25BD" w:rsidRPr="005B1F7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B1F78">
              <w:rPr>
                <w:sz w:val="16"/>
                <w:szCs w:val="16"/>
              </w:rPr>
              <w:t>ООО «Лоска»,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B1F78">
              <w:rPr>
                <w:sz w:val="16"/>
                <w:szCs w:val="16"/>
              </w:rPr>
              <w:t>86 400,00 руб.</w:t>
            </w:r>
          </w:p>
        </w:tc>
        <w:tc>
          <w:tcPr>
            <w:tcW w:w="1560" w:type="dxa"/>
          </w:tcPr>
          <w:p w:rsidR="002C25BD" w:rsidRPr="006834CE" w:rsidRDefault="002C25BD" w:rsidP="00C379E0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- 1 077 кв.м (общая долевая собственность, доля 1/2)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815D47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CHEVROLET</w:t>
            </w:r>
            <w:r w:rsidRPr="00815D4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KLAN</w:t>
            </w:r>
            <w:r w:rsidRPr="00815D47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  <w:lang w:val="en-US"/>
              </w:rPr>
              <w:t>J</w:t>
            </w:r>
            <w:r w:rsidRPr="00815D47">
              <w:rPr>
                <w:sz w:val="16"/>
                <w:szCs w:val="16"/>
              </w:rPr>
              <w:t>200</w:t>
            </w:r>
            <w:r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en-US"/>
              </w:rPr>
              <w:t>Chevrolet</w:t>
            </w:r>
            <w:r w:rsidRPr="00815D4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Lacetti</w:t>
            </w:r>
            <w:r>
              <w:rPr>
                <w:sz w:val="16"/>
                <w:szCs w:val="16"/>
              </w:rPr>
              <w:t xml:space="preserve">), 2009 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Чернов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Сергей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Николаевич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560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-1 500 кв.м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-1 600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Pr="006834CE" w:rsidRDefault="002C25BD" w:rsidP="00363C6A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 незавершен-ного строительства - 92,5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автотранспорт</w:t>
            </w:r>
            <w:r w:rsidRPr="0038584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38584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MARK</w:t>
            </w:r>
            <w:r w:rsidRPr="00BE228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II</w:t>
            </w:r>
            <w:r>
              <w:rPr>
                <w:sz w:val="16"/>
                <w:szCs w:val="16"/>
              </w:rPr>
              <w:t>,</w:t>
            </w:r>
          </w:p>
          <w:p w:rsidR="002C25BD" w:rsidRPr="00AF1D6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199</w:t>
            </w:r>
            <w:r w:rsidRPr="00385846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135" w:type="dxa"/>
          </w:tcPr>
          <w:p w:rsidR="002C25BD" w:rsidRPr="000110C2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10C2">
              <w:rPr>
                <w:sz w:val="16"/>
                <w:szCs w:val="16"/>
              </w:rPr>
              <w:t>Притуляк</w:t>
            </w:r>
          </w:p>
          <w:p w:rsidR="002C25BD" w:rsidRPr="000110C2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10C2">
              <w:rPr>
                <w:sz w:val="16"/>
                <w:szCs w:val="16"/>
              </w:rPr>
              <w:t>Денис</w:t>
            </w:r>
          </w:p>
          <w:p w:rsidR="002C25BD" w:rsidRPr="000110C2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10C2">
              <w:rPr>
                <w:sz w:val="16"/>
                <w:szCs w:val="16"/>
              </w:rPr>
              <w:t xml:space="preserve">Геннадьевич </w:t>
            </w:r>
          </w:p>
        </w:tc>
        <w:tc>
          <w:tcPr>
            <w:tcW w:w="134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ПАО Сбербанк,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274 267,34 руб.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363C6A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«Гранд Персонал», 25 340,89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авто-транспорт</w:t>
            </w:r>
            <w:r w:rsidRPr="009E207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9E207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COROLLA</w:t>
            </w:r>
            <w:r>
              <w:rPr>
                <w:sz w:val="16"/>
                <w:szCs w:val="16"/>
              </w:rPr>
              <w:t>,</w:t>
            </w:r>
          </w:p>
          <w:p w:rsidR="002C25BD" w:rsidRPr="00AF1D6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Pr="009E2072">
              <w:rPr>
                <w:sz w:val="16"/>
                <w:szCs w:val="16"/>
              </w:rPr>
              <w:t>08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Бондаренко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Надежда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Николаевна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Краевое государственное казенное учреждение «Центр занятости населения Большеулуйского района», 412 066,33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62,90 кв.м (общая долевая собственность, доля 1/4)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ind w:firstLine="6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RPr="00AD068C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135" w:type="dxa"/>
          </w:tcPr>
          <w:p w:rsidR="002C25BD" w:rsidRPr="00AD068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AD068C">
              <w:rPr>
                <w:sz w:val="16"/>
                <w:szCs w:val="16"/>
              </w:rPr>
              <w:t>Чащина</w:t>
            </w:r>
          </w:p>
          <w:p w:rsidR="002C25BD" w:rsidRPr="00AD068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AD068C">
              <w:rPr>
                <w:sz w:val="16"/>
                <w:szCs w:val="16"/>
              </w:rPr>
              <w:t>Надежда</w:t>
            </w:r>
          </w:p>
          <w:p w:rsidR="002C25BD" w:rsidRPr="00AD068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AD068C">
              <w:rPr>
                <w:sz w:val="16"/>
                <w:szCs w:val="16"/>
              </w:rPr>
              <w:t>Владимировна</w:t>
            </w:r>
          </w:p>
        </w:tc>
        <w:tc>
          <w:tcPr>
            <w:tcW w:w="1345" w:type="dxa"/>
          </w:tcPr>
          <w:p w:rsidR="002C25BD" w:rsidRPr="00AD068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AD068C">
              <w:rPr>
                <w:sz w:val="16"/>
                <w:szCs w:val="16"/>
              </w:rPr>
              <w:t>САО «Надежда», 1 078 036,87 руб.</w:t>
            </w:r>
          </w:p>
        </w:tc>
        <w:tc>
          <w:tcPr>
            <w:tcW w:w="1560" w:type="dxa"/>
          </w:tcPr>
          <w:p w:rsidR="002C25BD" w:rsidRPr="00AD068C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AD068C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AD068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  <w:r w:rsidRPr="00AD068C">
              <w:rPr>
                <w:sz w:val="16"/>
                <w:szCs w:val="16"/>
              </w:rPr>
              <w:t xml:space="preserve"> 87,2 кв.м </w:t>
            </w:r>
          </w:p>
        </w:tc>
        <w:tc>
          <w:tcPr>
            <w:tcW w:w="1134" w:type="dxa"/>
          </w:tcPr>
          <w:p w:rsidR="002C25BD" w:rsidRPr="00AD068C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AD068C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AD068C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AD068C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2C25BD" w:rsidRPr="00AD068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банковских счетов</w:t>
            </w:r>
          </w:p>
        </w:tc>
        <w:tc>
          <w:tcPr>
            <w:tcW w:w="1417" w:type="dxa"/>
          </w:tcPr>
          <w:p w:rsidR="002C25BD" w:rsidRPr="00AD068C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AD068C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25" w:type="dxa"/>
            <w:gridSpan w:val="2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Хавронин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Андрей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Владимиро-вич</w:t>
            </w:r>
          </w:p>
        </w:tc>
        <w:tc>
          <w:tcPr>
            <w:tcW w:w="1345" w:type="dxa"/>
          </w:tcPr>
          <w:p w:rsidR="002C25BD" w:rsidRPr="00D76FD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«СибЛесПром», </w:t>
            </w:r>
            <w:r w:rsidRPr="00D76FD8">
              <w:rPr>
                <w:sz w:val="16"/>
                <w:szCs w:val="16"/>
              </w:rPr>
              <w:t>840 000,00 руб.</w:t>
            </w:r>
          </w:p>
          <w:p w:rsidR="002C25BD" w:rsidRPr="00D76FD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Печёнкин Д.М.,</w:t>
            </w:r>
            <w:r w:rsidRPr="00D76FD8">
              <w:rPr>
                <w:sz w:val="16"/>
                <w:szCs w:val="16"/>
              </w:rPr>
              <w:t xml:space="preserve"> 612 000,00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79,4 кв.м (общая долевая собственность, доля ½,)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 -</w:t>
            </w:r>
            <w:r w:rsidRPr="00D76FD8">
              <w:rPr>
                <w:sz w:val="16"/>
                <w:szCs w:val="16"/>
              </w:rPr>
              <w:t xml:space="preserve"> 16 кв.м</w:t>
            </w:r>
          </w:p>
        </w:tc>
        <w:tc>
          <w:tcPr>
            <w:tcW w:w="1134" w:type="dxa"/>
          </w:tcPr>
          <w:p w:rsidR="002C25BD" w:rsidRPr="006834CE" w:rsidRDefault="002C25BD" w:rsidP="00DE5C2D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 - 160,2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</w:t>
            </w:r>
            <w:r>
              <w:rPr>
                <w:sz w:val="16"/>
                <w:szCs w:val="16"/>
                <w:lang w:val="en-US"/>
              </w:rPr>
              <w:t>LEXUS</w:t>
            </w:r>
          </w:p>
          <w:p w:rsidR="002C25BD" w:rsidRPr="00437EFF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RX</w:t>
            </w:r>
            <w:r w:rsidRPr="0039030F">
              <w:rPr>
                <w:sz w:val="16"/>
                <w:szCs w:val="16"/>
              </w:rPr>
              <w:t xml:space="preserve"> </w:t>
            </w:r>
            <w:r w:rsidRPr="00B26294">
              <w:rPr>
                <w:sz w:val="16"/>
                <w:szCs w:val="16"/>
              </w:rPr>
              <w:t>3</w:t>
            </w:r>
            <w:r w:rsidRPr="0039030F">
              <w:rPr>
                <w:sz w:val="16"/>
                <w:szCs w:val="16"/>
              </w:rPr>
              <w:t>3</w:t>
            </w:r>
            <w:r w:rsidRPr="00B2629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, 20</w:t>
            </w:r>
            <w:r w:rsidRPr="0039030F"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</w:tcPr>
          <w:p w:rsidR="002C25BD" w:rsidRPr="0039030F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E5C2D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«Сиб-ЛесПром», </w:t>
            </w:r>
          </w:p>
          <w:p w:rsidR="002C25BD" w:rsidRPr="0027691D" w:rsidRDefault="002C25BD" w:rsidP="00DE5C2D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Иванова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Мария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Анатольевна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«Частный Промышленный капитал», 68 965,50 руб.</w:t>
            </w:r>
          </w:p>
        </w:tc>
        <w:tc>
          <w:tcPr>
            <w:tcW w:w="1560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- 810,0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E2642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70343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CAMRY</w:t>
            </w:r>
            <w:r>
              <w:rPr>
                <w:sz w:val="16"/>
                <w:szCs w:val="16"/>
              </w:rPr>
              <w:t>, 2007 года выпуска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113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Мурашко Дмитрий Александро</w:t>
            </w:r>
            <w:r w:rsidRPr="00730F9F">
              <w:rPr>
                <w:sz w:val="16"/>
                <w:szCs w:val="16"/>
              </w:rPr>
              <w:t>вич</w:t>
            </w:r>
          </w:p>
        </w:tc>
        <w:tc>
          <w:tcPr>
            <w:tcW w:w="1345" w:type="dxa"/>
          </w:tcPr>
          <w:p w:rsidR="002C25BD" w:rsidRPr="005B2A2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Мурашко Д.А.</w:t>
            </w:r>
            <w:r w:rsidRPr="005B2A21">
              <w:rPr>
                <w:sz w:val="16"/>
                <w:szCs w:val="16"/>
              </w:rPr>
              <w:t>,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B2A21">
              <w:rPr>
                <w:sz w:val="16"/>
                <w:szCs w:val="16"/>
              </w:rPr>
              <w:t>1 000 000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730F9F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-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730F9F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0,2</w:t>
            </w:r>
            <w:r w:rsidRPr="00730F9F">
              <w:rPr>
                <w:sz w:val="16"/>
                <w:szCs w:val="16"/>
              </w:rPr>
              <w:t xml:space="preserve"> кв.м.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NISSAN</w:t>
            </w:r>
            <w:r w:rsidRPr="00C17F7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CUBE</w:t>
            </w:r>
            <w:r>
              <w:rPr>
                <w:sz w:val="16"/>
                <w:szCs w:val="16"/>
              </w:rPr>
              <w:t>, 2001;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9E2F58">
              <w:rPr>
                <w:sz w:val="16"/>
                <w:szCs w:val="16"/>
              </w:rPr>
              <w:t xml:space="preserve">егковой </w:t>
            </w:r>
            <w:r>
              <w:rPr>
                <w:sz w:val="16"/>
                <w:szCs w:val="16"/>
              </w:rPr>
              <w:t>автотранспорт</w:t>
            </w:r>
            <w:r w:rsidRPr="009E2F5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ВАЗ-210430</w:t>
            </w:r>
            <w:r w:rsidRPr="009E2F58">
              <w:rPr>
                <w:sz w:val="16"/>
                <w:szCs w:val="16"/>
              </w:rPr>
              <w:t>, 200</w:t>
            </w:r>
            <w:r>
              <w:rPr>
                <w:sz w:val="16"/>
                <w:szCs w:val="16"/>
              </w:rPr>
              <w:t>2;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9E2F58">
              <w:rPr>
                <w:sz w:val="16"/>
                <w:szCs w:val="16"/>
              </w:rPr>
              <w:t xml:space="preserve">егковой </w:t>
            </w:r>
            <w:r>
              <w:rPr>
                <w:sz w:val="16"/>
                <w:szCs w:val="16"/>
              </w:rPr>
              <w:t>автотранспорт</w:t>
            </w:r>
            <w:r w:rsidRPr="009E2F58">
              <w:rPr>
                <w:sz w:val="16"/>
                <w:szCs w:val="16"/>
              </w:rPr>
              <w:t xml:space="preserve"> ВАЗ</w:t>
            </w:r>
            <w:r>
              <w:rPr>
                <w:sz w:val="16"/>
                <w:szCs w:val="16"/>
              </w:rPr>
              <w:t>-21093</w:t>
            </w:r>
            <w:r w:rsidRPr="009E2F58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1994;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грузовой фургон </w:t>
            </w:r>
            <w:r>
              <w:rPr>
                <w:sz w:val="16"/>
                <w:szCs w:val="16"/>
                <w:lang w:val="en-US"/>
              </w:rPr>
              <w:t>FOTON</w:t>
            </w:r>
            <w:r w:rsidRPr="009E2F5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BJ</w:t>
            </w:r>
            <w:r w:rsidRPr="009E2F58">
              <w:rPr>
                <w:sz w:val="16"/>
                <w:szCs w:val="16"/>
              </w:rPr>
              <w:t xml:space="preserve"> 1069</w:t>
            </w:r>
            <w:r>
              <w:rPr>
                <w:sz w:val="16"/>
                <w:szCs w:val="16"/>
                <w:lang w:val="en-US"/>
              </w:rPr>
              <w:t>VCJEAA</w:t>
            </w:r>
            <w:r>
              <w:rPr>
                <w:sz w:val="16"/>
                <w:szCs w:val="16"/>
              </w:rPr>
              <w:t>, 2007;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9E2F58">
              <w:rPr>
                <w:sz w:val="16"/>
                <w:szCs w:val="16"/>
              </w:rPr>
              <w:t>рузовой фургон</w:t>
            </w:r>
            <w:r w:rsidRPr="00C17F7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ГАЗ-33022,</w:t>
            </w:r>
            <w:r w:rsidRPr="009E2F5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1998;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 8213А7, 2015;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9E2F5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 КЗАП8140</w:t>
            </w:r>
            <w:r w:rsidRPr="009E2F58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1996</w:t>
            </w:r>
          </w:p>
        </w:tc>
        <w:tc>
          <w:tcPr>
            <w:tcW w:w="1418" w:type="dxa"/>
          </w:tcPr>
          <w:p w:rsidR="002C25BD" w:rsidRPr="00C17F79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Надточий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Сергей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Юрьевич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«Восьмой день», 96 000,00 руб.</w:t>
            </w:r>
          </w:p>
        </w:tc>
        <w:tc>
          <w:tcPr>
            <w:tcW w:w="1560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- 600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- 84,9 кв.м (общая совместная собственность)</w:t>
            </w:r>
          </w:p>
          <w:p w:rsidR="002C25BD" w:rsidRDefault="002C25BD" w:rsidP="00363C6A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80502B" w:rsidRDefault="002C25BD" w:rsidP="00363C6A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- 71,2 кв.м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 - 18,7 кв.м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A900AA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авто-транспорт</w:t>
            </w:r>
            <w:r w:rsidRPr="00EF556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NISSAN</w:t>
            </w:r>
            <w:r w:rsidRPr="00EF556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XTRAIL</w:t>
            </w:r>
            <w:r>
              <w:rPr>
                <w:sz w:val="16"/>
                <w:szCs w:val="16"/>
              </w:rPr>
              <w:t>, 20</w:t>
            </w:r>
            <w:r w:rsidRPr="00EF5562">
              <w:rPr>
                <w:sz w:val="16"/>
                <w:szCs w:val="16"/>
              </w:rPr>
              <w:t>07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AF2B14" w:rsidRDefault="002C25BD" w:rsidP="00363C6A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 «Восьмой день», 33 %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Копылова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Елена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Алексеевна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Законодательное Собрание Красноярского края, 153 840,00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- 61,30 кв.м (долевая собственность 1/4)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Тележенко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Роман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Иванович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Вагонное ремонтное депо Ужур – обособ-ленное структурное подразделение ОАО «ВРК-3», 567 429,05 руб.</w:t>
            </w:r>
          </w:p>
        </w:tc>
        <w:tc>
          <w:tcPr>
            <w:tcW w:w="1560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- 880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ind w:left="-62" w:firstLine="6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-</w:t>
            </w:r>
          </w:p>
          <w:p w:rsidR="002C25BD" w:rsidRPr="006834CE" w:rsidRDefault="002C25BD" w:rsidP="00DF6CAB">
            <w:pPr>
              <w:adjustRightInd w:val="0"/>
              <w:ind w:left="-62" w:firstLine="6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38,6 кв.м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D726F5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D726F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NOAH</w:t>
            </w:r>
            <w:r>
              <w:rPr>
                <w:sz w:val="16"/>
                <w:szCs w:val="16"/>
              </w:rPr>
              <w:t>, 2008 года выпуска</w:t>
            </w:r>
          </w:p>
        </w:tc>
        <w:tc>
          <w:tcPr>
            <w:tcW w:w="1418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1135" w:type="dxa"/>
          </w:tcPr>
          <w:p w:rsidR="002C25BD" w:rsidRPr="00262B50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Кандлен Наталья Владимировна</w:t>
            </w:r>
          </w:p>
        </w:tc>
        <w:tc>
          <w:tcPr>
            <w:tcW w:w="1345" w:type="dxa"/>
          </w:tcPr>
          <w:p w:rsidR="002C25BD" w:rsidRPr="00262B50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ОАО «КНП», 277 439,67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262B50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RPr="00F71437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1135" w:type="dxa"/>
          </w:tcPr>
          <w:p w:rsidR="002C25BD" w:rsidRPr="00F71437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71437">
              <w:rPr>
                <w:sz w:val="16"/>
                <w:szCs w:val="16"/>
              </w:rPr>
              <w:t>Вычужанина</w:t>
            </w:r>
          </w:p>
          <w:p w:rsidR="002C25BD" w:rsidRPr="00F71437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71437">
              <w:rPr>
                <w:sz w:val="16"/>
                <w:szCs w:val="16"/>
              </w:rPr>
              <w:t>Татьяна</w:t>
            </w:r>
          </w:p>
          <w:p w:rsidR="002C25BD" w:rsidRPr="00F71437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71437">
              <w:rPr>
                <w:sz w:val="16"/>
                <w:szCs w:val="16"/>
              </w:rPr>
              <w:t>Ивановна</w:t>
            </w:r>
          </w:p>
        </w:tc>
        <w:tc>
          <w:tcPr>
            <w:tcW w:w="1345" w:type="dxa"/>
          </w:tcPr>
          <w:p w:rsidR="002C25BD" w:rsidRPr="00F71437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71437">
              <w:rPr>
                <w:sz w:val="16"/>
                <w:szCs w:val="16"/>
              </w:rPr>
              <w:t xml:space="preserve">САО «Надежда», 1 234 890,80 руб. </w:t>
            </w:r>
          </w:p>
        </w:tc>
        <w:tc>
          <w:tcPr>
            <w:tcW w:w="1560" w:type="dxa"/>
          </w:tcPr>
          <w:p w:rsidR="002C25BD" w:rsidRPr="00F71437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F71437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F71437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F71437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71437">
              <w:rPr>
                <w:sz w:val="16"/>
                <w:szCs w:val="16"/>
              </w:rPr>
              <w:t>64,9 кв.м</w:t>
            </w:r>
          </w:p>
        </w:tc>
        <w:tc>
          <w:tcPr>
            <w:tcW w:w="1134" w:type="dxa"/>
          </w:tcPr>
          <w:p w:rsidR="002C25BD" w:rsidRPr="00F71437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F71437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F71437">
              <w:rPr>
                <w:sz w:val="16"/>
                <w:szCs w:val="16"/>
              </w:rPr>
              <w:t xml:space="preserve">араж </w:t>
            </w:r>
            <w:r>
              <w:rPr>
                <w:sz w:val="16"/>
                <w:szCs w:val="16"/>
              </w:rPr>
              <w:t>-</w:t>
            </w:r>
            <w:r w:rsidRPr="00F71437">
              <w:rPr>
                <w:sz w:val="16"/>
                <w:szCs w:val="16"/>
              </w:rPr>
              <w:t>19 кв.м</w:t>
            </w:r>
          </w:p>
          <w:p w:rsidR="002C25BD" w:rsidRPr="00F71437" w:rsidRDefault="002C25BD" w:rsidP="00DF6CA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C25BD" w:rsidRPr="00F71437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F71437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2C25BD" w:rsidRPr="00F71437" w:rsidRDefault="002C25BD" w:rsidP="00DF6CAB">
            <w:pPr>
              <w:adjustRightInd w:val="0"/>
              <w:ind w:firstLine="6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банковских счетов</w:t>
            </w:r>
          </w:p>
        </w:tc>
        <w:tc>
          <w:tcPr>
            <w:tcW w:w="1417" w:type="dxa"/>
          </w:tcPr>
          <w:p w:rsidR="002C25BD" w:rsidRPr="00F71437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F71437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Абрафиков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Роман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Васильевич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 «Рек-Мастер», 300 000,00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- 423 800 кв.м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- 959 кв.м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B227E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</w:t>
            </w:r>
            <w:r w:rsidRPr="00B227EB">
              <w:rPr>
                <w:sz w:val="16"/>
                <w:szCs w:val="16"/>
              </w:rPr>
              <w:t xml:space="preserve"> 704 кв.м (</w:t>
            </w:r>
            <w:r>
              <w:rPr>
                <w:sz w:val="16"/>
                <w:szCs w:val="16"/>
              </w:rPr>
              <w:t xml:space="preserve">общая </w:t>
            </w:r>
            <w:r w:rsidRPr="00B227EB">
              <w:rPr>
                <w:sz w:val="16"/>
                <w:szCs w:val="16"/>
              </w:rPr>
              <w:t>долевая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227EB">
              <w:rPr>
                <w:sz w:val="16"/>
                <w:szCs w:val="16"/>
              </w:rPr>
              <w:t>обственность</w:t>
            </w:r>
            <w:r>
              <w:rPr>
                <w:sz w:val="16"/>
                <w:szCs w:val="16"/>
              </w:rPr>
              <w:t>, доля</w:t>
            </w:r>
            <w:r w:rsidRPr="00B227EB">
              <w:rPr>
                <w:sz w:val="16"/>
                <w:szCs w:val="16"/>
              </w:rPr>
              <w:t xml:space="preserve"> 1/2)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ind w:left="-62" w:firstLine="6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-</w:t>
            </w:r>
          </w:p>
          <w:p w:rsidR="002C25BD" w:rsidRPr="006834CE" w:rsidRDefault="002C25BD" w:rsidP="00DF6CAB">
            <w:pPr>
              <w:adjustRightInd w:val="0"/>
              <w:ind w:left="-62" w:firstLine="6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218,00 кв.м (общая долевая собственность, доля 1/2)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 кв.м (совместная собственность)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здание - 1 220,2 кв.м;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B227E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227EB">
              <w:rPr>
                <w:sz w:val="16"/>
                <w:szCs w:val="16"/>
              </w:rPr>
              <w:t>ежилое помещение</w:t>
            </w:r>
            <w:r>
              <w:rPr>
                <w:sz w:val="16"/>
                <w:szCs w:val="16"/>
              </w:rPr>
              <w:t xml:space="preserve"> -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B227EB">
              <w:rPr>
                <w:sz w:val="16"/>
                <w:szCs w:val="16"/>
              </w:rPr>
              <w:t>20,4 кв.м (</w:t>
            </w:r>
            <w:r>
              <w:rPr>
                <w:sz w:val="16"/>
                <w:szCs w:val="16"/>
              </w:rPr>
              <w:t xml:space="preserve">общая </w:t>
            </w:r>
            <w:r w:rsidRPr="00B227EB">
              <w:rPr>
                <w:sz w:val="16"/>
                <w:szCs w:val="16"/>
              </w:rPr>
              <w:t>совместная</w:t>
            </w:r>
            <w:r>
              <w:rPr>
                <w:sz w:val="16"/>
                <w:szCs w:val="16"/>
              </w:rPr>
              <w:t xml:space="preserve"> собственность)</w:t>
            </w:r>
          </w:p>
        </w:tc>
        <w:tc>
          <w:tcPr>
            <w:tcW w:w="1275" w:type="dxa"/>
          </w:tcPr>
          <w:p w:rsidR="002C25BD" w:rsidRPr="000E1035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BMW</w:t>
            </w:r>
            <w:r w:rsidRPr="004753C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X</w:t>
            </w:r>
            <w:r w:rsidRPr="004753C3">
              <w:rPr>
                <w:sz w:val="16"/>
                <w:szCs w:val="16"/>
              </w:rPr>
              <w:t xml:space="preserve">6 </w:t>
            </w:r>
            <w:r>
              <w:rPr>
                <w:sz w:val="16"/>
                <w:szCs w:val="16"/>
                <w:lang w:val="en-US"/>
              </w:rPr>
              <w:t>xDrive</w:t>
            </w:r>
            <w:r w:rsidRPr="004753C3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  <w:lang w:val="en-US"/>
              </w:rPr>
              <w:t>i</w:t>
            </w:r>
            <w:r>
              <w:rPr>
                <w:sz w:val="16"/>
                <w:szCs w:val="16"/>
              </w:rPr>
              <w:t>, 20</w:t>
            </w:r>
            <w:r w:rsidRPr="004753C3">
              <w:rPr>
                <w:sz w:val="16"/>
                <w:szCs w:val="16"/>
              </w:rPr>
              <w:t>13</w:t>
            </w:r>
            <w:r>
              <w:rPr>
                <w:sz w:val="16"/>
                <w:szCs w:val="16"/>
              </w:rPr>
              <w:t>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BMW</w:t>
            </w:r>
            <w:r w:rsidRPr="004753C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Z</w:t>
            </w:r>
            <w:r w:rsidRPr="00CB7901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, 20</w:t>
            </w:r>
            <w:r w:rsidRPr="00CB7901">
              <w:rPr>
                <w:sz w:val="16"/>
                <w:szCs w:val="16"/>
              </w:rPr>
              <w:t>09</w:t>
            </w:r>
            <w:r>
              <w:rPr>
                <w:sz w:val="16"/>
                <w:szCs w:val="16"/>
              </w:rPr>
              <w:t>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B227E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B227EB">
              <w:rPr>
                <w:sz w:val="16"/>
                <w:szCs w:val="16"/>
              </w:rPr>
              <w:t xml:space="preserve">егковой автотранспорт </w:t>
            </w:r>
            <w:r w:rsidRPr="00B227EB">
              <w:rPr>
                <w:sz w:val="16"/>
                <w:szCs w:val="16"/>
                <w:lang w:val="en-US"/>
              </w:rPr>
              <w:t>BMW</w:t>
            </w:r>
            <w:r w:rsidRPr="00B227EB">
              <w:rPr>
                <w:sz w:val="16"/>
                <w:szCs w:val="16"/>
              </w:rPr>
              <w:t xml:space="preserve"> </w:t>
            </w:r>
            <w:r w:rsidRPr="00B227EB">
              <w:rPr>
                <w:sz w:val="16"/>
                <w:szCs w:val="16"/>
                <w:lang w:val="en-US"/>
              </w:rPr>
              <w:t>X</w:t>
            </w:r>
            <w:r>
              <w:rPr>
                <w:sz w:val="16"/>
                <w:szCs w:val="16"/>
              </w:rPr>
              <w:t xml:space="preserve">3, 2007 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B227EB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общая совместная собственность;</w:t>
            </w:r>
          </w:p>
          <w:p w:rsidR="002C25BD" w:rsidRPr="000E1035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4753C3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автотранспорт УАЗ-315196, 20</w:t>
            </w:r>
            <w:r w:rsidRPr="004753C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автотранспорт ШЕВРОЛЕ НИВА, 2006;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904EE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SHORE</w:t>
            </w:r>
            <w:r w:rsidRPr="00904EE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LANDR</w:t>
            </w:r>
            <w:r w:rsidRPr="00904EE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PWC</w:t>
            </w:r>
            <w:r w:rsidRPr="00904EED">
              <w:rPr>
                <w:sz w:val="16"/>
                <w:szCs w:val="16"/>
              </w:rPr>
              <w:t>14</w:t>
            </w:r>
            <w:r>
              <w:rPr>
                <w:sz w:val="16"/>
                <w:szCs w:val="16"/>
                <w:lang w:val="en-US"/>
              </w:rPr>
              <w:t>LTL</w:t>
            </w:r>
            <w:r>
              <w:rPr>
                <w:sz w:val="16"/>
                <w:szCs w:val="16"/>
              </w:rPr>
              <w:t>, 2011;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0110C2" w:rsidRDefault="002C25BD" w:rsidP="00DF6CAB">
            <w:pPr>
              <w:adjustRightInd w:val="0"/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снегоход</w:t>
            </w:r>
            <w:r w:rsidRPr="000110C2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SKI</w:t>
            </w:r>
            <w:r w:rsidRPr="000110C2"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t>DOO</w:t>
            </w:r>
            <w:r w:rsidRPr="000110C2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SUMMIT</w:t>
            </w:r>
            <w:r w:rsidRPr="000110C2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X</w:t>
            </w:r>
            <w:r w:rsidRPr="000110C2">
              <w:rPr>
                <w:sz w:val="16"/>
                <w:szCs w:val="16"/>
                <w:lang w:val="en-US"/>
              </w:rPr>
              <w:t xml:space="preserve"> 146</w:t>
            </w:r>
            <w:r>
              <w:rPr>
                <w:sz w:val="16"/>
                <w:szCs w:val="16"/>
                <w:lang w:val="en-US"/>
              </w:rPr>
              <w:t> </w:t>
            </w:r>
            <w:r w:rsidRPr="000110C2">
              <w:rPr>
                <w:sz w:val="16"/>
                <w:szCs w:val="16"/>
                <w:lang w:val="en-US"/>
              </w:rPr>
              <w:t>800</w:t>
            </w:r>
            <w:r>
              <w:rPr>
                <w:sz w:val="16"/>
                <w:szCs w:val="16"/>
                <w:lang w:val="en-US"/>
              </w:rPr>
              <w:t>R</w:t>
            </w:r>
            <w:r w:rsidRPr="000110C2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ETEC</w:t>
            </w:r>
            <w:r w:rsidRPr="000110C2">
              <w:rPr>
                <w:sz w:val="16"/>
                <w:szCs w:val="16"/>
                <w:lang w:val="en-US"/>
              </w:rPr>
              <w:t>, 2012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ind w:firstLine="6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AF2B14" w:rsidRDefault="002C25BD" w:rsidP="005F0A6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 «Рек-Мастер», 43,75 %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5F0A66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135" w:type="dxa"/>
          </w:tcPr>
          <w:p w:rsidR="002C25BD" w:rsidRPr="005F0A6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F0A66">
              <w:rPr>
                <w:sz w:val="16"/>
                <w:szCs w:val="16"/>
              </w:rPr>
              <w:t>Соловьев</w:t>
            </w:r>
          </w:p>
          <w:p w:rsidR="002C25BD" w:rsidRPr="005F0A6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F0A66">
              <w:rPr>
                <w:sz w:val="16"/>
                <w:szCs w:val="16"/>
              </w:rPr>
              <w:t>Дмитрий</w:t>
            </w:r>
          </w:p>
          <w:p w:rsidR="002C25BD" w:rsidRPr="005F0A6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F0A66">
              <w:rPr>
                <w:sz w:val="16"/>
                <w:szCs w:val="16"/>
              </w:rPr>
              <w:t>Михайлович</w:t>
            </w:r>
          </w:p>
        </w:tc>
        <w:tc>
          <w:tcPr>
            <w:tcW w:w="1345" w:type="dxa"/>
          </w:tcPr>
          <w:p w:rsidR="002C25BD" w:rsidRPr="005F0A6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F0A66">
              <w:rPr>
                <w:sz w:val="16"/>
                <w:szCs w:val="16"/>
              </w:rPr>
              <w:t>ООО «100 КВАДРА-ТОВ», 15 000,00 руб.</w:t>
            </w:r>
          </w:p>
        </w:tc>
        <w:tc>
          <w:tcPr>
            <w:tcW w:w="1560" w:type="dxa"/>
          </w:tcPr>
          <w:p w:rsidR="002C25BD" w:rsidRPr="005F0A66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5F0A66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5F0A6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5F0A6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 кв.м (общая долевая собствен</w:t>
            </w:r>
            <w:r w:rsidRPr="005F0A66">
              <w:rPr>
                <w:sz w:val="16"/>
                <w:szCs w:val="16"/>
              </w:rPr>
              <w:t>ность</w:t>
            </w:r>
            <w:r>
              <w:rPr>
                <w:sz w:val="16"/>
                <w:szCs w:val="16"/>
              </w:rPr>
              <w:t>, доля</w:t>
            </w:r>
            <w:r w:rsidRPr="005F0A66">
              <w:rPr>
                <w:sz w:val="16"/>
                <w:szCs w:val="16"/>
              </w:rPr>
              <w:t xml:space="preserve"> 3/8)</w:t>
            </w:r>
          </w:p>
        </w:tc>
        <w:tc>
          <w:tcPr>
            <w:tcW w:w="1134" w:type="dxa"/>
          </w:tcPr>
          <w:p w:rsidR="002C25BD" w:rsidRPr="005F0A66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Pr="005F0A6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 -</w:t>
            </w:r>
            <w:r w:rsidRPr="005F0A66">
              <w:rPr>
                <w:sz w:val="16"/>
                <w:szCs w:val="16"/>
              </w:rPr>
              <w:t xml:space="preserve"> 15,4 кв.м</w:t>
            </w:r>
          </w:p>
        </w:tc>
        <w:tc>
          <w:tcPr>
            <w:tcW w:w="1134" w:type="dxa"/>
          </w:tcPr>
          <w:p w:rsidR="002C25BD" w:rsidRPr="005F0A66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5F0A66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F0A66">
              <w:rPr>
                <w:sz w:val="16"/>
                <w:szCs w:val="16"/>
              </w:rPr>
              <w:t xml:space="preserve">Легковой автотранспорт </w:t>
            </w:r>
            <w:r w:rsidRPr="005F0A66">
              <w:rPr>
                <w:sz w:val="16"/>
                <w:szCs w:val="16"/>
                <w:lang w:val="en-US"/>
              </w:rPr>
              <w:t>FORD</w:t>
            </w:r>
            <w:r w:rsidRPr="005F0A66">
              <w:rPr>
                <w:sz w:val="16"/>
                <w:szCs w:val="16"/>
              </w:rPr>
              <w:t xml:space="preserve"> </w:t>
            </w:r>
            <w:r w:rsidRPr="005F0A66">
              <w:rPr>
                <w:sz w:val="16"/>
                <w:szCs w:val="16"/>
                <w:lang w:val="en-US"/>
              </w:rPr>
              <w:t>FOCUS</w:t>
            </w:r>
            <w:r>
              <w:rPr>
                <w:sz w:val="16"/>
                <w:szCs w:val="16"/>
              </w:rPr>
              <w:t>, 2012</w:t>
            </w:r>
            <w:r w:rsidRPr="005F0A66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 xml:space="preserve">общая </w:t>
            </w:r>
            <w:r w:rsidRPr="005F0A66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418" w:type="dxa"/>
          </w:tcPr>
          <w:p w:rsidR="002C25BD" w:rsidRPr="005F0A66" w:rsidRDefault="002C25BD" w:rsidP="00DF6CAB">
            <w:pPr>
              <w:adjustRightInd w:val="0"/>
              <w:ind w:firstLine="6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Pr="005F0A66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AF2B14" w:rsidRDefault="002C25BD" w:rsidP="005F0A6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</w:t>
            </w:r>
            <w:r w:rsidRPr="005F0A66">
              <w:rPr>
                <w:sz w:val="16"/>
                <w:szCs w:val="16"/>
              </w:rPr>
              <w:t xml:space="preserve"> «100 КВАДРА-ТОВ», 50 %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113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Ульских Роман Николаевич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Землянский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Михаил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Васильевич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КГБУЗ Краевая клиническая больница, 945 495,35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- 68,7 кв.м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A658F3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Cadillac</w:t>
            </w:r>
            <w:r w:rsidRPr="00A658F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GMX</w:t>
            </w:r>
            <w:r w:rsidRPr="00A658F3">
              <w:rPr>
                <w:sz w:val="16"/>
                <w:szCs w:val="16"/>
              </w:rPr>
              <w:t xml:space="preserve"> 295 (</w:t>
            </w:r>
            <w:r>
              <w:rPr>
                <w:sz w:val="16"/>
                <w:szCs w:val="16"/>
                <w:lang w:val="en-US"/>
              </w:rPr>
              <w:t>STS</w:t>
            </w:r>
            <w:r w:rsidRPr="00A658F3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>, 2009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0B11C8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1135" w:type="dxa"/>
          </w:tcPr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Рытенко Сергей Александрович</w:t>
            </w:r>
          </w:p>
        </w:tc>
        <w:tc>
          <w:tcPr>
            <w:tcW w:w="1345" w:type="dxa"/>
          </w:tcPr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Путевая машинная станция № 181, Красноярская Дирекция по ремонту пути, Центральная Дирекция по ремонту пути - филиала ОАО «РЖД», 111 918,18 руб.</w:t>
            </w:r>
          </w:p>
        </w:tc>
        <w:tc>
          <w:tcPr>
            <w:tcW w:w="1560" w:type="dxa"/>
          </w:tcPr>
          <w:p w:rsidR="002C25BD" w:rsidRPr="000B11C8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0B11C8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0B11C8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Pr="000B11C8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Pr="000B11C8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Pr="000B11C8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0B11C8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070224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3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13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9E2A93">
              <w:rPr>
                <w:sz w:val="16"/>
                <w:szCs w:val="16"/>
              </w:rPr>
              <w:t>Романенко Юрий Юрьевич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C15363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Королёв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Владислав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Владимиро-вич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ЗАО «Флагман-Инвест»,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171E5">
              <w:rPr>
                <w:sz w:val="16"/>
                <w:szCs w:val="16"/>
              </w:rPr>
              <w:t>400 000 руб.</w:t>
            </w:r>
          </w:p>
          <w:p w:rsidR="002C25BD" w:rsidRPr="00F171E5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5F0A6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«Компания Брокеркредит-сервис», 1 048 536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квартира- 172,2 кв.м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квартира-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кв.м (общая совместная собственность)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квартира- 52,50 кв.м (общая долевая собственность, доля 1/3)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 - 32,80 кв.м</w:t>
            </w:r>
          </w:p>
        </w:tc>
        <w:tc>
          <w:tcPr>
            <w:tcW w:w="1134" w:type="dxa"/>
          </w:tcPr>
          <w:p w:rsidR="002C25BD" w:rsidRPr="006834CE" w:rsidRDefault="002C25BD" w:rsidP="005F0A6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 - 1 217,5 кв.м (общая долевая собственность, доля 1/38)</w:t>
            </w:r>
          </w:p>
        </w:tc>
        <w:tc>
          <w:tcPr>
            <w:tcW w:w="1275" w:type="dxa"/>
          </w:tcPr>
          <w:p w:rsidR="002C25BD" w:rsidRPr="00867D62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HONDA</w:t>
            </w:r>
            <w:r w:rsidRPr="00867D6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PILOT</w:t>
            </w:r>
            <w:r>
              <w:rPr>
                <w:sz w:val="16"/>
                <w:szCs w:val="16"/>
              </w:rPr>
              <w:t>, 2008 (общая совместная собственность)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банковских счетов</w:t>
            </w:r>
          </w:p>
        </w:tc>
        <w:tc>
          <w:tcPr>
            <w:tcW w:w="1417" w:type="dxa"/>
          </w:tcPr>
          <w:p w:rsidR="002C25BD" w:rsidRDefault="002C25BD" w:rsidP="005F0A6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ПАО «ЮНИПРО», 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525 000 акций, стоимость одной акции 2,62 руб.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5F0A6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ПАО «Группа «Разгуляй», 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57 500 акций, стоимость одной акции 6,82 руб.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5F0A6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ПАО «Ростелеком», 2 акции, стоимость одной акции 97,09 руб.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 «Новый берег», 41,21 %;</w:t>
            </w:r>
          </w:p>
          <w:p w:rsidR="002C25BD" w:rsidRPr="00B626D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5F0A6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общество с ограниченной ответственностью «Пивовар Рогозец», 0,552 %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Самаль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Мария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Федоровна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Законодательное Собрание Красноярского края, 217 670,00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 45,4 кв.м (общая долевая собственность, доля 1/2)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1135" w:type="dxa"/>
          </w:tcPr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A03879">
              <w:rPr>
                <w:spacing w:val="-10"/>
                <w:sz w:val="16"/>
                <w:szCs w:val="16"/>
              </w:rPr>
              <w:t>Цуканов</w:t>
            </w: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A03879">
              <w:rPr>
                <w:spacing w:val="-10"/>
                <w:sz w:val="16"/>
                <w:szCs w:val="16"/>
              </w:rPr>
              <w:t>Сергей</w:t>
            </w: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A03879">
              <w:rPr>
                <w:spacing w:val="-10"/>
                <w:sz w:val="16"/>
                <w:szCs w:val="16"/>
              </w:rPr>
              <w:t>Андреевич</w:t>
            </w:r>
          </w:p>
        </w:tc>
        <w:tc>
          <w:tcPr>
            <w:tcW w:w="1345" w:type="dxa"/>
          </w:tcPr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A03879">
              <w:rPr>
                <w:spacing w:val="-10"/>
                <w:sz w:val="16"/>
                <w:szCs w:val="16"/>
              </w:rPr>
              <w:t>ОАО «Племзавод Красный Маяк», 1 667 603,64 руб.</w:t>
            </w: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A03879">
              <w:rPr>
                <w:spacing w:val="-10"/>
                <w:sz w:val="16"/>
                <w:szCs w:val="16"/>
              </w:rPr>
              <w:t>УПФР в городе Канске и Канском районе Красноярского края, 148 577,48 руб.</w:t>
            </w: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A03879">
              <w:rPr>
                <w:spacing w:val="-10"/>
                <w:sz w:val="16"/>
                <w:szCs w:val="16"/>
              </w:rPr>
              <w:t>УПФР в городе Канске и Канском районе Красноярского края, 21 244,35 руб.</w:t>
            </w: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A03879">
              <w:rPr>
                <w:spacing w:val="-10"/>
                <w:sz w:val="16"/>
                <w:szCs w:val="16"/>
              </w:rPr>
              <w:t>Банк «Таатта» АО, 89 249,33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A03879" w:rsidRDefault="002C25BD" w:rsidP="004368E5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Квартира - </w:t>
            </w:r>
            <w:r w:rsidRPr="00A03879">
              <w:rPr>
                <w:spacing w:val="-10"/>
                <w:sz w:val="16"/>
                <w:szCs w:val="16"/>
              </w:rPr>
              <w:t>47,7 кв.м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A03879">
              <w:rPr>
                <w:spacing w:val="-10"/>
                <w:sz w:val="16"/>
                <w:szCs w:val="16"/>
              </w:rPr>
              <w:t xml:space="preserve">Легковой автотранспорт </w:t>
            </w:r>
            <w:r w:rsidRPr="00A03879">
              <w:rPr>
                <w:spacing w:val="-10"/>
                <w:sz w:val="16"/>
                <w:szCs w:val="16"/>
                <w:lang w:val="en-US"/>
              </w:rPr>
              <w:t>TOYOTA</w:t>
            </w:r>
            <w:r w:rsidRPr="00A03879">
              <w:rPr>
                <w:spacing w:val="-10"/>
                <w:sz w:val="16"/>
                <w:szCs w:val="16"/>
              </w:rPr>
              <w:t xml:space="preserve"> </w:t>
            </w:r>
            <w:r w:rsidRPr="00A03879">
              <w:rPr>
                <w:spacing w:val="-10"/>
                <w:sz w:val="16"/>
                <w:szCs w:val="16"/>
                <w:lang w:val="en-US"/>
              </w:rPr>
              <w:t>LAND</w:t>
            </w:r>
            <w:r w:rsidRPr="00A03879">
              <w:rPr>
                <w:spacing w:val="-10"/>
                <w:sz w:val="16"/>
                <w:szCs w:val="16"/>
              </w:rPr>
              <w:t xml:space="preserve"> </w:t>
            </w:r>
            <w:r w:rsidRPr="00A03879">
              <w:rPr>
                <w:spacing w:val="-10"/>
                <w:sz w:val="16"/>
                <w:szCs w:val="16"/>
                <w:lang w:val="en-US"/>
              </w:rPr>
              <w:t>CRUISER</w:t>
            </w:r>
            <w:r w:rsidRPr="00A03879">
              <w:rPr>
                <w:spacing w:val="-10"/>
                <w:sz w:val="16"/>
                <w:szCs w:val="16"/>
              </w:rPr>
              <w:t xml:space="preserve"> 200, 2</w:t>
            </w:r>
            <w:r>
              <w:rPr>
                <w:spacing w:val="-10"/>
                <w:sz w:val="16"/>
                <w:szCs w:val="16"/>
              </w:rPr>
              <w:t>015 ;</w:t>
            </w: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л</w:t>
            </w:r>
            <w:r w:rsidRPr="00A03879">
              <w:rPr>
                <w:spacing w:val="-10"/>
                <w:sz w:val="16"/>
                <w:szCs w:val="16"/>
              </w:rPr>
              <w:t xml:space="preserve">егковой автотранспорт </w:t>
            </w:r>
            <w:r w:rsidRPr="00A03879">
              <w:rPr>
                <w:spacing w:val="-10"/>
                <w:sz w:val="16"/>
                <w:szCs w:val="16"/>
                <w:lang w:val="en-US"/>
              </w:rPr>
              <w:t>SUZUKI</w:t>
            </w:r>
            <w:r w:rsidRPr="00A03879">
              <w:rPr>
                <w:spacing w:val="-10"/>
                <w:sz w:val="16"/>
                <w:szCs w:val="16"/>
              </w:rPr>
              <w:t xml:space="preserve"> </w:t>
            </w:r>
            <w:r w:rsidRPr="00A03879">
              <w:rPr>
                <w:spacing w:val="-10"/>
                <w:sz w:val="16"/>
                <w:szCs w:val="16"/>
                <w:lang w:val="en-US"/>
              </w:rPr>
              <w:t>GRAND</w:t>
            </w:r>
            <w:r w:rsidRPr="00A03879">
              <w:rPr>
                <w:spacing w:val="-10"/>
                <w:sz w:val="16"/>
                <w:szCs w:val="16"/>
              </w:rPr>
              <w:t xml:space="preserve"> </w:t>
            </w:r>
            <w:r w:rsidRPr="00A03879">
              <w:rPr>
                <w:spacing w:val="-10"/>
                <w:sz w:val="16"/>
                <w:szCs w:val="16"/>
                <w:lang w:val="en-US"/>
              </w:rPr>
              <w:t>VITARA</w:t>
            </w:r>
            <w:r>
              <w:rPr>
                <w:spacing w:val="-10"/>
                <w:sz w:val="16"/>
                <w:szCs w:val="16"/>
              </w:rPr>
              <w:t>, 2004;</w:t>
            </w: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г</w:t>
            </w:r>
            <w:r w:rsidRPr="00A03879">
              <w:rPr>
                <w:spacing w:val="-10"/>
                <w:sz w:val="16"/>
                <w:szCs w:val="16"/>
              </w:rPr>
              <w:t xml:space="preserve">рузовой автотранспорт грузовой фургон </w:t>
            </w:r>
            <w:r w:rsidRPr="00A03879">
              <w:rPr>
                <w:spacing w:val="-10"/>
                <w:sz w:val="16"/>
                <w:szCs w:val="16"/>
                <w:lang w:val="en-US"/>
              </w:rPr>
              <w:t>MAZDA</w:t>
            </w:r>
            <w:r w:rsidRPr="00A03879">
              <w:rPr>
                <w:spacing w:val="-10"/>
                <w:sz w:val="16"/>
                <w:szCs w:val="16"/>
              </w:rPr>
              <w:t xml:space="preserve"> </w:t>
            </w:r>
            <w:r w:rsidRPr="00A03879">
              <w:rPr>
                <w:spacing w:val="-10"/>
                <w:sz w:val="16"/>
                <w:szCs w:val="16"/>
                <w:lang w:val="en-US"/>
              </w:rPr>
              <w:t>TITAN</w:t>
            </w:r>
            <w:r>
              <w:rPr>
                <w:spacing w:val="-10"/>
                <w:sz w:val="16"/>
                <w:szCs w:val="16"/>
              </w:rPr>
              <w:t>, 1998</w:t>
            </w:r>
          </w:p>
        </w:tc>
        <w:tc>
          <w:tcPr>
            <w:tcW w:w="1418" w:type="dxa"/>
          </w:tcPr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9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Открытое акционерное общество «Племзавод Красный Маяк», 8 813 739 обыкновенных именных акций, номинальная стоимость</w:t>
            </w:r>
          </w:p>
          <w:p w:rsidR="002C25BD" w:rsidRPr="00A03879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1,00 руб.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Стома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Сергей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Петрович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МВД России, 1 164 430,61 руб.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УПФР по городу Канску и Канскому району Красноярского края, 27 711,69 руб.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социальной защиты населения администрации города Канска, 10 560 руб.</w:t>
            </w:r>
          </w:p>
        </w:tc>
        <w:tc>
          <w:tcPr>
            <w:tcW w:w="1560" w:type="dxa"/>
          </w:tcPr>
          <w:p w:rsidR="002C25BD" w:rsidRPr="006834CE" w:rsidRDefault="002C25BD" w:rsidP="004368E5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- 1 500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52,50 кв.м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66,9 кв.м (общая совместная собственность)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DE5C2D">
              <w:rPr>
                <w:sz w:val="16"/>
                <w:szCs w:val="16"/>
              </w:rPr>
              <w:t>квартира – 116,9 кв.м.</w:t>
            </w:r>
            <w:r>
              <w:rPr>
                <w:sz w:val="16"/>
                <w:szCs w:val="16"/>
              </w:rPr>
              <w:t xml:space="preserve"> (общая совместная собствен</w:t>
            </w:r>
            <w:r w:rsidRPr="00DE5C2D">
              <w:rPr>
                <w:sz w:val="16"/>
                <w:szCs w:val="16"/>
              </w:rPr>
              <w:t>ность)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84726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</w:p>
        </w:tc>
      </w:tr>
      <w:tr w:rsidR="002C25BD" w:rsidRPr="00F05E41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1135" w:type="dxa"/>
          </w:tcPr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05E41">
              <w:rPr>
                <w:sz w:val="16"/>
                <w:szCs w:val="16"/>
              </w:rPr>
              <w:t>Воробьёва</w:t>
            </w:r>
          </w:p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05E41">
              <w:rPr>
                <w:sz w:val="16"/>
                <w:szCs w:val="16"/>
              </w:rPr>
              <w:t>Елена</w:t>
            </w:r>
          </w:p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05E41">
              <w:rPr>
                <w:sz w:val="16"/>
                <w:szCs w:val="16"/>
              </w:rPr>
              <w:t>Анатольевна</w:t>
            </w:r>
          </w:p>
        </w:tc>
        <w:tc>
          <w:tcPr>
            <w:tcW w:w="1345" w:type="dxa"/>
          </w:tcPr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05E41">
              <w:rPr>
                <w:sz w:val="16"/>
                <w:szCs w:val="16"/>
              </w:rPr>
              <w:t>АО МСО «Надежда», 115 737,33 руб.</w:t>
            </w:r>
          </w:p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F05E41" w:rsidRDefault="002C25BD" w:rsidP="004368E5">
            <w:pPr>
              <w:adjustRightInd w:val="0"/>
              <w:jc w:val="both"/>
              <w:rPr>
                <w:sz w:val="16"/>
                <w:szCs w:val="16"/>
              </w:rPr>
            </w:pPr>
            <w:r w:rsidRPr="00F05E41">
              <w:rPr>
                <w:sz w:val="16"/>
                <w:szCs w:val="16"/>
              </w:rPr>
              <w:t>САО «Надежда», 1 268 629,57 руб.</w:t>
            </w:r>
          </w:p>
        </w:tc>
        <w:tc>
          <w:tcPr>
            <w:tcW w:w="1560" w:type="dxa"/>
          </w:tcPr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- </w:t>
            </w:r>
            <w:r w:rsidRPr="00F05E41">
              <w:rPr>
                <w:sz w:val="16"/>
                <w:szCs w:val="16"/>
              </w:rPr>
              <w:t>1 734 кв.м (общая долевая собственность</w:t>
            </w:r>
          </w:p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05E41">
              <w:rPr>
                <w:sz w:val="16"/>
                <w:szCs w:val="16"/>
              </w:rPr>
              <w:t>на общее имущество</w:t>
            </w:r>
          </w:p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05E41">
              <w:rPr>
                <w:sz w:val="16"/>
                <w:szCs w:val="16"/>
              </w:rPr>
              <w:t>в многоквартирном доме</w:t>
            </w:r>
            <w:r>
              <w:rPr>
                <w:sz w:val="16"/>
                <w:szCs w:val="16"/>
              </w:rPr>
              <w:t>, доля</w:t>
            </w:r>
            <w:r w:rsidRPr="00F05E41">
              <w:rPr>
                <w:sz w:val="16"/>
                <w:szCs w:val="16"/>
              </w:rPr>
              <w:t xml:space="preserve"> 834/ 1 734)</w:t>
            </w:r>
          </w:p>
        </w:tc>
        <w:tc>
          <w:tcPr>
            <w:tcW w:w="1275" w:type="dxa"/>
          </w:tcPr>
          <w:p w:rsidR="002C25BD" w:rsidRPr="00F05E41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DE5C2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DE5C2D">
              <w:rPr>
                <w:sz w:val="16"/>
                <w:szCs w:val="16"/>
              </w:rPr>
              <w:t>квартира - 125,1 кв.м</w:t>
            </w:r>
          </w:p>
          <w:p w:rsidR="002C25BD" w:rsidRPr="00DE5C2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DE5C2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DE5C2D">
              <w:rPr>
                <w:sz w:val="16"/>
                <w:szCs w:val="16"/>
              </w:rPr>
              <w:t>квартира – 64,4 кв.м. (</w:t>
            </w:r>
            <w:r>
              <w:rPr>
                <w:sz w:val="16"/>
                <w:szCs w:val="16"/>
              </w:rPr>
              <w:t xml:space="preserve">общая </w:t>
            </w:r>
            <w:r w:rsidRPr="00DE5C2D">
              <w:rPr>
                <w:sz w:val="16"/>
                <w:szCs w:val="16"/>
              </w:rPr>
              <w:t>совместная собственность)</w:t>
            </w:r>
          </w:p>
        </w:tc>
        <w:tc>
          <w:tcPr>
            <w:tcW w:w="1134" w:type="dxa"/>
          </w:tcPr>
          <w:p w:rsidR="002C25BD" w:rsidRPr="00F05E41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F05E41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F05E41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05E41">
              <w:rPr>
                <w:sz w:val="16"/>
                <w:szCs w:val="16"/>
              </w:rPr>
              <w:t>Легковой авто-транспорт</w:t>
            </w:r>
          </w:p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F05E41">
              <w:rPr>
                <w:sz w:val="16"/>
                <w:szCs w:val="16"/>
                <w:lang w:val="en-US"/>
              </w:rPr>
              <w:t>NISSAN</w:t>
            </w:r>
            <w:r w:rsidRPr="00F05E41">
              <w:rPr>
                <w:sz w:val="16"/>
                <w:szCs w:val="16"/>
              </w:rPr>
              <w:t xml:space="preserve"> </w:t>
            </w:r>
            <w:r w:rsidRPr="00F05E41">
              <w:rPr>
                <w:sz w:val="16"/>
                <w:szCs w:val="16"/>
                <w:lang w:val="en-US"/>
              </w:rPr>
              <w:t>X</w:t>
            </w:r>
            <w:r w:rsidRPr="00F05E41">
              <w:rPr>
                <w:sz w:val="16"/>
                <w:szCs w:val="16"/>
              </w:rPr>
              <w:t>-</w:t>
            </w:r>
            <w:r w:rsidRPr="00F05E41">
              <w:rPr>
                <w:sz w:val="16"/>
                <w:szCs w:val="16"/>
                <w:lang w:val="en-US"/>
              </w:rPr>
              <w:t>TRAIL</w:t>
            </w:r>
            <w:r>
              <w:rPr>
                <w:sz w:val="16"/>
                <w:szCs w:val="16"/>
              </w:rPr>
              <w:t>, 2015  (общая совместная собствен</w:t>
            </w:r>
            <w:r w:rsidRPr="00F05E41">
              <w:rPr>
                <w:sz w:val="16"/>
                <w:szCs w:val="16"/>
              </w:rPr>
              <w:t>ность)</w:t>
            </w:r>
          </w:p>
        </w:tc>
        <w:tc>
          <w:tcPr>
            <w:tcW w:w="1418" w:type="dxa"/>
          </w:tcPr>
          <w:p w:rsidR="002C25BD" w:rsidRPr="00F05E41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банковских счетов</w:t>
            </w:r>
          </w:p>
        </w:tc>
        <w:tc>
          <w:tcPr>
            <w:tcW w:w="1417" w:type="dxa"/>
          </w:tcPr>
          <w:p w:rsidR="002C25BD" w:rsidRPr="00F05E41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F05E41" w:rsidRDefault="002C25BD" w:rsidP="00DF6CAB">
            <w:pPr>
              <w:jc w:val="both"/>
              <w:rPr>
                <w:sz w:val="16"/>
                <w:szCs w:val="16"/>
              </w:rPr>
            </w:pP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Князев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Геннадий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Владимиро-вич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«Пенопласт и строительные материалы», 109 878,01 руб.</w:t>
            </w:r>
          </w:p>
        </w:tc>
        <w:tc>
          <w:tcPr>
            <w:tcW w:w="1560" w:type="dxa"/>
          </w:tcPr>
          <w:p w:rsidR="002C25BD" w:rsidRPr="006834CE" w:rsidRDefault="002C25BD" w:rsidP="004368E5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- 1 198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ind w:left="-62" w:firstLine="6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-</w:t>
            </w:r>
          </w:p>
          <w:p w:rsidR="002C25BD" w:rsidRPr="006834CE" w:rsidRDefault="002C25BD" w:rsidP="00DF6CAB">
            <w:pPr>
              <w:adjustRightInd w:val="0"/>
              <w:ind w:left="-62" w:firstLine="6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58,4 кв.м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BA2DC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LADA</w:t>
            </w:r>
            <w:r w:rsidRPr="00BA2DCC">
              <w:rPr>
                <w:sz w:val="16"/>
                <w:szCs w:val="16"/>
              </w:rPr>
              <w:t xml:space="preserve"> 211240 </w:t>
            </w:r>
            <w:r>
              <w:rPr>
                <w:sz w:val="16"/>
                <w:szCs w:val="16"/>
                <w:lang w:val="en-US"/>
              </w:rPr>
              <w:t>LADA</w:t>
            </w:r>
            <w:r w:rsidRPr="00BA2DCC">
              <w:rPr>
                <w:sz w:val="16"/>
                <w:szCs w:val="16"/>
              </w:rPr>
              <w:t xml:space="preserve"> 112</w:t>
            </w:r>
            <w:r>
              <w:rPr>
                <w:sz w:val="16"/>
                <w:szCs w:val="16"/>
              </w:rPr>
              <w:t xml:space="preserve">, 2008 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</w:p>
        </w:tc>
      </w:tr>
      <w:tr w:rsidR="002C25BD" w:rsidRPr="00A73084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1135" w:type="dxa"/>
          </w:tcPr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  <w:r w:rsidRPr="00A73084">
              <w:rPr>
                <w:spacing w:val="-12"/>
                <w:sz w:val="16"/>
                <w:szCs w:val="16"/>
              </w:rPr>
              <w:t>Титов Сергей Сергеевич</w:t>
            </w:r>
          </w:p>
        </w:tc>
        <w:tc>
          <w:tcPr>
            <w:tcW w:w="1345" w:type="dxa"/>
          </w:tcPr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  <w:r w:rsidRPr="00A73084">
              <w:rPr>
                <w:spacing w:val="-12"/>
                <w:sz w:val="16"/>
                <w:szCs w:val="16"/>
              </w:rPr>
              <w:t xml:space="preserve">ООО «Ромашка-2», </w:t>
            </w:r>
            <w:r>
              <w:rPr>
                <w:spacing w:val="-12"/>
                <w:sz w:val="16"/>
                <w:szCs w:val="16"/>
              </w:rPr>
              <w:t xml:space="preserve"> </w:t>
            </w:r>
            <w:r w:rsidRPr="00A73084">
              <w:rPr>
                <w:spacing w:val="-12"/>
                <w:sz w:val="16"/>
                <w:szCs w:val="16"/>
              </w:rPr>
              <w:t>89 160,00 руб.</w:t>
            </w:r>
          </w:p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</w:p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  <w:r w:rsidRPr="00A73084">
              <w:rPr>
                <w:spacing w:val="-12"/>
                <w:sz w:val="16"/>
                <w:szCs w:val="16"/>
              </w:rPr>
              <w:t xml:space="preserve">Жирнов </w:t>
            </w:r>
            <w:r>
              <w:rPr>
                <w:spacing w:val="-12"/>
                <w:sz w:val="16"/>
                <w:szCs w:val="16"/>
              </w:rPr>
              <w:t>А.Г.</w:t>
            </w:r>
            <w:r w:rsidRPr="00A73084">
              <w:rPr>
                <w:spacing w:val="-12"/>
                <w:sz w:val="16"/>
                <w:szCs w:val="16"/>
              </w:rPr>
              <w:t>, 4 690 000,00 руб.</w:t>
            </w:r>
          </w:p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</w:p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  <w:r w:rsidRPr="00DE5C2D">
              <w:rPr>
                <w:spacing w:val="-12"/>
                <w:sz w:val="16"/>
                <w:szCs w:val="16"/>
              </w:rPr>
              <w:t>Акционерное общество «Райффайзенбанк» 4 131,67 руб.</w:t>
            </w:r>
          </w:p>
        </w:tc>
        <w:tc>
          <w:tcPr>
            <w:tcW w:w="1560" w:type="dxa"/>
          </w:tcPr>
          <w:p w:rsidR="002C25BD" w:rsidRPr="00A73084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A73084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A73084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A73084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A73084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A73084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  <w:r w:rsidRPr="00A73084">
              <w:rPr>
                <w:spacing w:val="-12"/>
                <w:sz w:val="16"/>
                <w:szCs w:val="16"/>
              </w:rPr>
              <w:t xml:space="preserve">Легковой автотранспорт, </w:t>
            </w:r>
          </w:p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  <w:r w:rsidRPr="00A73084">
              <w:rPr>
                <w:spacing w:val="-12"/>
                <w:sz w:val="16"/>
                <w:szCs w:val="16"/>
                <w:lang w:val="en-US"/>
              </w:rPr>
              <w:t>SUZUKI</w:t>
            </w:r>
            <w:r w:rsidRPr="00A73084">
              <w:rPr>
                <w:spacing w:val="-12"/>
                <w:sz w:val="16"/>
                <w:szCs w:val="16"/>
              </w:rPr>
              <w:t xml:space="preserve"> </w:t>
            </w:r>
            <w:r w:rsidRPr="00A73084">
              <w:rPr>
                <w:spacing w:val="-12"/>
                <w:sz w:val="16"/>
                <w:szCs w:val="16"/>
                <w:lang w:val="en-US"/>
              </w:rPr>
              <w:t>GRAND</w:t>
            </w:r>
            <w:r w:rsidRPr="00A73084">
              <w:rPr>
                <w:spacing w:val="-12"/>
                <w:sz w:val="16"/>
                <w:szCs w:val="16"/>
              </w:rPr>
              <w:t xml:space="preserve"> </w:t>
            </w:r>
            <w:r w:rsidRPr="00A73084">
              <w:rPr>
                <w:spacing w:val="-12"/>
                <w:sz w:val="16"/>
                <w:szCs w:val="16"/>
                <w:lang w:val="en-US"/>
              </w:rPr>
              <w:t>VITRA</w:t>
            </w:r>
            <w:r>
              <w:rPr>
                <w:spacing w:val="-12"/>
                <w:sz w:val="16"/>
                <w:szCs w:val="16"/>
              </w:rPr>
              <w:t>, 2011;</w:t>
            </w:r>
          </w:p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</w:p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  <w:r>
              <w:rPr>
                <w:spacing w:val="-12"/>
                <w:sz w:val="16"/>
                <w:szCs w:val="16"/>
              </w:rPr>
              <w:t>л</w:t>
            </w:r>
            <w:r w:rsidRPr="00A73084">
              <w:rPr>
                <w:spacing w:val="-12"/>
                <w:sz w:val="16"/>
                <w:szCs w:val="16"/>
              </w:rPr>
              <w:t xml:space="preserve">егковой автотранспорт, </w:t>
            </w:r>
            <w:r w:rsidRPr="00A73084">
              <w:rPr>
                <w:spacing w:val="-12"/>
                <w:sz w:val="16"/>
                <w:szCs w:val="16"/>
                <w:lang w:val="en-US"/>
              </w:rPr>
              <w:t>MAZDA</w:t>
            </w:r>
            <w:r>
              <w:rPr>
                <w:spacing w:val="-12"/>
                <w:sz w:val="16"/>
                <w:szCs w:val="16"/>
              </w:rPr>
              <w:t xml:space="preserve"> 3, 2006 </w:t>
            </w:r>
            <w:r w:rsidRPr="00A73084">
              <w:rPr>
                <w:spacing w:val="-12"/>
                <w:sz w:val="16"/>
                <w:szCs w:val="16"/>
              </w:rPr>
              <w:t xml:space="preserve"> (</w:t>
            </w:r>
            <w:r>
              <w:rPr>
                <w:spacing w:val="-12"/>
                <w:sz w:val="16"/>
                <w:szCs w:val="16"/>
              </w:rPr>
              <w:t xml:space="preserve">общая </w:t>
            </w:r>
            <w:r w:rsidRPr="00A73084">
              <w:rPr>
                <w:spacing w:val="-12"/>
                <w:sz w:val="16"/>
                <w:szCs w:val="16"/>
              </w:rPr>
              <w:t>совместная собственность с супругой)</w:t>
            </w:r>
          </w:p>
        </w:tc>
        <w:tc>
          <w:tcPr>
            <w:tcW w:w="1418" w:type="dxa"/>
          </w:tcPr>
          <w:p w:rsidR="002C25BD" w:rsidRPr="00A73084" w:rsidRDefault="002C25BD" w:rsidP="00257BA1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21 банковский счет</w:t>
            </w:r>
          </w:p>
        </w:tc>
        <w:tc>
          <w:tcPr>
            <w:tcW w:w="1417" w:type="dxa"/>
          </w:tcPr>
          <w:p w:rsidR="002C25BD" w:rsidRPr="00A73084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  <w:r w:rsidRPr="00A73084">
              <w:rPr>
                <w:spacing w:val="-12"/>
                <w:sz w:val="16"/>
                <w:szCs w:val="16"/>
              </w:rPr>
              <w:t>Общество с ограниченной ответственностью «Ромашка»,</w:t>
            </w:r>
          </w:p>
          <w:p w:rsidR="002C25BD" w:rsidRPr="00A73084" w:rsidRDefault="002C25BD" w:rsidP="00DF6CAB">
            <w:pPr>
              <w:adjustRightInd w:val="0"/>
              <w:jc w:val="both"/>
              <w:rPr>
                <w:spacing w:val="-12"/>
                <w:sz w:val="16"/>
                <w:szCs w:val="16"/>
              </w:rPr>
            </w:pPr>
            <w:r w:rsidRPr="00A73084">
              <w:rPr>
                <w:spacing w:val="-12"/>
                <w:sz w:val="16"/>
                <w:szCs w:val="16"/>
              </w:rPr>
              <w:t>доля участия 50%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1135" w:type="dxa"/>
          </w:tcPr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2C88">
              <w:rPr>
                <w:spacing w:val="-10"/>
                <w:sz w:val="16"/>
                <w:szCs w:val="16"/>
              </w:rPr>
              <w:t>Тишкин Анатолий Васильевич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 ИП Тишкин А.В., 349 536 руб.</w:t>
            </w: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2C88" w:rsidRDefault="002C25BD" w:rsidP="00257BA1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УПФР в Уярском районе Красноярского края, 127 261,75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земельный участок -</w:t>
            </w:r>
            <w:r w:rsidRPr="003E2C88">
              <w:rPr>
                <w:spacing w:val="-10"/>
                <w:sz w:val="16"/>
                <w:szCs w:val="16"/>
              </w:rPr>
              <w:t xml:space="preserve"> 3 16</w:t>
            </w:r>
            <w:r>
              <w:rPr>
                <w:spacing w:val="-10"/>
                <w:sz w:val="16"/>
                <w:szCs w:val="16"/>
              </w:rPr>
              <w:t xml:space="preserve">0 кв. м </w:t>
            </w:r>
            <w:r w:rsidRPr="003E2C88">
              <w:rPr>
                <w:spacing w:val="-10"/>
                <w:sz w:val="16"/>
                <w:szCs w:val="16"/>
              </w:rPr>
              <w:t>(</w:t>
            </w:r>
            <w:r>
              <w:rPr>
                <w:spacing w:val="-10"/>
                <w:sz w:val="16"/>
                <w:szCs w:val="16"/>
              </w:rPr>
              <w:t xml:space="preserve">общая </w:t>
            </w:r>
            <w:r w:rsidRPr="003E2C88">
              <w:rPr>
                <w:spacing w:val="-10"/>
                <w:sz w:val="16"/>
                <w:szCs w:val="16"/>
              </w:rPr>
              <w:t>долевая собственность</w:t>
            </w:r>
            <w:r>
              <w:rPr>
                <w:spacing w:val="-10"/>
                <w:sz w:val="16"/>
                <w:szCs w:val="16"/>
              </w:rPr>
              <w:t>, доля</w:t>
            </w:r>
            <w:r w:rsidRPr="003E2C88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pacing w:val="-10"/>
                <w:sz w:val="16"/>
                <w:szCs w:val="16"/>
              </w:rPr>
              <w:t>1/2</w:t>
            </w:r>
            <w:r w:rsidRPr="003E2C88">
              <w:rPr>
                <w:spacing w:val="-10"/>
                <w:sz w:val="16"/>
                <w:szCs w:val="16"/>
              </w:rPr>
              <w:t>)</w:t>
            </w: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земельный  участок -</w:t>
            </w:r>
          </w:p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2100 кв. м</w:t>
            </w:r>
          </w:p>
        </w:tc>
        <w:tc>
          <w:tcPr>
            <w:tcW w:w="1275" w:type="dxa"/>
          </w:tcPr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Жилой дом - 60,5 кв. м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квартира -</w:t>
            </w:r>
          </w:p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95 кв.м</w:t>
            </w:r>
          </w:p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(общая долевая собственность, доля 1/2</w:t>
            </w:r>
            <w:r w:rsidRPr="003E2C88">
              <w:rPr>
                <w:spacing w:val="-10"/>
                <w:sz w:val="16"/>
                <w:szCs w:val="16"/>
              </w:rPr>
              <w:t>)</w:t>
            </w:r>
          </w:p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квартира - 33,1 кв.м</w:t>
            </w:r>
          </w:p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Pr="003E2C88" w:rsidRDefault="002C25BD" w:rsidP="00257BA1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3E2C88">
              <w:rPr>
                <w:spacing w:val="-10"/>
                <w:sz w:val="16"/>
                <w:szCs w:val="16"/>
              </w:rPr>
              <w:t>Нежилое здание</w:t>
            </w:r>
            <w:r>
              <w:rPr>
                <w:spacing w:val="-10"/>
                <w:sz w:val="16"/>
                <w:szCs w:val="16"/>
              </w:rPr>
              <w:t xml:space="preserve"> - 49,7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Трактор Т-25А, 1981;</w:t>
            </w: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легковой автотранспорт, УАЗ331519, 1997;</w:t>
            </w: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легковой автотранспорт, </w:t>
            </w:r>
            <w:r>
              <w:rPr>
                <w:spacing w:val="-10"/>
                <w:sz w:val="16"/>
                <w:szCs w:val="16"/>
                <w:lang w:val="en-US"/>
              </w:rPr>
              <w:t>TOYOTA</w:t>
            </w:r>
            <w:r w:rsidRPr="00025543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pacing w:val="-10"/>
                <w:sz w:val="16"/>
                <w:szCs w:val="16"/>
                <w:lang w:val="en-US"/>
              </w:rPr>
              <w:t>LAND</w:t>
            </w:r>
            <w:r w:rsidRPr="00025543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pacing w:val="-10"/>
                <w:sz w:val="16"/>
                <w:szCs w:val="16"/>
                <w:lang w:val="en-US"/>
              </w:rPr>
              <w:t>CRUISER</w:t>
            </w:r>
            <w:r w:rsidRPr="00025543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pacing w:val="-10"/>
                <w:sz w:val="16"/>
                <w:szCs w:val="16"/>
                <w:lang w:val="en-US"/>
              </w:rPr>
              <w:t>PRADO</w:t>
            </w:r>
            <w:r>
              <w:rPr>
                <w:spacing w:val="-10"/>
                <w:sz w:val="16"/>
                <w:szCs w:val="16"/>
              </w:rPr>
              <w:t>, 2012;</w:t>
            </w:r>
          </w:p>
          <w:p w:rsidR="002C25BD" w:rsidRPr="000A32A5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B32F47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легковой автотранспорт,</w:t>
            </w:r>
          </w:p>
          <w:p w:rsidR="002C25BD" w:rsidRPr="00B32F47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  <w:lang w:val="en-US"/>
              </w:rPr>
              <w:t>TOYOTA</w:t>
            </w:r>
            <w:r w:rsidRPr="00B32F47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pacing w:val="-10"/>
                <w:sz w:val="16"/>
                <w:szCs w:val="16"/>
                <w:lang w:val="en-US"/>
              </w:rPr>
              <w:t>LITE</w:t>
            </w:r>
            <w:r w:rsidRPr="00B32F47"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pacing w:val="-10"/>
                <w:sz w:val="16"/>
                <w:szCs w:val="16"/>
                <w:lang w:val="en-US"/>
              </w:rPr>
              <w:t>ACE</w:t>
            </w:r>
            <w:r>
              <w:rPr>
                <w:spacing w:val="-10"/>
                <w:sz w:val="16"/>
                <w:szCs w:val="16"/>
              </w:rPr>
              <w:t xml:space="preserve">, 2002 </w:t>
            </w:r>
          </w:p>
        </w:tc>
        <w:tc>
          <w:tcPr>
            <w:tcW w:w="1418" w:type="dxa"/>
          </w:tcPr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4"/>
                <w:sz w:val="16"/>
                <w:szCs w:val="16"/>
              </w:rPr>
              <w:t>6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Баранов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Станислав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Сергеевич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МВД России, 161 644,12 руб.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3456F">
              <w:rPr>
                <w:sz w:val="16"/>
                <w:szCs w:val="16"/>
              </w:rPr>
              <w:t>ООО «ОА «Эльбрус»,</w:t>
            </w:r>
            <w:r>
              <w:rPr>
                <w:sz w:val="16"/>
                <w:szCs w:val="16"/>
              </w:rPr>
              <w:t xml:space="preserve"> 80 132,54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53456F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- 17,5 кв.м (общая совместная собственность)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Ерофеев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Игорь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Александрович</w:t>
            </w:r>
          </w:p>
        </w:tc>
        <w:tc>
          <w:tcPr>
            <w:tcW w:w="134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«Леруа Мерлен Восток», 675 838,22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E84CCA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OPEL</w:t>
            </w:r>
            <w:r w:rsidRPr="00E84CC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VECTRA</w:t>
            </w:r>
            <w:r>
              <w:rPr>
                <w:sz w:val="16"/>
                <w:szCs w:val="16"/>
              </w:rPr>
              <w:t xml:space="preserve">, 2006 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ind w:firstLine="6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113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9134B1">
              <w:rPr>
                <w:sz w:val="16"/>
                <w:szCs w:val="16"/>
              </w:rPr>
              <w:t>Зиновьев Олег Иванович</w:t>
            </w:r>
          </w:p>
        </w:tc>
        <w:tc>
          <w:tcPr>
            <w:tcW w:w="1345" w:type="dxa"/>
          </w:tcPr>
          <w:p w:rsidR="002C25BD" w:rsidRPr="00DE5D9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 от предпринима</w:t>
            </w:r>
            <w:r w:rsidRPr="00DE5D9C">
              <w:rPr>
                <w:sz w:val="16"/>
                <w:szCs w:val="16"/>
              </w:rPr>
              <w:t>тельской деятельности,</w:t>
            </w:r>
          </w:p>
          <w:p w:rsidR="002C25BD" w:rsidRPr="00DE5D9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DE5D9C">
              <w:rPr>
                <w:sz w:val="16"/>
                <w:szCs w:val="16"/>
              </w:rPr>
              <w:t>1 719 879,00 руб.</w:t>
            </w:r>
          </w:p>
          <w:p w:rsidR="002C25BD" w:rsidRPr="00DE5D9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- 53,3</w:t>
            </w:r>
            <w:r w:rsidRPr="003913F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кв.м (общая долевая собственность, доля 1/2)</w:t>
            </w:r>
            <w:r w:rsidRPr="0050628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D1696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автотранспорт, </w:t>
            </w:r>
            <w:r>
              <w:rPr>
                <w:sz w:val="16"/>
                <w:szCs w:val="16"/>
                <w:lang w:val="en-US"/>
              </w:rPr>
              <w:t>MITSUBISHI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PAJERO</w:t>
            </w:r>
            <w:r w:rsidRPr="00D1696C">
              <w:rPr>
                <w:sz w:val="16"/>
                <w:szCs w:val="16"/>
              </w:rPr>
              <w:t>,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D1696C">
              <w:rPr>
                <w:sz w:val="16"/>
                <w:szCs w:val="16"/>
              </w:rPr>
              <w:t>20</w:t>
            </w:r>
            <w:r w:rsidRPr="00280CB3">
              <w:rPr>
                <w:sz w:val="16"/>
                <w:szCs w:val="16"/>
              </w:rPr>
              <w:t>07</w:t>
            </w:r>
            <w:r>
              <w:rPr>
                <w:sz w:val="16"/>
                <w:szCs w:val="16"/>
              </w:rPr>
              <w:t xml:space="preserve"> </w:t>
            </w:r>
          </w:p>
          <w:p w:rsidR="002C25BD" w:rsidRPr="007A601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7A601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D1696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D1696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2C25BD" w:rsidRPr="00D1696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1135" w:type="dxa"/>
          </w:tcPr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B7FA7">
              <w:rPr>
                <w:spacing w:val="-8"/>
                <w:sz w:val="16"/>
                <w:szCs w:val="16"/>
              </w:rPr>
              <w:t>Витковский Иван Викторович</w:t>
            </w:r>
          </w:p>
        </w:tc>
        <w:tc>
          <w:tcPr>
            <w:tcW w:w="1345" w:type="dxa"/>
          </w:tcPr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B7FA7">
              <w:rPr>
                <w:spacing w:val="-8"/>
                <w:sz w:val="16"/>
                <w:szCs w:val="16"/>
              </w:rPr>
              <w:t>ЗАО «Прииск Удерейский»</w:t>
            </w:r>
          </w:p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B7FA7">
              <w:rPr>
                <w:spacing w:val="-8"/>
                <w:sz w:val="16"/>
                <w:szCs w:val="16"/>
              </w:rPr>
              <w:t>979 941,59 руб.</w:t>
            </w:r>
            <w:r>
              <w:rPr>
                <w:spacing w:val="-8"/>
                <w:sz w:val="16"/>
                <w:szCs w:val="16"/>
              </w:rPr>
              <w:t>;</w:t>
            </w:r>
          </w:p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B7FA7">
              <w:rPr>
                <w:spacing w:val="-8"/>
                <w:sz w:val="16"/>
                <w:szCs w:val="16"/>
              </w:rPr>
              <w:t>ЗАО «Герфед»</w:t>
            </w:r>
          </w:p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B7FA7">
              <w:rPr>
                <w:spacing w:val="-8"/>
                <w:sz w:val="16"/>
                <w:szCs w:val="16"/>
              </w:rPr>
              <w:t>303 670,66 руб.</w:t>
            </w:r>
            <w:r>
              <w:rPr>
                <w:spacing w:val="-8"/>
                <w:sz w:val="16"/>
                <w:szCs w:val="16"/>
              </w:rPr>
              <w:t>;</w:t>
            </w:r>
          </w:p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B7FA7">
              <w:rPr>
                <w:spacing w:val="-8"/>
                <w:sz w:val="16"/>
                <w:szCs w:val="16"/>
              </w:rPr>
              <w:t>ООО «Раздолинский строительный участок»</w:t>
            </w:r>
            <w:r>
              <w:rPr>
                <w:spacing w:val="-8"/>
                <w:sz w:val="16"/>
                <w:szCs w:val="16"/>
              </w:rPr>
              <w:t>,</w:t>
            </w:r>
          </w:p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B7FA7">
              <w:rPr>
                <w:spacing w:val="-8"/>
                <w:sz w:val="16"/>
                <w:szCs w:val="16"/>
              </w:rPr>
              <w:t>288 151,78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Квартира -</w:t>
            </w:r>
          </w:p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B7FA7">
              <w:rPr>
                <w:spacing w:val="-8"/>
                <w:sz w:val="16"/>
                <w:szCs w:val="16"/>
              </w:rPr>
              <w:t>92,9 кв.м.</w:t>
            </w:r>
          </w:p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 xml:space="preserve">(общая </w:t>
            </w:r>
            <w:r w:rsidRPr="002B7FA7">
              <w:rPr>
                <w:spacing w:val="-8"/>
                <w:sz w:val="16"/>
                <w:szCs w:val="16"/>
              </w:rPr>
              <w:t>совместная собственность</w:t>
            </w:r>
            <w:r>
              <w:rPr>
                <w:spacing w:val="-8"/>
                <w:sz w:val="16"/>
                <w:szCs w:val="16"/>
              </w:rPr>
              <w:t>)</w:t>
            </w:r>
          </w:p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2B7FA7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9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RPr="00012730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0B11C8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1135" w:type="dxa"/>
          </w:tcPr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Инешин Александр Михайлович</w:t>
            </w:r>
          </w:p>
        </w:tc>
        <w:tc>
          <w:tcPr>
            <w:tcW w:w="1345" w:type="dxa"/>
          </w:tcPr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МП ЭМР «Эвенкийская авиатехника»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824 229,57 руб.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Законодательное Собрание Красноярского края,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165 876,67 руб.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Администрация Эвенкийского района,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52 420,00 руб.</w:t>
            </w:r>
          </w:p>
        </w:tc>
        <w:tc>
          <w:tcPr>
            <w:tcW w:w="1560" w:type="dxa"/>
          </w:tcPr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Земельный участок -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908,42 кв.м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275" w:type="dxa"/>
          </w:tcPr>
          <w:p w:rsidR="002C25BD" w:rsidRPr="000B11C8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Квартира -</w:t>
            </w:r>
            <w:r w:rsidRPr="000B11C8">
              <w:rPr>
                <w:spacing w:val="-8"/>
                <w:sz w:val="16"/>
                <w:szCs w:val="16"/>
              </w:rPr>
              <w:t xml:space="preserve"> 70 кв.м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(</w:t>
            </w:r>
            <w:r>
              <w:rPr>
                <w:spacing w:val="-8"/>
                <w:sz w:val="16"/>
                <w:szCs w:val="16"/>
              </w:rPr>
              <w:t xml:space="preserve">общая </w:t>
            </w:r>
            <w:r w:rsidRPr="000B11C8">
              <w:rPr>
                <w:spacing w:val="-8"/>
                <w:sz w:val="16"/>
                <w:szCs w:val="16"/>
              </w:rPr>
              <w:t>долевая собственность 1/4)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134" w:type="dxa"/>
          </w:tcPr>
          <w:p w:rsidR="002C25BD" w:rsidRPr="000B11C8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0B11C8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0B11C8" w:rsidRDefault="002C25BD" w:rsidP="000B11C8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Хозяйственная постройка</w:t>
            </w:r>
            <w:r>
              <w:rPr>
                <w:spacing w:val="-8"/>
                <w:sz w:val="16"/>
                <w:szCs w:val="16"/>
              </w:rPr>
              <w:t xml:space="preserve"> -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18349 кв.м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275" w:type="dxa"/>
          </w:tcPr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 xml:space="preserve">Легковой автомобиль </w:t>
            </w:r>
            <w:r w:rsidRPr="000B11C8">
              <w:rPr>
                <w:spacing w:val="-8"/>
                <w:sz w:val="16"/>
                <w:szCs w:val="16"/>
                <w:lang w:val="en-US"/>
              </w:rPr>
              <w:t>MITSUBISHI</w:t>
            </w:r>
            <w:r w:rsidRPr="000B11C8">
              <w:rPr>
                <w:spacing w:val="-8"/>
                <w:sz w:val="16"/>
                <w:szCs w:val="16"/>
              </w:rPr>
              <w:t xml:space="preserve"> </w:t>
            </w:r>
            <w:r w:rsidRPr="000B11C8">
              <w:rPr>
                <w:spacing w:val="-8"/>
                <w:sz w:val="16"/>
                <w:szCs w:val="16"/>
                <w:lang w:val="en-US"/>
              </w:rPr>
              <w:t>PAJERO</w:t>
            </w:r>
            <w:r w:rsidRPr="000B11C8">
              <w:rPr>
                <w:spacing w:val="-8"/>
                <w:sz w:val="16"/>
                <w:szCs w:val="16"/>
              </w:rPr>
              <w:t>,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1997 года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Мотолодка «Казанка» 5М4,</w:t>
            </w:r>
          </w:p>
          <w:p w:rsidR="002C25BD" w:rsidRPr="000B11C8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0B11C8">
              <w:rPr>
                <w:spacing w:val="-8"/>
                <w:sz w:val="16"/>
                <w:szCs w:val="16"/>
              </w:rPr>
              <w:t>2007 года</w:t>
            </w:r>
          </w:p>
        </w:tc>
        <w:tc>
          <w:tcPr>
            <w:tcW w:w="1418" w:type="dxa"/>
          </w:tcPr>
          <w:p w:rsidR="002C25BD" w:rsidRPr="00012730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6 банковских счетов</w:t>
            </w:r>
          </w:p>
        </w:tc>
        <w:tc>
          <w:tcPr>
            <w:tcW w:w="1417" w:type="dxa"/>
          </w:tcPr>
          <w:p w:rsidR="002C25BD" w:rsidRPr="00012730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012730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Черных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Евгений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Александрович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КГАУДО «Специали-зированная детско-юношеская спортивная школа олимпийского резерва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футболу «Енисей», 450 000 руб.</w:t>
            </w:r>
          </w:p>
        </w:tc>
        <w:tc>
          <w:tcPr>
            <w:tcW w:w="1560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- 406,00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 кв.м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63,80 кв.м (общая долевая собственность, доля 1/2)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Pr="006834CE" w:rsidRDefault="002C25BD" w:rsidP="000B11C8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 - 2 599,8 кв.м (общая долевая собствен-ность, доля 1/83)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VOLKSWAGENTOUAREG</w:t>
            </w:r>
            <w:r>
              <w:rPr>
                <w:sz w:val="16"/>
                <w:szCs w:val="16"/>
              </w:rPr>
              <w:t>, 2011;</w:t>
            </w:r>
          </w:p>
          <w:p w:rsidR="002C25BD" w:rsidRPr="00A10B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AUDIQ</w:t>
            </w:r>
            <w:r w:rsidRPr="00AB76C2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,</w:t>
            </w:r>
          </w:p>
          <w:p w:rsidR="002C25BD" w:rsidRPr="0044394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2006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AF2B14" w:rsidRDefault="002C25BD" w:rsidP="000B11C8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Общество с ограниченной ответственностью Кино-компания «Мечта», 25 % </w:t>
            </w:r>
          </w:p>
        </w:tc>
      </w:tr>
      <w:tr w:rsidR="002C25BD" w:rsidRPr="00012730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1135" w:type="dxa"/>
          </w:tcPr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Степаненко Сергей Алексеевич</w:t>
            </w:r>
          </w:p>
        </w:tc>
        <w:tc>
          <w:tcPr>
            <w:tcW w:w="1345" w:type="dxa"/>
          </w:tcPr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МБУ «Молодежный центр»,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9 914,19 руб.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МО РФ, ФКУ Военный комиссариат Красноярского края,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399 094,20 руб.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УПФР</w:t>
            </w:r>
            <w:r>
              <w:rPr>
                <w:sz w:val="16"/>
                <w:szCs w:val="16"/>
              </w:rPr>
              <w:t xml:space="preserve"> </w:t>
            </w:r>
            <w:r w:rsidRPr="00012730">
              <w:rPr>
                <w:sz w:val="16"/>
                <w:szCs w:val="16"/>
              </w:rPr>
              <w:t>в городе</w:t>
            </w:r>
            <w:r>
              <w:rPr>
                <w:sz w:val="16"/>
                <w:szCs w:val="16"/>
              </w:rPr>
              <w:t xml:space="preserve"> </w:t>
            </w:r>
            <w:r w:rsidRPr="00012730">
              <w:rPr>
                <w:sz w:val="16"/>
                <w:szCs w:val="16"/>
              </w:rPr>
              <w:t>Лесосибирске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23 058,30 руб.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УСЗН администрации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города Енисейска,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12 424,64 руб.</w:t>
            </w:r>
          </w:p>
        </w:tc>
        <w:tc>
          <w:tcPr>
            <w:tcW w:w="1560" w:type="dxa"/>
          </w:tcPr>
          <w:p w:rsidR="002C25BD" w:rsidRPr="00012730" w:rsidRDefault="002C25BD" w:rsidP="000B11C8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- </w:t>
            </w:r>
            <w:r w:rsidRPr="00012730">
              <w:rPr>
                <w:sz w:val="16"/>
                <w:szCs w:val="16"/>
              </w:rPr>
              <w:t>557 кв.м</w:t>
            </w:r>
          </w:p>
        </w:tc>
        <w:tc>
          <w:tcPr>
            <w:tcW w:w="1275" w:type="dxa"/>
          </w:tcPr>
          <w:p w:rsidR="002C25BD" w:rsidRPr="00012730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>73,1кв.м</w:t>
            </w:r>
          </w:p>
        </w:tc>
        <w:tc>
          <w:tcPr>
            <w:tcW w:w="1134" w:type="dxa"/>
          </w:tcPr>
          <w:p w:rsidR="002C25BD" w:rsidRPr="00012730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012730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C25BD" w:rsidRPr="00012730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 xml:space="preserve">Легковой авто-транспорт </w:t>
            </w:r>
            <w:r w:rsidRPr="00012730">
              <w:rPr>
                <w:sz w:val="16"/>
                <w:szCs w:val="16"/>
                <w:lang w:val="en-US"/>
              </w:rPr>
              <w:t>CHEVROLENIVA</w:t>
            </w:r>
            <w:r w:rsidRPr="00012730">
              <w:rPr>
                <w:sz w:val="16"/>
                <w:szCs w:val="16"/>
              </w:rPr>
              <w:t>,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2005;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012730">
              <w:rPr>
                <w:sz w:val="16"/>
                <w:szCs w:val="16"/>
              </w:rPr>
              <w:t xml:space="preserve">егковой авто-транспорт </w:t>
            </w:r>
            <w:r w:rsidRPr="00012730">
              <w:rPr>
                <w:sz w:val="16"/>
                <w:szCs w:val="16"/>
                <w:lang w:val="en-US"/>
              </w:rPr>
              <w:t>CHEVROLECRUZE</w:t>
            </w:r>
            <w:r w:rsidRPr="00012730">
              <w:rPr>
                <w:sz w:val="16"/>
                <w:szCs w:val="16"/>
              </w:rPr>
              <w:t>,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2005;</w:t>
            </w:r>
          </w:p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012730">
              <w:rPr>
                <w:sz w:val="16"/>
                <w:szCs w:val="16"/>
              </w:rPr>
              <w:t xml:space="preserve"> автоп</w:t>
            </w:r>
            <w:r>
              <w:rPr>
                <w:sz w:val="16"/>
                <w:szCs w:val="16"/>
              </w:rPr>
              <w:t>рицепКЗАП8140, 1993</w:t>
            </w:r>
          </w:p>
        </w:tc>
        <w:tc>
          <w:tcPr>
            <w:tcW w:w="1418" w:type="dxa"/>
          </w:tcPr>
          <w:p w:rsidR="002C25BD" w:rsidRPr="00012730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банковских счетов</w:t>
            </w:r>
          </w:p>
        </w:tc>
        <w:tc>
          <w:tcPr>
            <w:tcW w:w="1417" w:type="dxa"/>
          </w:tcPr>
          <w:p w:rsidR="002C25BD" w:rsidRPr="00012730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012730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C25BD" w:rsidRPr="002744A1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135" w:type="dxa"/>
          </w:tcPr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2744A1">
              <w:rPr>
                <w:spacing w:val="-10"/>
                <w:sz w:val="16"/>
                <w:szCs w:val="16"/>
              </w:rPr>
              <w:t>Бурякин Анатолий Николаевич</w:t>
            </w:r>
          </w:p>
        </w:tc>
        <w:tc>
          <w:tcPr>
            <w:tcW w:w="1345" w:type="dxa"/>
          </w:tcPr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2744A1">
              <w:rPr>
                <w:spacing w:val="-10"/>
                <w:sz w:val="16"/>
                <w:szCs w:val="16"/>
              </w:rPr>
              <w:t>Акционерное общество «Управляющая компания «Биохимического холдинга «Оргхим», 2 522 188,26 руб.</w:t>
            </w:r>
          </w:p>
          <w:p w:rsidR="002C25BD" w:rsidRDefault="002C25BD" w:rsidP="000B11C8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2744A1" w:rsidRDefault="002C25BD" w:rsidP="000B11C8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2744A1">
              <w:rPr>
                <w:spacing w:val="-10"/>
                <w:sz w:val="16"/>
                <w:szCs w:val="16"/>
              </w:rPr>
              <w:t>УПФР в городе Дивногорске Красноярского края, 275 328,60 руб.</w:t>
            </w:r>
          </w:p>
        </w:tc>
        <w:tc>
          <w:tcPr>
            <w:tcW w:w="1560" w:type="dxa"/>
          </w:tcPr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земельный участок -</w:t>
            </w:r>
            <w:r w:rsidRPr="002744A1">
              <w:rPr>
                <w:spacing w:val="-10"/>
                <w:sz w:val="16"/>
                <w:szCs w:val="16"/>
              </w:rPr>
              <w:t xml:space="preserve"> 36 кв..м</w:t>
            </w:r>
          </w:p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земельный участок -</w:t>
            </w:r>
          </w:p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2744A1">
              <w:rPr>
                <w:spacing w:val="-10"/>
                <w:sz w:val="16"/>
                <w:szCs w:val="16"/>
              </w:rPr>
              <w:t>54 кв..м</w:t>
            </w:r>
          </w:p>
        </w:tc>
        <w:tc>
          <w:tcPr>
            <w:tcW w:w="1275" w:type="dxa"/>
          </w:tcPr>
          <w:p w:rsidR="002C25BD" w:rsidRPr="002744A1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Квартира -</w:t>
            </w:r>
            <w:r w:rsidRPr="002744A1">
              <w:rPr>
                <w:spacing w:val="-10"/>
                <w:sz w:val="16"/>
                <w:szCs w:val="16"/>
              </w:rPr>
              <w:t xml:space="preserve"> 49,9 кв..м (</w:t>
            </w:r>
            <w:r>
              <w:rPr>
                <w:spacing w:val="-10"/>
                <w:sz w:val="16"/>
                <w:szCs w:val="16"/>
              </w:rPr>
              <w:t xml:space="preserve">общая </w:t>
            </w:r>
            <w:r w:rsidRPr="002744A1">
              <w:rPr>
                <w:spacing w:val="-10"/>
                <w:sz w:val="16"/>
                <w:szCs w:val="16"/>
              </w:rPr>
              <w:t>совместная собственность)</w:t>
            </w:r>
          </w:p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квартира -</w:t>
            </w:r>
            <w:r w:rsidRPr="002744A1">
              <w:rPr>
                <w:spacing w:val="-10"/>
                <w:sz w:val="16"/>
                <w:szCs w:val="16"/>
              </w:rPr>
              <w:t xml:space="preserve"> 69,1 кв..м</w:t>
            </w:r>
          </w:p>
          <w:p w:rsidR="002C25BD" w:rsidRDefault="002C25BD" w:rsidP="000B11C8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2744A1" w:rsidRDefault="002C25BD" w:rsidP="000B11C8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квартира - </w:t>
            </w:r>
            <w:r w:rsidRPr="002744A1">
              <w:rPr>
                <w:spacing w:val="-10"/>
                <w:sz w:val="16"/>
                <w:szCs w:val="16"/>
              </w:rPr>
              <w:t>30,7 кв..м</w:t>
            </w:r>
          </w:p>
        </w:tc>
        <w:tc>
          <w:tcPr>
            <w:tcW w:w="1134" w:type="dxa"/>
          </w:tcPr>
          <w:p w:rsidR="002C25BD" w:rsidRPr="002744A1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гараж -</w:t>
            </w:r>
            <w:r w:rsidRPr="002744A1">
              <w:rPr>
                <w:spacing w:val="-10"/>
                <w:sz w:val="16"/>
                <w:szCs w:val="16"/>
              </w:rPr>
              <w:t xml:space="preserve"> 20 кв..м</w:t>
            </w:r>
          </w:p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гараж -</w:t>
            </w:r>
            <w:r w:rsidRPr="002744A1">
              <w:rPr>
                <w:spacing w:val="-10"/>
                <w:sz w:val="16"/>
                <w:szCs w:val="16"/>
              </w:rPr>
              <w:t xml:space="preserve"> 34,4 кв..м</w:t>
            </w:r>
          </w:p>
        </w:tc>
        <w:tc>
          <w:tcPr>
            <w:tcW w:w="1134" w:type="dxa"/>
          </w:tcPr>
          <w:p w:rsidR="002C25BD" w:rsidRPr="002744A1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2744A1">
              <w:rPr>
                <w:spacing w:val="-10"/>
                <w:sz w:val="16"/>
                <w:szCs w:val="16"/>
              </w:rPr>
              <w:t xml:space="preserve">Легковой автотранспорт, </w:t>
            </w:r>
            <w:r w:rsidRPr="002744A1">
              <w:rPr>
                <w:spacing w:val="-10"/>
                <w:sz w:val="16"/>
                <w:szCs w:val="16"/>
                <w:lang w:val="en-US"/>
              </w:rPr>
              <w:t>VOLKSWAGENGOLF</w:t>
            </w:r>
            <w:r>
              <w:rPr>
                <w:spacing w:val="-10"/>
                <w:sz w:val="16"/>
                <w:szCs w:val="16"/>
              </w:rPr>
              <w:t>, 2014 ;</w:t>
            </w:r>
          </w:p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2744A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2744A1">
              <w:rPr>
                <w:spacing w:val="-10"/>
                <w:sz w:val="16"/>
                <w:szCs w:val="16"/>
              </w:rPr>
              <w:t>Прицеп</w:t>
            </w:r>
            <w:r>
              <w:rPr>
                <w:spacing w:val="-10"/>
                <w:sz w:val="16"/>
                <w:szCs w:val="16"/>
              </w:rPr>
              <w:t xml:space="preserve"> </w:t>
            </w:r>
            <w:r w:rsidRPr="002744A1">
              <w:rPr>
                <w:spacing w:val="-10"/>
                <w:sz w:val="16"/>
                <w:szCs w:val="16"/>
              </w:rPr>
              <w:t>8140, 1</w:t>
            </w:r>
            <w:r>
              <w:rPr>
                <w:spacing w:val="-10"/>
                <w:sz w:val="16"/>
                <w:szCs w:val="16"/>
              </w:rPr>
              <w:t xml:space="preserve">996 </w:t>
            </w:r>
          </w:p>
        </w:tc>
        <w:tc>
          <w:tcPr>
            <w:tcW w:w="1418" w:type="dxa"/>
          </w:tcPr>
          <w:p w:rsidR="002C25BD" w:rsidRPr="002744A1" w:rsidRDefault="002C25BD" w:rsidP="00DF6CAB">
            <w:pPr>
              <w:adjustRightInd w:val="0"/>
              <w:ind w:firstLine="61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Pr="002744A1" w:rsidRDefault="002C25BD" w:rsidP="00DF6CAB">
            <w:pPr>
              <w:adjustRightInd w:val="0"/>
              <w:jc w:val="both"/>
              <w:rPr>
                <w:color w:val="000000"/>
                <w:sz w:val="16"/>
                <w:szCs w:val="16"/>
                <w:shd w:val="clear" w:color="auto" w:fill="FFFFFF"/>
              </w:rPr>
            </w:pPr>
            <w:r w:rsidRPr="002744A1">
              <w:rPr>
                <w:spacing w:val="-10"/>
                <w:sz w:val="16"/>
                <w:szCs w:val="16"/>
              </w:rPr>
              <w:t xml:space="preserve">АО «Сибирский лесохимический завод», </w:t>
            </w:r>
            <w:r>
              <w:rPr>
                <w:spacing w:val="-10"/>
                <w:sz w:val="16"/>
                <w:szCs w:val="16"/>
              </w:rPr>
              <w:t xml:space="preserve"> </w:t>
            </w:r>
            <w:r w:rsidRPr="002744A1">
              <w:rPr>
                <w:color w:val="000000"/>
                <w:sz w:val="16"/>
                <w:szCs w:val="16"/>
                <w:shd w:val="clear" w:color="auto" w:fill="FFFFFF"/>
              </w:rPr>
              <w:t>300 акций, номинальная стоимость одной акции 1 000 руб.;</w:t>
            </w:r>
          </w:p>
          <w:p w:rsidR="002C25BD" w:rsidRPr="002744A1" w:rsidRDefault="002C25BD" w:rsidP="00DF6CAB">
            <w:pPr>
              <w:adjustRightInd w:val="0"/>
              <w:jc w:val="both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2C25BD" w:rsidRPr="002744A1" w:rsidRDefault="002C25BD" w:rsidP="000B11C8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2744A1">
              <w:rPr>
                <w:spacing w:val="-10"/>
                <w:sz w:val="16"/>
                <w:szCs w:val="16"/>
              </w:rPr>
              <w:t xml:space="preserve">Сберегательный сертификат Сбербанка России, </w:t>
            </w:r>
            <w:r w:rsidRPr="002744A1">
              <w:rPr>
                <w:sz w:val="16"/>
                <w:szCs w:val="16"/>
              </w:rPr>
              <w:t xml:space="preserve">ПАО Сбербанк России, </w:t>
            </w:r>
            <w:r w:rsidRPr="002744A1">
              <w:rPr>
                <w:color w:val="000000"/>
                <w:sz w:val="16"/>
                <w:szCs w:val="16"/>
                <w:shd w:val="clear" w:color="auto" w:fill="FFFFFF"/>
              </w:rPr>
              <w:t>1 штука, 1 000 000 руб.</w:t>
            </w:r>
          </w:p>
        </w:tc>
        <w:tc>
          <w:tcPr>
            <w:tcW w:w="1276" w:type="dxa"/>
          </w:tcPr>
          <w:p w:rsidR="002C25BD" w:rsidRPr="002744A1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1135" w:type="dxa"/>
          </w:tcPr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Кулешова Елена Альбертовна</w:t>
            </w:r>
          </w:p>
        </w:tc>
        <w:tc>
          <w:tcPr>
            <w:tcW w:w="1345" w:type="dxa"/>
          </w:tcPr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ИП Кулешова Е.А., 401 996 руб.</w:t>
            </w:r>
          </w:p>
        </w:tc>
        <w:tc>
          <w:tcPr>
            <w:tcW w:w="1560" w:type="dxa"/>
          </w:tcPr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Земельный участок - 1 712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3E2C88" w:rsidRDefault="002C25BD" w:rsidP="000B11C8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Квартира - 80,3 кв.м (общая долевая собственность, доля 1/2)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Здание «Магазин» -</w:t>
            </w:r>
          </w:p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1 004,3 кв.м</w:t>
            </w:r>
          </w:p>
        </w:tc>
        <w:tc>
          <w:tcPr>
            <w:tcW w:w="1275" w:type="dxa"/>
          </w:tcPr>
          <w:p w:rsidR="002C25BD" w:rsidRPr="001D0581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Легковой автотранспорт, </w:t>
            </w:r>
            <w:r>
              <w:rPr>
                <w:spacing w:val="-10"/>
                <w:sz w:val="16"/>
                <w:szCs w:val="16"/>
                <w:lang w:val="en-US"/>
              </w:rPr>
              <w:t>FORD</w:t>
            </w:r>
            <w:r>
              <w:rPr>
                <w:spacing w:val="-10"/>
                <w:sz w:val="16"/>
                <w:szCs w:val="16"/>
              </w:rPr>
              <w:t>ФОРД «МОНДЕО», 2011</w:t>
            </w:r>
          </w:p>
        </w:tc>
        <w:tc>
          <w:tcPr>
            <w:tcW w:w="1418" w:type="dxa"/>
          </w:tcPr>
          <w:p w:rsidR="002C25BD" w:rsidRPr="003E2C88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Семизоров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Павел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Викторович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Законодательное Собрание Красноярского края, 1 796 640,00 руб.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9E3BC6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Клеймаков В.Б., 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 руб.</w:t>
            </w:r>
          </w:p>
        </w:tc>
        <w:tc>
          <w:tcPr>
            <w:tcW w:w="1560" w:type="dxa"/>
          </w:tcPr>
          <w:p w:rsidR="002C25BD" w:rsidRPr="006834CE" w:rsidRDefault="002C25BD" w:rsidP="009E3BC6">
            <w:pPr>
              <w:adjustRightInd w:val="0"/>
              <w:ind w:left="-62" w:firstLine="6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- 1 128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ind w:left="-62" w:firstLine="6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 -</w:t>
            </w:r>
          </w:p>
          <w:p w:rsidR="002C25BD" w:rsidRPr="006834CE" w:rsidRDefault="002C25BD" w:rsidP="00DF6CAB">
            <w:pPr>
              <w:adjustRightInd w:val="0"/>
              <w:ind w:left="-62" w:firstLine="6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247,2 кв.м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40,3 кв.м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904EE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автотранспорт </w:t>
            </w:r>
            <w:r>
              <w:rPr>
                <w:sz w:val="16"/>
                <w:szCs w:val="16"/>
                <w:lang w:val="en-US"/>
              </w:rPr>
              <w:t>TOYOTA</w:t>
            </w:r>
            <w:r w:rsidRPr="008862C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HIGHLANDER</w:t>
            </w:r>
            <w:r>
              <w:rPr>
                <w:sz w:val="16"/>
                <w:szCs w:val="16"/>
              </w:rPr>
              <w:t>, 20</w:t>
            </w:r>
            <w:r w:rsidRPr="004753C3">
              <w:rPr>
                <w:sz w:val="16"/>
                <w:szCs w:val="16"/>
              </w:rPr>
              <w:t>1</w:t>
            </w:r>
            <w:r w:rsidRPr="008862C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1135" w:type="dxa"/>
          </w:tcPr>
          <w:p w:rsidR="002C25BD" w:rsidRPr="00D75542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D75542">
              <w:rPr>
                <w:spacing w:val="-10"/>
                <w:sz w:val="16"/>
                <w:szCs w:val="16"/>
              </w:rPr>
              <w:t>Андрушко</w:t>
            </w:r>
          </w:p>
          <w:p w:rsidR="002C25BD" w:rsidRPr="00D75542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D75542">
              <w:rPr>
                <w:spacing w:val="-10"/>
                <w:sz w:val="16"/>
                <w:szCs w:val="16"/>
              </w:rPr>
              <w:t>Михаил</w:t>
            </w:r>
          </w:p>
          <w:p w:rsidR="002C25BD" w:rsidRPr="00D75542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D75542">
              <w:rPr>
                <w:spacing w:val="-10"/>
                <w:sz w:val="16"/>
                <w:szCs w:val="16"/>
              </w:rPr>
              <w:t>Михайлович</w:t>
            </w:r>
          </w:p>
        </w:tc>
        <w:tc>
          <w:tcPr>
            <w:tcW w:w="1345" w:type="dxa"/>
          </w:tcPr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D75542">
              <w:rPr>
                <w:spacing w:val="-10"/>
                <w:sz w:val="16"/>
                <w:szCs w:val="16"/>
              </w:rPr>
              <w:t>ООО «Муниципальное бюджетное учреждение «Лыжная база «Оль-Гуль», 684 582,39 руб.</w:t>
            </w: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Законодательное Собрание Красноярского края, 137 928,00 руб.</w:t>
            </w: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D75542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ООО «Норильское автоэкспертное бюро», 42 810,00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F87426" w:rsidRDefault="002C25BD" w:rsidP="009E3BC6">
            <w:pPr>
              <w:pStyle w:val="ListParagraph"/>
              <w:adjustRightInd w:val="0"/>
              <w:ind w:left="34"/>
              <w:jc w:val="both"/>
              <w:rPr>
                <w:spacing w:val="-10"/>
                <w:sz w:val="16"/>
                <w:szCs w:val="16"/>
              </w:rPr>
            </w:pPr>
            <w:r w:rsidRPr="00F87426">
              <w:rPr>
                <w:spacing w:val="-10"/>
                <w:sz w:val="16"/>
                <w:szCs w:val="16"/>
              </w:rPr>
              <w:t>Квартира -42,6 кв.м</w:t>
            </w:r>
          </w:p>
          <w:p w:rsidR="002C25BD" w:rsidRPr="00D75542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квартира - 60 кв. м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Pr="00D75542" w:rsidRDefault="002C25BD" w:rsidP="009E3BC6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D75542">
              <w:rPr>
                <w:spacing w:val="-10"/>
                <w:sz w:val="16"/>
                <w:szCs w:val="16"/>
              </w:rPr>
              <w:t>Нежилые помещения</w:t>
            </w:r>
            <w:r>
              <w:rPr>
                <w:spacing w:val="-10"/>
                <w:sz w:val="16"/>
                <w:szCs w:val="16"/>
              </w:rPr>
              <w:t xml:space="preserve"> -</w:t>
            </w: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 w:rsidRPr="00D75542">
              <w:rPr>
                <w:spacing w:val="-10"/>
                <w:sz w:val="16"/>
                <w:szCs w:val="16"/>
              </w:rPr>
              <w:t>124,9 кв.м</w:t>
            </w: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D75542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</w:tc>
        <w:tc>
          <w:tcPr>
            <w:tcW w:w="1275" w:type="dxa"/>
          </w:tcPr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Легковой автотранспорт,</w:t>
            </w: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Шкода Октавиа, 2011;</w:t>
            </w:r>
          </w:p>
          <w:p w:rsidR="002C25BD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</w:p>
          <w:p w:rsidR="002C25BD" w:rsidRPr="00D75542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снегоход, </w:t>
            </w:r>
            <w:r>
              <w:rPr>
                <w:spacing w:val="-10"/>
                <w:sz w:val="16"/>
                <w:szCs w:val="16"/>
                <w:lang w:val="en-US"/>
              </w:rPr>
              <w:t>LYNX</w:t>
            </w:r>
            <w:r>
              <w:rPr>
                <w:spacing w:val="-10"/>
                <w:sz w:val="16"/>
                <w:szCs w:val="16"/>
              </w:rPr>
              <w:t xml:space="preserve">, 2014 </w:t>
            </w:r>
          </w:p>
        </w:tc>
        <w:tc>
          <w:tcPr>
            <w:tcW w:w="1418" w:type="dxa"/>
          </w:tcPr>
          <w:p w:rsidR="002C25BD" w:rsidRPr="00D75542" w:rsidRDefault="002C25BD" w:rsidP="00DF6CAB">
            <w:pPr>
              <w:adjustRightInd w:val="0"/>
              <w:jc w:val="both"/>
              <w:rPr>
                <w:spacing w:val="-10"/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1135" w:type="dxa"/>
          </w:tcPr>
          <w:p w:rsidR="002C25BD" w:rsidRPr="00262B50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62B50">
              <w:rPr>
                <w:spacing w:val="-8"/>
                <w:sz w:val="16"/>
                <w:szCs w:val="16"/>
              </w:rPr>
              <w:t>Галицкая Ольга Владимировна</w:t>
            </w:r>
          </w:p>
        </w:tc>
        <w:tc>
          <w:tcPr>
            <w:tcW w:w="1345" w:type="dxa"/>
          </w:tcPr>
          <w:p w:rsidR="002C25BD" w:rsidRPr="00262B50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DE5C2D">
              <w:rPr>
                <w:spacing w:val="-8"/>
                <w:sz w:val="16"/>
                <w:szCs w:val="16"/>
              </w:rPr>
              <w:t>ООО «Центр профилактической дезинфекции «Прогресс», 34 500,00 руб.</w:t>
            </w:r>
            <w:r>
              <w:rPr>
                <w:spacing w:val="-8"/>
                <w:sz w:val="16"/>
                <w:szCs w:val="16"/>
              </w:rPr>
              <w:t>;</w:t>
            </w:r>
          </w:p>
          <w:p w:rsidR="002C25BD" w:rsidRPr="00262B50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  <w:p w:rsidR="002C25BD" w:rsidRPr="00262B50" w:rsidRDefault="002C25BD" w:rsidP="009E3BC6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62B50">
              <w:rPr>
                <w:spacing w:val="-8"/>
                <w:sz w:val="16"/>
                <w:szCs w:val="16"/>
              </w:rPr>
              <w:t xml:space="preserve">Галицкий </w:t>
            </w:r>
            <w:r>
              <w:rPr>
                <w:spacing w:val="-8"/>
                <w:sz w:val="16"/>
                <w:szCs w:val="16"/>
              </w:rPr>
              <w:t>С.Н.</w:t>
            </w:r>
            <w:r w:rsidRPr="00262B50">
              <w:rPr>
                <w:spacing w:val="-8"/>
                <w:sz w:val="16"/>
                <w:szCs w:val="16"/>
              </w:rPr>
              <w:t>, 866 996,58</w:t>
            </w:r>
            <w:r>
              <w:rPr>
                <w:spacing w:val="-8"/>
                <w:sz w:val="16"/>
                <w:szCs w:val="16"/>
              </w:rPr>
              <w:t xml:space="preserve">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Pr="00262B50" w:rsidRDefault="002C25BD" w:rsidP="009E3BC6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262B50">
              <w:rPr>
                <w:spacing w:val="-8"/>
                <w:sz w:val="16"/>
                <w:szCs w:val="16"/>
              </w:rPr>
              <w:t>Нежилое здание</w:t>
            </w:r>
            <w:r>
              <w:rPr>
                <w:spacing w:val="-8"/>
                <w:sz w:val="16"/>
                <w:szCs w:val="16"/>
              </w:rPr>
              <w:t xml:space="preserve"> -</w:t>
            </w:r>
            <w:r w:rsidRPr="00262B50">
              <w:rPr>
                <w:spacing w:val="-8"/>
                <w:sz w:val="16"/>
                <w:szCs w:val="16"/>
              </w:rPr>
              <w:t xml:space="preserve"> 1 840,3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262B50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3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113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37668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а</w:t>
            </w:r>
            <w:r w:rsidRPr="00137668">
              <w:rPr>
                <w:sz w:val="16"/>
                <w:szCs w:val="16"/>
              </w:rPr>
              <w:t>рковенко Эдуард Евгеньевич</w:t>
            </w:r>
          </w:p>
        </w:tc>
        <w:tc>
          <w:tcPr>
            <w:tcW w:w="1345" w:type="dxa"/>
          </w:tcPr>
          <w:p w:rsidR="002C25BD" w:rsidRPr="001106E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106E8">
              <w:rPr>
                <w:sz w:val="16"/>
                <w:szCs w:val="16"/>
              </w:rPr>
              <w:t>МКУ «Таймырская транспортная компания»</w:t>
            </w:r>
          </w:p>
          <w:p w:rsidR="002C25BD" w:rsidRPr="001106E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106E8">
              <w:rPr>
                <w:sz w:val="16"/>
                <w:szCs w:val="16"/>
              </w:rPr>
              <w:t>969 247,00 руб.</w:t>
            </w:r>
            <w:r>
              <w:rPr>
                <w:sz w:val="16"/>
                <w:szCs w:val="16"/>
              </w:rPr>
              <w:t>;</w:t>
            </w:r>
          </w:p>
          <w:p w:rsidR="002C25BD" w:rsidRPr="001106E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1106E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106E8">
              <w:rPr>
                <w:sz w:val="16"/>
                <w:szCs w:val="16"/>
              </w:rPr>
              <w:t>УПФР в г. Дудинка,</w:t>
            </w:r>
          </w:p>
          <w:p w:rsidR="002C25BD" w:rsidRPr="001106E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106E8">
              <w:rPr>
                <w:sz w:val="16"/>
                <w:szCs w:val="16"/>
              </w:rPr>
              <w:t>279 531,00 руб.</w:t>
            </w:r>
            <w:r>
              <w:rPr>
                <w:sz w:val="16"/>
                <w:szCs w:val="16"/>
              </w:rPr>
              <w:t>;</w:t>
            </w:r>
          </w:p>
          <w:p w:rsidR="002C25BD" w:rsidRPr="001106E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1106E8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106E8">
              <w:rPr>
                <w:sz w:val="16"/>
                <w:szCs w:val="16"/>
              </w:rPr>
              <w:t>УСЗН администрации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106E8">
              <w:rPr>
                <w:sz w:val="16"/>
                <w:szCs w:val="16"/>
              </w:rPr>
              <w:t>г. Дудинка,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106E8">
              <w:rPr>
                <w:sz w:val="16"/>
                <w:szCs w:val="16"/>
              </w:rPr>
              <w:t>12 424,64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Pr="00D1696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D1696C">
              <w:rPr>
                <w:sz w:val="16"/>
                <w:szCs w:val="16"/>
              </w:rPr>
              <w:t>Легковой авто</w:t>
            </w:r>
            <w:r>
              <w:rPr>
                <w:sz w:val="16"/>
                <w:szCs w:val="16"/>
              </w:rPr>
              <w:t>-транспорт</w:t>
            </w:r>
            <w:r w:rsidRPr="00D1696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ВАЗ 21213</w:t>
            </w:r>
            <w:r w:rsidRPr="00D1696C">
              <w:rPr>
                <w:sz w:val="16"/>
                <w:szCs w:val="16"/>
              </w:rPr>
              <w:t>,</w:t>
            </w:r>
          </w:p>
          <w:p w:rsidR="002C25BD" w:rsidRPr="00D1696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D1696C">
              <w:rPr>
                <w:sz w:val="16"/>
                <w:szCs w:val="16"/>
              </w:rPr>
              <w:t>200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C25BD" w:rsidRPr="00D1696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1135" w:type="dxa"/>
          </w:tcPr>
          <w:p w:rsidR="002C25BD" w:rsidRPr="00574B92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74B92">
              <w:rPr>
                <w:sz w:val="16"/>
                <w:szCs w:val="16"/>
              </w:rPr>
              <w:t>Жулёв</w:t>
            </w:r>
          </w:p>
          <w:p w:rsidR="002C25BD" w:rsidRPr="00574B92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74B92">
              <w:rPr>
                <w:sz w:val="16"/>
                <w:szCs w:val="16"/>
              </w:rPr>
              <w:t>Дмитрий</w:t>
            </w:r>
          </w:p>
          <w:p w:rsidR="002C25BD" w:rsidRPr="00574B92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574B92">
              <w:rPr>
                <w:sz w:val="16"/>
                <w:szCs w:val="16"/>
              </w:rPr>
              <w:t>Михайлович</w:t>
            </w:r>
          </w:p>
        </w:tc>
        <w:tc>
          <w:tcPr>
            <w:tcW w:w="1345" w:type="dxa"/>
          </w:tcPr>
          <w:p w:rsidR="002C25BD" w:rsidRPr="00B576D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B576DC">
              <w:rPr>
                <w:sz w:val="16"/>
                <w:szCs w:val="16"/>
              </w:rPr>
              <w:t>КГБУЗ «Игарская городская больница»,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B576DC">
              <w:rPr>
                <w:sz w:val="16"/>
                <w:szCs w:val="16"/>
              </w:rPr>
              <w:t>575 027,05 руб.</w:t>
            </w:r>
            <w:r>
              <w:rPr>
                <w:sz w:val="16"/>
                <w:szCs w:val="16"/>
              </w:rPr>
              <w:t>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ГБУЗ РТ «Городская детская поликлиника», 72 000 руб.;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«МедЭК», 54 000 руб.;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«Лаб-Экспресс»,</w:t>
            </w:r>
          </w:p>
          <w:p w:rsidR="002C25BD" w:rsidRPr="00B576DC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86 086,24 руб.</w:t>
            </w:r>
          </w:p>
        </w:tc>
        <w:tc>
          <w:tcPr>
            <w:tcW w:w="1560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-1 487 кв.м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35,8 </w:t>
            </w:r>
            <w:r w:rsidRPr="001C0190">
              <w:rPr>
                <w:sz w:val="16"/>
                <w:szCs w:val="16"/>
              </w:rPr>
              <w:t>кв.м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7A05DE" w:rsidRDefault="002C25BD" w:rsidP="00DF6CAB">
            <w:pPr>
              <w:adjustRightInd w:val="0"/>
              <w:jc w:val="both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1135" w:type="dxa"/>
          </w:tcPr>
          <w:p w:rsidR="002C25BD" w:rsidRPr="00B500FF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B500FF">
              <w:rPr>
                <w:spacing w:val="-8"/>
                <w:sz w:val="16"/>
                <w:szCs w:val="16"/>
              </w:rPr>
              <w:t>Готовкин Алексей Владимирович</w:t>
            </w:r>
          </w:p>
        </w:tc>
        <w:tc>
          <w:tcPr>
            <w:tcW w:w="1345" w:type="dxa"/>
          </w:tcPr>
          <w:p w:rsidR="002C25BD" w:rsidRPr="00DE5C2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DE5C2D">
              <w:rPr>
                <w:spacing w:val="-8"/>
                <w:sz w:val="16"/>
                <w:szCs w:val="16"/>
              </w:rPr>
              <w:t>ОАО «Туруханскэнерго»,</w:t>
            </w:r>
          </w:p>
          <w:p w:rsidR="002C25BD" w:rsidRPr="00DE5C2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DE5C2D">
              <w:rPr>
                <w:spacing w:val="-8"/>
                <w:sz w:val="16"/>
                <w:szCs w:val="16"/>
              </w:rPr>
              <w:t>2 146 386,44 руб.</w:t>
            </w:r>
            <w:r>
              <w:rPr>
                <w:spacing w:val="-8"/>
                <w:sz w:val="16"/>
                <w:szCs w:val="16"/>
              </w:rPr>
              <w:t>;</w:t>
            </w:r>
          </w:p>
          <w:p w:rsidR="002C25BD" w:rsidRPr="00DE5C2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  <w:p w:rsidR="002C25BD" w:rsidRPr="00DE5C2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DE5C2D">
              <w:rPr>
                <w:spacing w:val="-8"/>
                <w:sz w:val="16"/>
                <w:szCs w:val="16"/>
              </w:rPr>
              <w:t>ООО «Жилсервис»,</w:t>
            </w:r>
          </w:p>
          <w:p w:rsidR="002C25BD" w:rsidRPr="00DE5C2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DE5C2D">
              <w:rPr>
                <w:spacing w:val="-8"/>
                <w:sz w:val="16"/>
                <w:szCs w:val="16"/>
              </w:rPr>
              <w:t>395 846,20 руб.</w:t>
            </w:r>
            <w:r>
              <w:rPr>
                <w:spacing w:val="-8"/>
                <w:sz w:val="16"/>
                <w:szCs w:val="16"/>
              </w:rPr>
              <w:t>;</w:t>
            </w:r>
          </w:p>
          <w:p w:rsidR="002C25B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  <w:p w:rsidR="002C25BD" w:rsidRPr="00DE5C2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DE5C2D">
              <w:rPr>
                <w:spacing w:val="-8"/>
                <w:sz w:val="16"/>
                <w:szCs w:val="16"/>
              </w:rPr>
              <w:t>отдел ПФР в Туруханском районе,</w:t>
            </w:r>
          </w:p>
          <w:p w:rsidR="002C25BD" w:rsidRPr="00DE5C2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DE5C2D">
              <w:rPr>
                <w:spacing w:val="-8"/>
                <w:sz w:val="16"/>
                <w:szCs w:val="16"/>
              </w:rPr>
              <w:t>29 202,42 руб.</w:t>
            </w:r>
            <w:r>
              <w:rPr>
                <w:spacing w:val="-8"/>
                <w:sz w:val="16"/>
                <w:szCs w:val="16"/>
              </w:rPr>
              <w:t>;</w:t>
            </w:r>
          </w:p>
          <w:p w:rsidR="002C25BD" w:rsidRPr="00DE5C2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  <w:p w:rsidR="002C25BD" w:rsidRPr="00DE5C2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DE5C2D">
              <w:rPr>
                <w:spacing w:val="-8"/>
                <w:sz w:val="16"/>
                <w:szCs w:val="16"/>
              </w:rPr>
              <w:t>ПАО Сбербанк,</w:t>
            </w:r>
          </w:p>
          <w:p w:rsidR="002C25BD" w:rsidRPr="00DE5C2D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DE5C2D">
              <w:rPr>
                <w:spacing w:val="-8"/>
                <w:sz w:val="16"/>
                <w:szCs w:val="16"/>
              </w:rPr>
              <w:t>1 191,25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Pr="00B500FF" w:rsidRDefault="002C25BD" w:rsidP="00DE5C2D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B500FF">
              <w:rPr>
                <w:spacing w:val="-8"/>
                <w:sz w:val="16"/>
                <w:szCs w:val="16"/>
              </w:rPr>
              <w:t xml:space="preserve"> </w:t>
            </w:r>
            <w:r>
              <w:rPr>
                <w:spacing w:val="-8"/>
                <w:sz w:val="16"/>
                <w:szCs w:val="16"/>
              </w:rPr>
              <w:t>Квартира -</w:t>
            </w:r>
          </w:p>
          <w:p w:rsidR="002C25BD" w:rsidRPr="00B500FF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 w:rsidRPr="00B500FF">
              <w:rPr>
                <w:spacing w:val="-8"/>
                <w:sz w:val="16"/>
                <w:szCs w:val="16"/>
              </w:rPr>
              <w:t>74 кв.м</w:t>
            </w:r>
          </w:p>
          <w:p w:rsidR="002C25BD" w:rsidRPr="00B500FF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B500FF" w:rsidRDefault="002C25BD" w:rsidP="00DF6CAB">
            <w:pPr>
              <w:adjustRightInd w:val="0"/>
              <w:jc w:val="both"/>
              <w:rPr>
                <w:spacing w:val="-8"/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>6 банковских счетов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1135" w:type="dxa"/>
          </w:tcPr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8C2FD4">
              <w:rPr>
                <w:sz w:val="16"/>
                <w:szCs w:val="16"/>
              </w:rPr>
              <w:t>Стогний Александр Семенович</w:t>
            </w:r>
          </w:p>
        </w:tc>
        <w:tc>
          <w:tcPr>
            <w:tcW w:w="1345" w:type="dxa"/>
          </w:tcPr>
          <w:p w:rsidR="002C25BD" w:rsidRPr="008C2FD4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8C2FD4">
              <w:rPr>
                <w:sz w:val="16"/>
                <w:szCs w:val="16"/>
              </w:rPr>
              <w:t>муниципальное</w:t>
            </w:r>
          </w:p>
          <w:p w:rsidR="002C25BD" w:rsidRPr="008C2FD4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8C2FD4">
              <w:rPr>
                <w:sz w:val="16"/>
                <w:szCs w:val="16"/>
              </w:rPr>
              <w:t>предприятие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Pr="008C2FD4">
              <w:rPr>
                <w:sz w:val="16"/>
                <w:szCs w:val="16"/>
              </w:rPr>
              <w:t>Таймыртопснаб</w:t>
            </w:r>
            <w:r>
              <w:rPr>
                <w:sz w:val="16"/>
                <w:szCs w:val="16"/>
              </w:rPr>
              <w:t>»</w:t>
            </w:r>
            <w:r w:rsidRPr="008C2FD4">
              <w:rPr>
                <w:sz w:val="16"/>
                <w:szCs w:val="16"/>
              </w:rPr>
              <w:t>,</w:t>
            </w:r>
          </w:p>
          <w:p w:rsidR="002C25BD" w:rsidRPr="007755D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8C2FD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8C2FD4">
              <w:rPr>
                <w:sz w:val="16"/>
                <w:szCs w:val="16"/>
              </w:rPr>
              <w:t>700</w:t>
            </w:r>
            <w:r>
              <w:rPr>
                <w:sz w:val="16"/>
                <w:szCs w:val="16"/>
              </w:rPr>
              <w:t> </w:t>
            </w:r>
            <w:r w:rsidRPr="008C2FD4">
              <w:rPr>
                <w:sz w:val="16"/>
                <w:szCs w:val="16"/>
              </w:rPr>
              <w:t>569</w:t>
            </w:r>
            <w:r>
              <w:rPr>
                <w:sz w:val="16"/>
                <w:szCs w:val="16"/>
              </w:rPr>
              <w:t>,</w:t>
            </w:r>
            <w:r w:rsidRPr="008C2FD4">
              <w:rPr>
                <w:sz w:val="16"/>
                <w:szCs w:val="16"/>
              </w:rPr>
              <w:t>61</w:t>
            </w:r>
            <w:r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-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8C2FD4">
              <w:rPr>
                <w:sz w:val="16"/>
                <w:szCs w:val="16"/>
              </w:rPr>
              <w:t>72</w:t>
            </w:r>
            <w:r>
              <w:rPr>
                <w:sz w:val="16"/>
                <w:szCs w:val="16"/>
              </w:rPr>
              <w:t>,</w:t>
            </w:r>
            <w:r w:rsidRPr="008C2FD4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8C2FD4">
              <w:rPr>
                <w:sz w:val="16"/>
                <w:szCs w:val="16"/>
              </w:rPr>
              <w:t xml:space="preserve">кв.м, </w:t>
            </w:r>
          </w:p>
          <w:p w:rsidR="002C25BD" w:rsidRPr="0080502B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1347B7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общая </w:t>
            </w:r>
            <w:r w:rsidRPr="001347B7">
              <w:rPr>
                <w:sz w:val="16"/>
                <w:szCs w:val="16"/>
              </w:rPr>
              <w:t>долевая собственность</w:t>
            </w:r>
            <w:r>
              <w:rPr>
                <w:sz w:val="16"/>
                <w:szCs w:val="16"/>
              </w:rPr>
              <w:t>,</w:t>
            </w:r>
            <w:r w:rsidRPr="001347B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доля 1/2)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C15363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  <w:tr w:rsidR="002C25BD" w:rsidTr="003101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trHeight w:val="301"/>
        </w:trPr>
        <w:tc>
          <w:tcPr>
            <w:tcW w:w="425" w:type="dxa"/>
          </w:tcPr>
          <w:p w:rsidR="002C25BD" w:rsidRPr="00CF4BCA" w:rsidRDefault="002C25BD" w:rsidP="00DF6CA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1135" w:type="dxa"/>
          </w:tcPr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Григорьева</w:t>
            </w:r>
          </w:p>
          <w:p w:rsidR="002C25BD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Светлана</w:t>
            </w:r>
          </w:p>
          <w:p w:rsidR="002C25BD" w:rsidRPr="006834C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Григорьевна</w:t>
            </w:r>
          </w:p>
        </w:tc>
        <w:tc>
          <w:tcPr>
            <w:tcW w:w="1345" w:type="dxa"/>
          </w:tcPr>
          <w:p w:rsidR="002C25BD" w:rsidRPr="00EF3F1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 w:rsidRPr="00EF3F1E">
              <w:rPr>
                <w:sz w:val="16"/>
                <w:szCs w:val="16"/>
              </w:rPr>
              <w:t>УПФР</w:t>
            </w:r>
          </w:p>
          <w:p w:rsidR="002C25BD" w:rsidRPr="00EF3F1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городе Сосновоборске Краснояр</w:t>
            </w:r>
            <w:r w:rsidRPr="00EF3F1E">
              <w:rPr>
                <w:sz w:val="16"/>
                <w:szCs w:val="16"/>
              </w:rPr>
              <w:t>ского края, 83 760,00 руб.</w:t>
            </w:r>
          </w:p>
          <w:p w:rsidR="002C25BD" w:rsidRPr="00EF3F1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</w:p>
          <w:p w:rsidR="002C25BD" w:rsidRPr="00EF3F1E" w:rsidRDefault="002C25BD" w:rsidP="00DF6CAB">
            <w:pPr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ФГАОУ ВО «Сибирский федераль</w:t>
            </w:r>
            <w:r w:rsidRPr="00EF3F1E">
              <w:rPr>
                <w:sz w:val="16"/>
                <w:szCs w:val="16"/>
              </w:rPr>
              <w:t xml:space="preserve">ный </w:t>
            </w:r>
            <w:r>
              <w:rPr>
                <w:sz w:val="16"/>
                <w:szCs w:val="16"/>
              </w:rPr>
              <w:t>универ</w:t>
            </w:r>
            <w:r w:rsidRPr="00EF3F1E">
              <w:rPr>
                <w:sz w:val="16"/>
                <w:szCs w:val="16"/>
              </w:rPr>
              <w:t>ситет», 218 272 руб.</w:t>
            </w:r>
          </w:p>
        </w:tc>
        <w:tc>
          <w:tcPr>
            <w:tcW w:w="1560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851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134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5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2C25BD" w:rsidRPr="006834CE" w:rsidRDefault="002C25BD" w:rsidP="00DF6CAB">
            <w:pPr>
              <w:adjustRightInd w:val="0"/>
              <w:ind w:firstLine="6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417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  <w:tc>
          <w:tcPr>
            <w:tcW w:w="1276" w:type="dxa"/>
          </w:tcPr>
          <w:p w:rsidR="002C25BD" w:rsidRDefault="002C25BD" w:rsidP="00DF6CAB">
            <w:pPr>
              <w:jc w:val="both"/>
            </w:pPr>
            <w:r>
              <w:t>нет</w:t>
            </w:r>
          </w:p>
        </w:tc>
      </w:tr>
    </w:tbl>
    <w:p w:rsidR="002C25BD" w:rsidRPr="0060192D" w:rsidRDefault="002C25BD"/>
    <w:sectPr w:rsidR="002C25BD" w:rsidRPr="0060192D" w:rsidSect="005A23B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5BD" w:rsidRDefault="002C25BD" w:rsidP="00F304C6">
      <w:r>
        <w:separator/>
      </w:r>
    </w:p>
  </w:endnote>
  <w:endnote w:type="continuationSeparator" w:id="0">
    <w:p w:rsidR="002C25BD" w:rsidRDefault="002C25BD" w:rsidP="00F30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5BD" w:rsidRDefault="002C25BD" w:rsidP="00F304C6">
      <w:r>
        <w:separator/>
      </w:r>
    </w:p>
  </w:footnote>
  <w:footnote w:type="continuationSeparator" w:id="0">
    <w:p w:rsidR="002C25BD" w:rsidRDefault="002C25BD" w:rsidP="00F304C6">
      <w:r>
        <w:continuationSeparator/>
      </w:r>
    </w:p>
  </w:footnote>
  <w:footnote w:id="1">
    <w:p w:rsidR="002C25BD" w:rsidRDefault="002C25BD" w:rsidP="00F304C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35781">
        <w:t xml:space="preserve">При наличии данных об общей площади такого имущества, подтвержденных документами о государственной регистрации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675"/>
    <w:multiLevelType w:val="hybridMultilevel"/>
    <w:tmpl w:val="C3AAF836"/>
    <w:lvl w:ilvl="0" w:tplc="2BEC6CF0">
      <w:start w:val="1"/>
      <w:numFmt w:val="decimal"/>
      <w:lvlText w:val="%1)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">
    <w:nsid w:val="0C0A204A"/>
    <w:multiLevelType w:val="hybridMultilevel"/>
    <w:tmpl w:val="B94647E4"/>
    <w:lvl w:ilvl="0" w:tplc="2464694A">
      <w:start w:val="1"/>
      <w:numFmt w:val="decimal"/>
      <w:lvlText w:val="%1)"/>
      <w:lvlJc w:val="left"/>
      <w:pPr>
        <w:ind w:left="4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">
    <w:nsid w:val="0DDA1EB7"/>
    <w:multiLevelType w:val="hybridMultilevel"/>
    <w:tmpl w:val="BD4A3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D1A6E"/>
    <w:multiLevelType w:val="hybridMultilevel"/>
    <w:tmpl w:val="FFA298CE"/>
    <w:lvl w:ilvl="0" w:tplc="6E227E12">
      <w:start w:val="1"/>
      <w:numFmt w:val="decimal"/>
      <w:lvlText w:val="%1)"/>
      <w:lvlJc w:val="left"/>
      <w:pPr>
        <w:ind w:left="3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4">
    <w:nsid w:val="1C8957CD"/>
    <w:multiLevelType w:val="hybridMultilevel"/>
    <w:tmpl w:val="040EFA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0C67C1"/>
    <w:multiLevelType w:val="hybridMultilevel"/>
    <w:tmpl w:val="A0EE502A"/>
    <w:lvl w:ilvl="0" w:tplc="5738593A">
      <w:start w:val="1"/>
      <w:numFmt w:val="decimal"/>
      <w:lvlText w:val="%1)"/>
      <w:lvlJc w:val="left"/>
      <w:pPr>
        <w:ind w:left="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  <w:rPr>
        <w:rFonts w:cs="Times New Roman"/>
      </w:rPr>
    </w:lvl>
  </w:abstractNum>
  <w:abstractNum w:abstractNumId="6">
    <w:nsid w:val="55957796"/>
    <w:multiLevelType w:val="hybridMultilevel"/>
    <w:tmpl w:val="930E29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E93ECA"/>
    <w:multiLevelType w:val="hybridMultilevel"/>
    <w:tmpl w:val="E446EC66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0F2C40"/>
    <w:multiLevelType w:val="hybridMultilevel"/>
    <w:tmpl w:val="2BF49F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3363F62"/>
    <w:multiLevelType w:val="hybridMultilevel"/>
    <w:tmpl w:val="93BE8B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1F0C76"/>
    <w:multiLevelType w:val="hybridMultilevel"/>
    <w:tmpl w:val="C07CDE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200B2F"/>
    <w:multiLevelType w:val="hybridMultilevel"/>
    <w:tmpl w:val="96547DF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0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3"/>
  </w:num>
  <w:num w:numId="10">
    <w:abstractNumId w:val="9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7DF"/>
    <w:rsid w:val="000110C2"/>
    <w:rsid w:val="00012730"/>
    <w:rsid w:val="00017B79"/>
    <w:rsid w:val="00025543"/>
    <w:rsid w:val="00070224"/>
    <w:rsid w:val="00080212"/>
    <w:rsid w:val="00094E69"/>
    <w:rsid w:val="000A32A5"/>
    <w:rsid w:val="000B11C8"/>
    <w:rsid w:val="000B2E0A"/>
    <w:rsid w:val="000C661A"/>
    <w:rsid w:val="000C6F2E"/>
    <w:rsid w:val="000E1035"/>
    <w:rsid w:val="000E6844"/>
    <w:rsid w:val="001102FC"/>
    <w:rsid w:val="0011053A"/>
    <w:rsid w:val="001106E8"/>
    <w:rsid w:val="001347B7"/>
    <w:rsid w:val="00137668"/>
    <w:rsid w:val="001523DD"/>
    <w:rsid w:val="00165084"/>
    <w:rsid w:val="001715AA"/>
    <w:rsid w:val="001A7D3C"/>
    <w:rsid w:val="001B7102"/>
    <w:rsid w:val="001C0190"/>
    <w:rsid w:val="001D0581"/>
    <w:rsid w:val="001F05AE"/>
    <w:rsid w:val="00211535"/>
    <w:rsid w:val="00216E17"/>
    <w:rsid w:val="00231AA5"/>
    <w:rsid w:val="00234F0F"/>
    <w:rsid w:val="002456F3"/>
    <w:rsid w:val="00257BA1"/>
    <w:rsid w:val="00262B50"/>
    <w:rsid w:val="002744A1"/>
    <w:rsid w:val="0027691D"/>
    <w:rsid w:val="0027721D"/>
    <w:rsid w:val="00280CB3"/>
    <w:rsid w:val="002944C2"/>
    <w:rsid w:val="002B7FA7"/>
    <w:rsid w:val="002C25BD"/>
    <w:rsid w:val="002E2DF3"/>
    <w:rsid w:val="002F33E3"/>
    <w:rsid w:val="00306517"/>
    <w:rsid w:val="00310155"/>
    <w:rsid w:val="00312F49"/>
    <w:rsid w:val="00340B2D"/>
    <w:rsid w:val="00353F75"/>
    <w:rsid w:val="00363C6A"/>
    <w:rsid w:val="00382452"/>
    <w:rsid w:val="00385846"/>
    <w:rsid w:val="0039030F"/>
    <w:rsid w:val="003913FA"/>
    <w:rsid w:val="003D62E0"/>
    <w:rsid w:val="003E2C88"/>
    <w:rsid w:val="003E423D"/>
    <w:rsid w:val="003E7AD5"/>
    <w:rsid w:val="003F6CBA"/>
    <w:rsid w:val="004253EB"/>
    <w:rsid w:val="004368E5"/>
    <w:rsid w:val="00437EFF"/>
    <w:rsid w:val="00443948"/>
    <w:rsid w:val="00452CE2"/>
    <w:rsid w:val="004753C3"/>
    <w:rsid w:val="004C1A0E"/>
    <w:rsid w:val="005003B4"/>
    <w:rsid w:val="00501D49"/>
    <w:rsid w:val="00506289"/>
    <w:rsid w:val="00524909"/>
    <w:rsid w:val="0053456F"/>
    <w:rsid w:val="005373E1"/>
    <w:rsid w:val="0054145E"/>
    <w:rsid w:val="00574B92"/>
    <w:rsid w:val="00575266"/>
    <w:rsid w:val="00582197"/>
    <w:rsid w:val="005843AD"/>
    <w:rsid w:val="005A23B5"/>
    <w:rsid w:val="005A2CD3"/>
    <w:rsid w:val="005A6237"/>
    <w:rsid w:val="005B0460"/>
    <w:rsid w:val="005B1F78"/>
    <w:rsid w:val="005B28D0"/>
    <w:rsid w:val="005B2A21"/>
    <w:rsid w:val="005D6906"/>
    <w:rsid w:val="005E0654"/>
    <w:rsid w:val="005E7875"/>
    <w:rsid w:val="005F0770"/>
    <w:rsid w:val="005F0A66"/>
    <w:rsid w:val="005F797E"/>
    <w:rsid w:val="0060192D"/>
    <w:rsid w:val="00616103"/>
    <w:rsid w:val="00624629"/>
    <w:rsid w:val="00656D8A"/>
    <w:rsid w:val="00671261"/>
    <w:rsid w:val="006834CE"/>
    <w:rsid w:val="006F75B4"/>
    <w:rsid w:val="0070343F"/>
    <w:rsid w:val="007143C4"/>
    <w:rsid w:val="00730F9F"/>
    <w:rsid w:val="0074529D"/>
    <w:rsid w:val="007755DD"/>
    <w:rsid w:val="007A05DE"/>
    <w:rsid w:val="007A23FE"/>
    <w:rsid w:val="007A601D"/>
    <w:rsid w:val="007D4FBA"/>
    <w:rsid w:val="007E13E9"/>
    <w:rsid w:val="007F21B7"/>
    <w:rsid w:val="0080502B"/>
    <w:rsid w:val="00814DD6"/>
    <w:rsid w:val="0081501F"/>
    <w:rsid w:val="00815D47"/>
    <w:rsid w:val="00832214"/>
    <w:rsid w:val="00832A90"/>
    <w:rsid w:val="00835781"/>
    <w:rsid w:val="00835841"/>
    <w:rsid w:val="0084726E"/>
    <w:rsid w:val="00867D62"/>
    <w:rsid w:val="0088530F"/>
    <w:rsid w:val="008862CE"/>
    <w:rsid w:val="00890895"/>
    <w:rsid w:val="00890E5B"/>
    <w:rsid w:val="0089437B"/>
    <w:rsid w:val="00894492"/>
    <w:rsid w:val="00894CF4"/>
    <w:rsid w:val="008C2FD4"/>
    <w:rsid w:val="008D313F"/>
    <w:rsid w:val="008E5CC1"/>
    <w:rsid w:val="008F5B25"/>
    <w:rsid w:val="00904EED"/>
    <w:rsid w:val="009134B1"/>
    <w:rsid w:val="00933BF7"/>
    <w:rsid w:val="00942AB6"/>
    <w:rsid w:val="00943D95"/>
    <w:rsid w:val="00970E5E"/>
    <w:rsid w:val="00975B59"/>
    <w:rsid w:val="009853DA"/>
    <w:rsid w:val="00995CBE"/>
    <w:rsid w:val="009C0132"/>
    <w:rsid w:val="009D5269"/>
    <w:rsid w:val="009E195E"/>
    <w:rsid w:val="009E2072"/>
    <w:rsid w:val="009E2A93"/>
    <w:rsid w:val="009E2F58"/>
    <w:rsid w:val="009E3BC6"/>
    <w:rsid w:val="00A03879"/>
    <w:rsid w:val="00A10B2B"/>
    <w:rsid w:val="00A137A2"/>
    <w:rsid w:val="00A3467C"/>
    <w:rsid w:val="00A346AA"/>
    <w:rsid w:val="00A422F9"/>
    <w:rsid w:val="00A451FE"/>
    <w:rsid w:val="00A557DF"/>
    <w:rsid w:val="00A658F3"/>
    <w:rsid w:val="00A73084"/>
    <w:rsid w:val="00A900AA"/>
    <w:rsid w:val="00AB76C2"/>
    <w:rsid w:val="00AD068C"/>
    <w:rsid w:val="00AF1D60"/>
    <w:rsid w:val="00AF2B14"/>
    <w:rsid w:val="00B227EB"/>
    <w:rsid w:val="00B26294"/>
    <w:rsid w:val="00B32F47"/>
    <w:rsid w:val="00B500FF"/>
    <w:rsid w:val="00B576DC"/>
    <w:rsid w:val="00B626DC"/>
    <w:rsid w:val="00B76609"/>
    <w:rsid w:val="00B8497D"/>
    <w:rsid w:val="00B877FB"/>
    <w:rsid w:val="00BA2DCC"/>
    <w:rsid w:val="00BA353E"/>
    <w:rsid w:val="00BE2284"/>
    <w:rsid w:val="00BE6531"/>
    <w:rsid w:val="00BF60B7"/>
    <w:rsid w:val="00C15363"/>
    <w:rsid w:val="00C17F79"/>
    <w:rsid w:val="00C379E0"/>
    <w:rsid w:val="00C43A06"/>
    <w:rsid w:val="00C6281C"/>
    <w:rsid w:val="00C7670A"/>
    <w:rsid w:val="00C90513"/>
    <w:rsid w:val="00C96B3C"/>
    <w:rsid w:val="00CB7901"/>
    <w:rsid w:val="00CC287C"/>
    <w:rsid w:val="00CC55DD"/>
    <w:rsid w:val="00CC7B58"/>
    <w:rsid w:val="00CF4BCA"/>
    <w:rsid w:val="00D1696C"/>
    <w:rsid w:val="00D43966"/>
    <w:rsid w:val="00D726F5"/>
    <w:rsid w:val="00D75542"/>
    <w:rsid w:val="00D76FD8"/>
    <w:rsid w:val="00DC0CD0"/>
    <w:rsid w:val="00DE1AB2"/>
    <w:rsid w:val="00DE5C2D"/>
    <w:rsid w:val="00DE5D9C"/>
    <w:rsid w:val="00DF0008"/>
    <w:rsid w:val="00DF6A3C"/>
    <w:rsid w:val="00DF6CAB"/>
    <w:rsid w:val="00DF7008"/>
    <w:rsid w:val="00E1095D"/>
    <w:rsid w:val="00E12326"/>
    <w:rsid w:val="00E26428"/>
    <w:rsid w:val="00E369FD"/>
    <w:rsid w:val="00E84CCA"/>
    <w:rsid w:val="00E85FC0"/>
    <w:rsid w:val="00EB39A5"/>
    <w:rsid w:val="00EC453A"/>
    <w:rsid w:val="00EE2FE6"/>
    <w:rsid w:val="00EE7A45"/>
    <w:rsid w:val="00EE7EAA"/>
    <w:rsid w:val="00EF3F1E"/>
    <w:rsid w:val="00EF462D"/>
    <w:rsid w:val="00EF5562"/>
    <w:rsid w:val="00F05E41"/>
    <w:rsid w:val="00F14428"/>
    <w:rsid w:val="00F15B84"/>
    <w:rsid w:val="00F171E5"/>
    <w:rsid w:val="00F304C6"/>
    <w:rsid w:val="00F564FE"/>
    <w:rsid w:val="00F71437"/>
    <w:rsid w:val="00F75ED5"/>
    <w:rsid w:val="00F87426"/>
    <w:rsid w:val="00F93F41"/>
    <w:rsid w:val="00FB2C22"/>
    <w:rsid w:val="00FE6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4C6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F304C6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F304C6"/>
    <w:pPr>
      <w:keepLines/>
      <w:autoSpaceDE/>
      <w:autoSpaceDN/>
      <w:spacing w:after="120"/>
      <w:ind w:firstLine="709"/>
      <w:jc w:val="both"/>
    </w:pPr>
    <w:rPr>
      <w:rFonts w:eastAsia="Batang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304C6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F304C6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F304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304C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uiPriority w:val="99"/>
    <w:rsid w:val="00F304C6"/>
    <w:pPr>
      <w:widowControl w:val="0"/>
    </w:pPr>
    <w:rPr>
      <w:rFonts w:ascii="Arial" w:eastAsia="Times New Roman" w:hAnsi="Arial"/>
      <w:sz w:val="24"/>
      <w:szCs w:val="20"/>
    </w:rPr>
  </w:style>
  <w:style w:type="paragraph" w:styleId="ListParagraph">
    <w:name w:val="List Paragraph"/>
    <w:basedOn w:val="Normal"/>
    <w:uiPriority w:val="99"/>
    <w:qFormat/>
    <w:rsid w:val="005A23B5"/>
    <w:pPr>
      <w:autoSpaceDE/>
      <w:autoSpaceDN/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C90513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234F0F"/>
    <w:pPr>
      <w:autoSpaceDE/>
      <w:autoSpaceDN/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234F0F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Знак Знак1 Знак"/>
    <w:basedOn w:val="Normal"/>
    <w:uiPriority w:val="99"/>
    <w:rsid w:val="00234F0F"/>
    <w:pPr>
      <w:widowControl w:val="0"/>
      <w:autoSpaceDE/>
      <w:autoSpaceDN/>
      <w:adjustRightInd w:val="0"/>
      <w:spacing w:after="160" w:line="240" w:lineRule="exact"/>
      <w:jc w:val="right"/>
    </w:pPr>
    <w:rPr>
      <w:lang w:val="en-GB" w:eastAsia="en-US"/>
    </w:rPr>
  </w:style>
  <w:style w:type="paragraph" w:styleId="Header">
    <w:name w:val="header"/>
    <w:basedOn w:val="Normal"/>
    <w:link w:val="HeaderChar"/>
    <w:uiPriority w:val="99"/>
    <w:rsid w:val="00234F0F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4F0F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234F0F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34F0F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34F0F"/>
    <w:pPr>
      <w:autoSpaceDE/>
      <w:autoSpaceDN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4F0F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832214"/>
    <w:rPr>
      <w:rFonts w:cs="Times New Roman"/>
    </w:rPr>
  </w:style>
  <w:style w:type="paragraph" w:customStyle="1" w:styleId="8">
    <w:name w:val="Обычный + 8 пт"/>
    <w:basedOn w:val="Normal"/>
    <w:uiPriority w:val="99"/>
    <w:rsid w:val="00995CBE"/>
    <w:rPr>
      <w:sz w:val="16"/>
      <w:szCs w:val="16"/>
    </w:rPr>
  </w:style>
  <w:style w:type="paragraph" w:customStyle="1" w:styleId="10">
    <w:name w:val="Название1"/>
    <w:basedOn w:val="Normal"/>
    <w:uiPriority w:val="99"/>
    <w:rsid w:val="00EC453A"/>
    <w:pPr>
      <w:autoSpaceDE/>
      <w:autoSpaceDN/>
      <w:jc w:val="center"/>
    </w:pPr>
    <w:rPr>
      <w:b/>
      <w:sz w:val="24"/>
    </w:rPr>
  </w:style>
  <w:style w:type="paragraph" w:customStyle="1" w:styleId="ConsPlusCell">
    <w:name w:val="ConsPlusCell"/>
    <w:uiPriority w:val="99"/>
    <w:rsid w:val="001523D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758</TotalTime>
  <Pages>18</Pages>
  <Words>4295</Words>
  <Characters>24487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Borisevich</dc:creator>
  <cp:keywords/>
  <dc:description/>
  <cp:lastModifiedBy>popov</cp:lastModifiedBy>
  <cp:revision>48</cp:revision>
  <cp:lastPrinted>2016-08-24T09:25:00Z</cp:lastPrinted>
  <dcterms:created xsi:type="dcterms:W3CDTF">2016-08-21T03:57:00Z</dcterms:created>
  <dcterms:modified xsi:type="dcterms:W3CDTF">2016-09-04T08:43:00Z</dcterms:modified>
</cp:coreProperties>
</file>