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64" w:rsidRPr="00ED47FA" w:rsidRDefault="00884864" w:rsidP="0043116A">
      <w:pPr>
        <w:jc w:val="center"/>
        <w:rPr>
          <w:rFonts w:ascii="Times New Roman" w:hAnsi="Times New Roman"/>
        </w:rPr>
      </w:pPr>
      <w:r w:rsidRPr="00ED47FA">
        <w:rPr>
          <w:rFonts w:ascii="Times New Roman" w:hAnsi="Times New Roman"/>
        </w:rPr>
        <w:t>СВЕДЕНИЯ</w:t>
      </w:r>
    </w:p>
    <w:p w:rsidR="00884864" w:rsidRPr="00ED47FA" w:rsidRDefault="00884864" w:rsidP="00CB167B">
      <w:pPr>
        <w:jc w:val="center"/>
        <w:rPr>
          <w:rFonts w:ascii="Times New Roman" w:hAnsi="Times New Roman"/>
        </w:rPr>
      </w:pPr>
      <w:r w:rsidRPr="00ED47FA">
        <w:rPr>
          <w:rFonts w:ascii="Times New Roman" w:hAnsi="Times New Roman"/>
        </w:rPr>
        <w:t xml:space="preserve">о доходах, расходах, об имуществе и обязательствах </w:t>
      </w:r>
    </w:p>
    <w:p w:rsidR="00884864" w:rsidRPr="00ED47FA" w:rsidRDefault="00884864" w:rsidP="00CB167B">
      <w:pPr>
        <w:jc w:val="center"/>
        <w:rPr>
          <w:rFonts w:ascii="Times New Roman" w:hAnsi="Times New Roman"/>
        </w:rPr>
      </w:pPr>
      <w:r w:rsidRPr="00ED47FA">
        <w:rPr>
          <w:rFonts w:ascii="Times New Roman" w:hAnsi="Times New Roman"/>
        </w:rPr>
        <w:t>имущественного характера за отчетный период</w:t>
      </w:r>
    </w:p>
    <w:p w:rsidR="00884864" w:rsidRDefault="00884864" w:rsidP="00CB167B">
      <w:pPr>
        <w:jc w:val="center"/>
        <w:rPr>
          <w:rFonts w:ascii="Times New Roman" w:hAnsi="Times New Roman"/>
        </w:rPr>
      </w:pPr>
      <w:r w:rsidRPr="00ED47FA">
        <w:rPr>
          <w:rFonts w:ascii="Times New Roman" w:hAnsi="Times New Roman"/>
        </w:rPr>
        <w:t xml:space="preserve">с 1 января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</w:rPr>
          <w:t>2015</w:t>
        </w:r>
        <w:r w:rsidRPr="00ED47FA">
          <w:rPr>
            <w:rFonts w:ascii="Times New Roman" w:hAnsi="Times New Roman"/>
          </w:rPr>
          <w:t xml:space="preserve"> г</w:t>
        </w:r>
      </w:smartTag>
      <w:r w:rsidRPr="00ED47F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</w:rPr>
          <w:t>2015</w:t>
        </w:r>
        <w:r w:rsidRPr="00ED47FA">
          <w:rPr>
            <w:rFonts w:ascii="Times New Roman" w:hAnsi="Times New Roman"/>
          </w:rPr>
          <w:t xml:space="preserve"> г</w:t>
        </w:r>
      </w:smartTag>
      <w:r w:rsidRPr="00ED47FA">
        <w:rPr>
          <w:rFonts w:ascii="Times New Roman" w:hAnsi="Times New Roman"/>
        </w:rPr>
        <w:t>.</w:t>
      </w:r>
    </w:p>
    <w:p w:rsidR="00884864" w:rsidRPr="00ED47FA" w:rsidRDefault="00884864" w:rsidP="00CB167B">
      <w:pPr>
        <w:jc w:val="center"/>
        <w:rPr>
          <w:rFonts w:ascii="Times New Roman" w:hAnsi="Times New Roman"/>
        </w:rPr>
      </w:pP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1701"/>
        <w:gridCol w:w="1417"/>
        <w:gridCol w:w="1276"/>
        <w:gridCol w:w="992"/>
        <w:gridCol w:w="993"/>
        <w:gridCol w:w="1275"/>
        <w:gridCol w:w="1134"/>
        <w:gridCol w:w="1134"/>
        <w:gridCol w:w="1418"/>
        <w:gridCol w:w="1559"/>
        <w:gridCol w:w="1843"/>
      </w:tblGrid>
      <w:tr w:rsidR="00884864" w:rsidRPr="00285EF3" w:rsidTr="00285EF3">
        <w:tc>
          <w:tcPr>
            <w:tcW w:w="1702" w:type="dxa"/>
            <w:vMerge w:val="restart"/>
          </w:tcPr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 xml:space="preserve">Фамилия </w:t>
            </w:r>
          </w:p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 xml:space="preserve">Транспортные </w:t>
            </w:r>
          </w:p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Деклариро-ванный годовой доход за отчетный период</w:t>
            </w:r>
          </w:p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843" w:type="dxa"/>
            <w:vMerge w:val="restart"/>
          </w:tcPr>
          <w:p w:rsidR="00884864" w:rsidRPr="00C04551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551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</w:t>
            </w:r>
            <w:r>
              <w:rPr>
                <w:rFonts w:ascii="Times New Roman" w:hAnsi="Times New Roman"/>
                <w:sz w:val="20"/>
                <w:szCs w:val="20"/>
              </w:rPr>
              <w:t>ершена сделка (вид приобретенно</w:t>
            </w:r>
            <w:r w:rsidRPr="00C04551">
              <w:rPr>
                <w:rFonts w:ascii="Times New Roman" w:hAnsi="Times New Roman"/>
                <w:sz w:val="20"/>
                <w:szCs w:val="20"/>
              </w:rPr>
              <w:t>го имущества, источник)</w:t>
            </w:r>
          </w:p>
        </w:tc>
      </w:tr>
      <w:tr w:rsidR="00884864" w:rsidRPr="00285EF3" w:rsidTr="00285EF3">
        <w:trPr>
          <w:trHeight w:val="654"/>
        </w:trPr>
        <w:tc>
          <w:tcPr>
            <w:tcW w:w="1702" w:type="dxa"/>
            <w:vMerge/>
          </w:tcPr>
          <w:p w:rsidR="00884864" w:rsidRPr="00285EF3" w:rsidRDefault="00884864" w:rsidP="00285E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84864" w:rsidRPr="00285EF3" w:rsidRDefault="00884864" w:rsidP="00285E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84864" w:rsidRPr="00F5406B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884864" w:rsidRPr="00F5406B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884864" w:rsidRPr="00F5406B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993" w:type="dxa"/>
          </w:tcPr>
          <w:p w:rsidR="00884864" w:rsidRPr="00F5406B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</w:tcPr>
          <w:p w:rsidR="00884864" w:rsidRPr="00F5406B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884864" w:rsidRPr="00F5406B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</w:tcPr>
          <w:p w:rsidR="00884864" w:rsidRPr="00F5406B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06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884864" w:rsidRPr="00285EF3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84864" w:rsidRPr="00285EF3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84864" w:rsidRPr="00285EF3" w:rsidRDefault="00884864" w:rsidP="00285EF3">
            <w:pPr>
              <w:jc w:val="center"/>
              <w:rPr>
                <w:rFonts w:ascii="Times New Roman" w:hAnsi="Times New Roman"/>
              </w:rPr>
            </w:pP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Захаров Юрий Васильевич</w:t>
            </w:r>
          </w:p>
        </w:tc>
        <w:tc>
          <w:tcPr>
            <w:tcW w:w="1701" w:type="dxa"/>
          </w:tcPr>
          <w:p w:rsidR="00884864" w:rsidRPr="00226FA5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542">
              <w:rPr>
                <w:rFonts w:ascii="Times New Roman" w:hAnsi="Times New Roman"/>
                <w:sz w:val="20"/>
                <w:szCs w:val="20"/>
              </w:rPr>
              <w:t xml:space="preserve"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№ </w:t>
            </w:r>
            <w:r>
              <w:rPr>
                <w:rFonts w:ascii="Times New Roman" w:hAnsi="Times New Roman"/>
                <w:sz w:val="20"/>
                <w:szCs w:val="20"/>
              </w:rPr>
              <w:t>1 Копейского городского округа</w:t>
            </w:r>
          </w:p>
        </w:tc>
        <w:tc>
          <w:tcPr>
            <w:tcW w:w="1417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E93B11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2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3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551 881,37</w:t>
            </w:r>
          </w:p>
        </w:tc>
        <w:tc>
          <w:tcPr>
            <w:tcW w:w="1843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884864" w:rsidRPr="000B28D0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r w:rsidRPr="00E93B11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2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3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B11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85 146,10</w:t>
            </w:r>
          </w:p>
        </w:tc>
        <w:tc>
          <w:tcPr>
            <w:tcW w:w="1843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E45E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Вотинцева Валентина Васильевна</w:t>
            </w:r>
          </w:p>
        </w:tc>
        <w:tc>
          <w:tcPr>
            <w:tcW w:w="1701" w:type="dxa"/>
          </w:tcPr>
          <w:p w:rsidR="00884864" w:rsidRPr="00F3424A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24A">
              <w:rPr>
                <w:rFonts w:ascii="Times New Roman" w:hAnsi="Times New Roman"/>
                <w:sz w:val="20"/>
                <w:szCs w:val="20"/>
              </w:rPr>
              <w:t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№ 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Копейского городского округа</w:t>
            </w:r>
          </w:p>
        </w:tc>
        <w:tc>
          <w:tcPr>
            <w:tcW w:w="1417" w:type="dxa"/>
          </w:tcPr>
          <w:p w:rsidR="00884864" w:rsidRPr="000658DF" w:rsidRDefault="00884864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1К</w:t>
            </w:r>
            <w:r w:rsidRPr="000658DF"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</w:p>
          <w:p w:rsidR="00884864" w:rsidRPr="000658DF" w:rsidRDefault="00884864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0658DF" w:rsidRDefault="00884864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0658DF"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</w:p>
          <w:p w:rsidR="00884864" w:rsidRDefault="00884864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0658DF" w:rsidRDefault="00884864" w:rsidP="00E97A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0658DF">
              <w:rPr>
                <w:rFonts w:ascii="Times New Roman" w:hAnsi="Times New Roman"/>
                <w:sz w:val="20"/>
                <w:szCs w:val="20"/>
              </w:rPr>
              <w:t>араж</w:t>
            </w:r>
          </w:p>
        </w:tc>
        <w:tc>
          <w:tcPr>
            <w:tcW w:w="1276" w:type="dxa"/>
          </w:tcPr>
          <w:p w:rsidR="00884864" w:rsidRDefault="00884864" w:rsidP="00B028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84864" w:rsidRPr="000658DF" w:rsidRDefault="00884864" w:rsidP="00E97A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0658DF" w:rsidRDefault="00884864" w:rsidP="00E97A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0658DF">
              <w:rPr>
                <w:rFonts w:ascii="Times New Roman" w:hAnsi="Times New Roman"/>
                <w:sz w:val="20"/>
                <w:szCs w:val="20"/>
              </w:rPr>
              <w:t>олевая 1/3</w:t>
            </w:r>
          </w:p>
          <w:p w:rsidR="00884864" w:rsidRDefault="00884864" w:rsidP="00B028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028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884864" w:rsidRPr="000658DF" w:rsidRDefault="00884864" w:rsidP="00F238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864" w:rsidRPr="000658DF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64,0</w:t>
            </w:r>
          </w:p>
          <w:p w:rsidR="00884864" w:rsidRPr="000658DF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0658DF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23,3</w:t>
            </w:r>
          </w:p>
          <w:p w:rsidR="00884864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0658DF" w:rsidRDefault="00884864" w:rsidP="00615D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17,2</w:t>
            </w:r>
          </w:p>
          <w:p w:rsidR="00884864" w:rsidRPr="000658DF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0658DF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4864" w:rsidRPr="000658DF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0658DF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0658DF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0658DF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8DF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Pr="00285EF3" w:rsidRDefault="00884864" w:rsidP="00285EF3">
            <w:pPr>
              <w:jc w:val="both"/>
              <w:rPr>
                <w:rFonts w:ascii="Times New Roman" w:hAnsi="Times New Roman"/>
              </w:rPr>
            </w:pPr>
          </w:p>
          <w:p w:rsidR="00884864" w:rsidRDefault="00884864" w:rsidP="00285EF3">
            <w:pPr>
              <w:jc w:val="both"/>
              <w:rPr>
                <w:rFonts w:ascii="Times New Roman" w:hAnsi="Times New Roman"/>
              </w:rPr>
            </w:pPr>
          </w:p>
          <w:p w:rsidR="00884864" w:rsidRDefault="00884864" w:rsidP="00615D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884864" w:rsidRPr="00285EF3" w:rsidRDefault="00884864" w:rsidP="00615D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884864" w:rsidRPr="00285EF3" w:rsidRDefault="00884864" w:rsidP="00285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884864" w:rsidRPr="00285EF3" w:rsidRDefault="00884864" w:rsidP="00184D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884864" w:rsidRDefault="00884864" w:rsidP="00615D78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615D78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615D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884864" w:rsidRPr="00285EF3" w:rsidRDefault="00884864" w:rsidP="00615D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84864" w:rsidRPr="000658DF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795 963,50</w:t>
            </w:r>
          </w:p>
        </w:tc>
        <w:tc>
          <w:tcPr>
            <w:tcW w:w="1843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</w:p>
          <w:p w:rsidR="00884864" w:rsidRPr="00285EF3" w:rsidRDefault="00884864" w:rsidP="00285EF3">
            <w:pPr>
              <w:jc w:val="center"/>
              <w:rPr>
                <w:rFonts w:ascii="Times New Roman" w:hAnsi="Times New Roman"/>
              </w:rPr>
            </w:pPr>
            <w:r w:rsidRPr="00285EF3">
              <w:rPr>
                <w:rFonts w:ascii="Times New Roman" w:hAnsi="Times New Roman"/>
              </w:rPr>
              <w:t>-</w:t>
            </w: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E45E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Розов Борис Александрович</w:t>
            </w:r>
          </w:p>
        </w:tc>
        <w:tc>
          <w:tcPr>
            <w:tcW w:w="1701" w:type="dxa"/>
          </w:tcPr>
          <w:p w:rsidR="00884864" w:rsidRPr="00F3424A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542">
              <w:rPr>
                <w:rFonts w:ascii="Times New Roman" w:hAnsi="Times New Roman"/>
                <w:sz w:val="20"/>
                <w:szCs w:val="20"/>
              </w:rPr>
              <w:t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№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Копейского городского округа</w:t>
            </w:r>
          </w:p>
        </w:tc>
        <w:tc>
          <w:tcPr>
            <w:tcW w:w="1417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Садовый участок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676A5A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3) Гараж</w:t>
            </w:r>
          </w:p>
        </w:tc>
        <w:tc>
          <w:tcPr>
            <w:tcW w:w="1276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884864" w:rsidRPr="00676A5A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68,5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676A5A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27,3</w:t>
            </w:r>
          </w:p>
        </w:tc>
        <w:tc>
          <w:tcPr>
            <w:tcW w:w="993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676A5A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84864" w:rsidRPr="00676A5A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676A5A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676A5A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84864" w:rsidRPr="00676A5A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1)ВАЗ 111830 «Калина»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834EB" w:rsidRDefault="00884864" w:rsidP="00B6515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559" w:type="dxa"/>
          </w:tcPr>
          <w:p w:rsidR="00884864" w:rsidRPr="00C834EB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745 545.21</w:t>
            </w:r>
          </w:p>
        </w:tc>
        <w:tc>
          <w:tcPr>
            <w:tcW w:w="1843" w:type="dxa"/>
          </w:tcPr>
          <w:p w:rsidR="00884864" w:rsidRPr="00676A5A" w:rsidRDefault="00884864" w:rsidP="00184D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E45E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884864" w:rsidRPr="00DB0A66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</w:tcPr>
          <w:p w:rsidR="00884864" w:rsidRPr="00DB0A66" w:rsidRDefault="00884864" w:rsidP="00DB0A6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884864" w:rsidRPr="00DB0A66" w:rsidRDefault="00884864" w:rsidP="00DB0A6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884864" w:rsidRPr="00DB0A66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884864" w:rsidRPr="00DB0A66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884864" w:rsidRPr="00DB0A66" w:rsidRDefault="00884864" w:rsidP="00615D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A6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84864" w:rsidRPr="00DB0A66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A66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1134" w:type="dxa"/>
          </w:tcPr>
          <w:p w:rsidR="00884864" w:rsidRPr="00DB0A66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A66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884864" w:rsidRDefault="00884864" w:rsidP="00615D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80 841,19</w:t>
            </w:r>
          </w:p>
        </w:tc>
        <w:tc>
          <w:tcPr>
            <w:tcW w:w="1843" w:type="dxa"/>
          </w:tcPr>
          <w:p w:rsidR="00884864" w:rsidRPr="00285EF3" w:rsidRDefault="00884864" w:rsidP="00285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E45E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Пянкивский Степан Михайлович</w:t>
            </w:r>
          </w:p>
        </w:tc>
        <w:tc>
          <w:tcPr>
            <w:tcW w:w="1701" w:type="dxa"/>
          </w:tcPr>
          <w:p w:rsidR="00884864" w:rsidRPr="00113BFA" w:rsidRDefault="00884864" w:rsidP="00B45A18">
            <w:pPr>
              <w:rPr>
                <w:rFonts w:ascii="Times New Roman" w:hAnsi="Times New Roman"/>
                <w:sz w:val="20"/>
                <w:szCs w:val="20"/>
              </w:rPr>
            </w:pPr>
            <w:r w:rsidRPr="00226FA5">
              <w:rPr>
                <w:rFonts w:ascii="Times New Roman" w:hAnsi="Times New Roman"/>
                <w:sz w:val="20"/>
                <w:szCs w:val="20"/>
              </w:rPr>
              <w:t xml:space="preserve">Директор муниципального образовательного учреждения дополнительного образования детей детско-юношеская спортивная школа № </w:t>
            </w:r>
            <w:r>
              <w:rPr>
                <w:rFonts w:ascii="Times New Roman" w:hAnsi="Times New Roman"/>
                <w:sz w:val="20"/>
                <w:szCs w:val="20"/>
              </w:rPr>
              <w:t>4 Копейского городского округа</w:t>
            </w:r>
          </w:p>
        </w:tc>
        <w:tc>
          <w:tcPr>
            <w:tcW w:w="1417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Общая доля 1/2</w:t>
            </w:r>
          </w:p>
        </w:tc>
        <w:tc>
          <w:tcPr>
            <w:tcW w:w="992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993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E93B11" w:rsidRDefault="00884864" w:rsidP="00113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TOYOTA</w:t>
                </w:r>
              </w:smartTag>
            </w:smartTag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COROLLA</w:t>
            </w:r>
          </w:p>
        </w:tc>
        <w:tc>
          <w:tcPr>
            <w:tcW w:w="1559" w:type="dxa"/>
          </w:tcPr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526 351,02</w:t>
            </w:r>
          </w:p>
        </w:tc>
        <w:tc>
          <w:tcPr>
            <w:tcW w:w="1843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E93B11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E45E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884864" w:rsidRPr="002D3B8B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84864" w:rsidRPr="002D3B8B" w:rsidRDefault="00884864" w:rsidP="00DB0A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884864" w:rsidRDefault="00884864" w:rsidP="00DB0A6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доля 1/2</w:t>
            </w:r>
          </w:p>
        </w:tc>
        <w:tc>
          <w:tcPr>
            <w:tcW w:w="992" w:type="dxa"/>
          </w:tcPr>
          <w:p w:rsidR="00884864" w:rsidRPr="002D3B8B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993" w:type="dxa"/>
          </w:tcPr>
          <w:p w:rsidR="00884864" w:rsidRPr="002D3B8B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Pr="00DB0A66" w:rsidRDefault="00884864" w:rsidP="00615D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DB0A66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DB0A66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84864" w:rsidRDefault="00884864" w:rsidP="00615D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402 791,39</w:t>
            </w:r>
          </w:p>
        </w:tc>
        <w:tc>
          <w:tcPr>
            <w:tcW w:w="1843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E45E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</w:tcPr>
          <w:p w:rsidR="00884864" w:rsidRPr="001A01C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84864" w:rsidRPr="001A01C4" w:rsidRDefault="00884864" w:rsidP="00DB0A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84864" w:rsidRPr="001A01C4" w:rsidRDefault="00884864" w:rsidP="00DB0A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4864" w:rsidRPr="001A01C4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4864" w:rsidRPr="001A01C4" w:rsidRDefault="00884864" w:rsidP="00E9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84864" w:rsidRPr="00DB0A66" w:rsidRDefault="00884864" w:rsidP="00615D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84864" w:rsidRPr="00DB0A66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42,8</w:t>
            </w:r>
          </w:p>
        </w:tc>
        <w:tc>
          <w:tcPr>
            <w:tcW w:w="1134" w:type="dxa"/>
          </w:tcPr>
          <w:p w:rsidR="00884864" w:rsidRPr="00DB0A66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884864" w:rsidRDefault="00884864" w:rsidP="00615D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84864" w:rsidRPr="00285EF3" w:rsidTr="00285EF3">
        <w:tc>
          <w:tcPr>
            <w:tcW w:w="1702" w:type="dxa"/>
          </w:tcPr>
          <w:p w:rsidR="00884864" w:rsidRPr="000B28D0" w:rsidRDefault="00884864" w:rsidP="00E45E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Сергеев Виктор Александрович</w:t>
            </w:r>
          </w:p>
        </w:tc>
        <w:tc>
          <w:tcPr>
            <w:tcW w:w="1701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6FA5">
              <w:rPr>
                <w:rFonts w:ascii="Times New Roman" w:hAnsi="Times New Roman"/>
                <w:sz w:val="20"/>
                <w:szCs w:val="20"/>
              </w:rPr>
              <w:t>Директор муниципального образовательного учреждения дополнительного образования детей детско-юношеская спортивная школа №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Копейского городского округа</w:t>
            </w:r>
          </w:p>
        </w:tc>
        <w:tc>
          <w:tcPr>
            <w:tcW w:w="1417" w:type="dxa"/>
          </w:tcPr>
          <w:p w:rsidR="00884864" w:rsidRPr="00C9798E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1)К</w:t>
            </w:r>
            <w:r w:rsidRPr="00C9798E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884864" w:rsidRPr="00C9798E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2)З</w:t>
            </w:r>
            <w:r w:rsidRPr="00C9798E">
              <w:rPr>
                <w:rFonts w:ascii="Times New Roman" w:hAnsi="Times New Roman"/>
                <w:sz w:val="20"/>
                <w:szCs w:val="20"/>
              </w:rPr>
              <w:t>емельный участок приусадебный</w:t>
            </w:r>
          </w:p>
          <w:p w:rsidR="00884864" w:rsidRPr="00C9798E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285EF3" w:rsidRDefault="00884864" w:rsidP="00B65158">
            <w:pPr>
              <w:jc w:val="both"/>
              <w:rPr>
                <w:rFonts w:ascii="Times New Roman" w:hAnsi="Times New Roman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C9798E">
              <w:rPr>
                <w:rFonts w:ascii="Times New Roman" w:hAnsi="Times New Roman"/>
                <w:sz w:val="20"/>
                <w:szCs w:val="20"/>
              </w:rPr>
              <w:t>емельный участок для личного хозяйства</w:t>
            </w:r>
          </w:p>
        </w:tc>
        <w:tc>
          <w:tcPr>
            <w:tcW w:w="1276" w:type="dxa"/>
          </w:tcPr>
          <w:p w:rsidR="00884864" w:rsidRDefault="00884864" w:rsidP="00B028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84864" w:rsidRPr="00C9798E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028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884864" w:rsidRPr="00C9798E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9798E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028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884864" w:rsidRPr="00285EF3" w:rsidRDefault="00884864" w:rsidP="00B6515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77,5</w:t>
            </w: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9798E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1000,00</w:t>
            </w: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285EF3" w:rsidRDefault="00884864" w:rsidP="00B45A18">
            <w:pPr>
              <w:rPr>
                <w:rFonts w:ascii="Times New Roman" w:hAnsi="Times New Roman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16204,00</w:t>
            </w:r>
          </w:p>
        </w:tc>
        <w:tc>
          <w:tcPr>
            <w:tcW w:w="993" w:type="dxa"/>
          </w:tcPr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285EF3" w:rsidRDefault="00884864" w:rsidP="00B65158">
            <w:pPr>
              <w:jc w:val="center"/>
              <w:rPr>
                <w:rFonts w:ascii="Times New Roman" w:hAnsi="Times New Roman"/>
              </w:rPr>
            </w:pPr>
            <w:r w:rsidRPr="00C9798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Default="00884864" w:rsidP="00B65158">
            <w:pPr>
              <w:jc w:val="both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</w:rPr>
            </w:pPr>
          </w:p>
          <w:p w:rsidR="00884864" w:rsidRPr="00285EF3" w:rsidRDefault="00884864" w:rsidP="00B45A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</w:rPr>
            </w:pPr>
          </w:p>
          <w:p w:rsidR="00884864" w:rsidRPr="00285EF3" w:rsidRDefault="00884864" w:rsidP="00B45A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884864" w:rsidRDefault="00884864" w:rsidP="00B65158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</w:rPr>
            </w:pPr>
          </w:p>
          <w:p w:rsidR="00884864" w:rsidRDefault="00884864" w:rsidP="00B65158">
            <w:pPr>
              <w:jc w:val="center"/>
              <w:rPr>
                <w:rFonts w:ascii="Times New Roman" w:hAnsi="Times New Roman"/>
              </w:rPr>
            </w:pPr>
          </w:p>
          <w:p w:rsidR="00884864" w:rsidRPr="00285EF3" w:rsidRDefault="00884864" w:rsidP="00B651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884864" w:rsidRDefault="00884864" w:rsidP="00B45A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C9798E">
              <w:rPr>
                <w:rFonts w:ascii="Times New Roman" w:hAnsi="Times New Roman"/>
                <w:sz w:val="20"/>
                <w:szCs w:val="20"/>
              </w:rPr>
              <w:t>Нива Шевроле</w:t>
            </w:r>
          </w:p>
          <w:p w:rsidR="00884864" w:rsidRDefault="00884864" w:rsidP="00B45A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9798E" w:rsidRDefault="00884864" w:rsidP="00B45A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2)Прицеп (модель 8186)</w:t>
            </w:r>
          </w:p>
        </w:tc>
        <w:tc>
          <w:tcPr>
            <w:tcW w:w="1559" w:type="dxa"/>
          </w:tcPr>
          <w:p w:rsidR="00884864" w:rsidRPr="00C9798E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1 092 236,00</w:t>
            </w:r>
          </w:p>
        </w:tc>
        <w:tc>
          <w:tcPr>
            <w:tcW w:w="1843" w:type="dxa"/>
          </w:tcPr>
          <w:p w:rsidR="008848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285EF3" w:rsidRDefault="00884864" w:rsidP="00B45A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0B28D0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Фазлиахметов Марат Афкаевич</w:t>
            </w:r>
          </w:p>
        </w:tc>
        <w:tc>
          <w:tcPr>
            <w:tcW w:w="1701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542">
              <w:rPr>
                <w:rFonts w:ascii="Times New Roman" w:hAnsi="Times New Roman"/>
                <w:sz w:val="20"/>
                <w:szCs w:val="20"/>
              </w:rPr>
              <w:t xml:space="preserve"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</w:t>
            </w:r>
            <w:r>
              <w:rPr>
                <w:rFonts w:ascii="Times New Roman" w:hAnsi="Times New Roman"/>
                <w:sz w:val="20"/>
                <w:szCs w:val="20"/>
              </w:rPr>
              <w:t>по борьбе дзюдо видам восточных единоборств Копейского городского округа</w:t>
            </w:r>
          </w:p>
        </w:tc>
        <w:tc>
          <w:tcPr>
            <w:tcW w:w="1417" w:type="dxa"/>
          </w:tcPr>
          <w:p w:rsidR="00884864" w:rsidRPr="00771718" w:rsidRDefault="00884864" w:rsidP="003541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884864" w:rsidRDefault="00884864" w:rsidP="0035414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35414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354140">
            <w:pPr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Гараж </w:t>
            </w:r>
          </w:p>
        </w:tc>
        <w:tc>
          <w:tcPr>
            <w:tcW w:w="1276" w:type="dxa"/>
          </w:tcPr>
          <w:p w:rsidR="00884864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 1/2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84864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Default="00884864" w:rsidP="00C42F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884864" w:rsidRPr="00771718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40,5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23,4</w:t>
            </w:r>
          </w:p>
        </w:tc>
        <w:tc>
          <w:tcPr>
            <w:tcW w:w="99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4864" w:rsidRPr="00771718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884864" w:rsidRPr="00771718" w:rsidRDefault="00884864" w:rsidP="00FB66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Фольксваген 7НС Каравелла</w:t>
            </w:r>
          </w:p>
        </w:tc>
        <w:tc>
          <w:tcPr>
            <w:tcW w:w="1559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559 388,83</w:t>
            </w:r>
          </w:p>
        </w:tc>
        <w:tc>
          <w:tcPr>
            <w:tcW w:w="184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0B28D0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84864" w:rsidRPr="00771718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884864" w:rsidRPr="00771718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4864" w:rsidRPr="00771718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884864" w:rsidRPr="00771718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99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84864" w:rsidRPr="00771718" w:rsidRDefault="00884864" w:rsidP="00F60DD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21110</w:t>
            </w:r>
          </w:p>
        </w:tc>
        <w:tc>
          <w:tcPr>
            <w:tcW w:w="1559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86 661,80</w:t>
            </w:r>
          </w:p>
        </w:tc>
        <w:tc>
          <w:tcPr>
            <w:tcW w:w="184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0B28D0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701" w:type="dxa"/>
          </w:tcPr>
          <w:p w:rsidR="00884864" w:rsidRPr="00771718" w:rsidRDefault="00884864" w:rsidP="00350B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884864" w:rsidRPr="00771718" w:rsidRDefault="00884864" w:rsidP="001B47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0B28D0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701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884864" w:rsidRPr="00771718" w:rsidRDefault="00884864" w:rsidP="001B47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0B28D0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701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884864" w:rsidRPr="00771718" w:rsidRDefault="00884864" w:rsidP="001B47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884864" w:rsidRPr="00F5199C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71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0B28D0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Монов Сергей Вадимович</w:t>
            </w:r>
          </w:p>
        </w:tc>
        <w:tc>
          <w:tcPr>
            <w:tcW w:w="1701" w:type="dxa"/>
          </w:tcPr>
          <w:p w:rsidR="00884864" w:rsidRPr="00345542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542">
              <w:rPr>
                <w:rFonts w:ascii="Times New Roman" w:hAnsi="Times New Roman"/>
                <w:sz w:val="20"/>
                <w:szCs w:val="20"/>
              </w:rPr>
              <w:t>Директор муниципального образовательного учреждения дополнительного образования детей специализированная детско-юношеская школа олимпийского резерва по боксу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Копейского городского округа</w:t>
            </w:r>
          </w:p>
        </w:tc>
        <w:tc>
          <w:tcPr>
            <w:tcW w:w="1417" w:type="dxa"/>
          </w:tcPr>
          <w:p w:rsidR="00884864" w:rsidRPr="00CC5F43" w:rsidRDefault="00884864" w:rsidP="001B47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84864" w:rsidRPr="00CC5F43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-</w:t>
            </w:r>
          </w:p>
          <w:p w:rsidR="00884864" w:rsidRPr="00CC5F43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4864" w:rsidRPr="00CC5F43" w:rsidRDefault="00884864" w:rsidP="001B47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65,2</w:t>
            </w:r>
          </w:p>
        </w:tc>
        <w:tc>
          <w:tcPr>
            <w:tcW w:w="1134" w:type="dxa"/>
          </w:tcPr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5F4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4864" w:rsidRPr="00CC5F43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428 166,00</w:t>
            </w:r>
          </w:p>
        </w:tc>
        <w:tc>
          <w:tcPr>
            <w:tcW w:w="1843" w:type="dxa"/>
          </w:tcPr>
          <w:p w:rsidR="00884864" w:rsidRPr="00285EF3" w:rsidRDefault="00884864" w:rsidP="001B4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0B28D0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Першуков Петр Михайлович</w:t>
            </w:r>
          </w:p>
        </w:tc>
        <w:tc>
          <w:tcPr>
            <w:tcW w:w="1701" w:type="dxa"/>
          </w:tcPr>
          <w:p w:rsidR="00884864" w:rsidRPr="00234F60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4F60">
              <w:rPr>
                <w:rFonts w:ascii="Times New Roman" w:hAnsi="Times New Roman"/>
                <w:sz w:val="20"/>
                <w:szCs w:val="20"/>
              </w:rPr>
              <w:t>Директор муниципального учреждения «Спортивные сооружении Копейского городского округа»</w:t>
            </w:r>
          </w:p>
        </w:tc>
        <w:tc>
          <w:tcPr>
            <w:tcW w:w="1417" w:type="dxa"/>
          </w:tcPr>
          <w:p w:rsidR="00884864" w:rsidRPr="00285EF3" w:rsidRDefault="00884864" w:rsidP="00C04C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884864" w:rsidRPr="00285EF3" w:rsidRDefault="00884864" w:rsidP="00C04C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884864" w:rsidRPr="0037465F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4864" w:rsidRPr="0037465F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84864" w:rsidRPr="00771718" w:rsidRDefault="00884864" w:rsidP="00285EF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31,9</w:t>
            </w:r>
          </w:p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884864" w:rsidRPr="008C514D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Нисан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qashqai</w:t>
            </w:r>
          </w:p>
        </w:tc>
        <w:tc>
          <w:tcPr>
            <w:tcW w:w="1559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437 598.49</w:t>
            </w:r>
          </w:p>
          <w:p w:rsidR="00884864" w:rsidRPr="008C514D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884864" w:rsidRPr="008C514D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0B28D0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8D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884864" w:rsidRPr="008C514D" w:rsidRDefault="00884864" w:rsidP="00B6515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</w:tcPr>
          <w:p w:rsidR="00884864" w:rsidRPr="00DB16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DB1664" w:rsidRDefault="00884864" w:rsidP="008C5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DB1664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884864" w:rsidRPr="00DB1664" w:rsidRDefault="00884864" w:rsidP="00B651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4864" w:rsidRPr="00DB1664" w:rsidRDefault="00884864" w:rsidP="00B65158">
            <w:pPr>
              <w:rPr>
                <w:rFonts w:ascii="Times New Roman" w:hAnsi="Times New Roman"/>
                <w:sz w:val="20"/>
                <w:szCs w:val="20"/>
              </w:rPr>
            </w:pPr>
            <w:r w:rsidRPr="00DB1664">
              <w:rPr>
                <w:rFonts w:ascii="Times New Roman" w:hAnsi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1/2</w:t>
            </w:r>
          </w:p>
        </w:tc>
        <w:tc>
          <w:tcPr>
            <w:tcW w:w="992" w:type="dxa"/>
          </w:tcPr>
          <w:p w:rsidR="00884864" w:rsidRPr="008C514D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31,9</w:t>
            </w:r>
          </w:p>
        </w:tc>
        <w:tc>
          <w:tcPr>
            <w:tcW w:w="993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884864" w:rsidRPr="008C514D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4864" w:rsidRDefault="00884864" w:rsidP="008C5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84864" w:rsidRPr="00771718" w:rsidRDefault="00884864" w:rsidP="008C51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84864" w:rsidRPr="008C514D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84864" w:rsidRPr="008C514D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Картаев Анатолий Зиновьевич</w:t>
            </w:r>
          </w:p>
        </w:tc>
        <w:tc>
          <w:tcPr>
            <w:tcW w:w="1701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автономного учреждения Копейского городского округа «Хоккейная школа Картаева А.З.»</w:t>
            </w:r>
          </w:p>
        </w:tc>
        <w:tc>
          <w:tcPr>
            <w:tcW w:w="1417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4864" w:rsidRDefault="00884864" w:rsidP="00194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  <w:p w:rsidR="00884864" w:rsidRPr="00771718" w:rsidRDefault="00884864" w:rsidP="00903C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864" w:rsidRPr="00771718" w:rsidRDefault="00884864" w:rsidP="002E13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900,00</w:t>
            </w:r>
          </w:p>
        </w:tc>
        <w:tc>
          <w:tcPr>
            <w:tcW w:w="99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85,2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Нисан Кашкай</w:t>
            </w:r>
          </w:p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864" w:rsidRPr="00856A80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Автобус малого класса 2227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</w:t>
            </w:r>
          </w:p>
        </w:tc>
        <w:tc>
          <w:tcPr>
            <w:tcW w:w="1559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566 630,34</w:t>
            </w:r>
          </w:p>
        </w:tc>
        <w:tc>
          <w:tcPr>
            <w:tcW w:w="184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864" w:rsidRPr="00771718" w:rsidTr="00285EF3">
        <w:tc>
          <w:tcPr>
            <w:tcW w:w="1702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84864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771718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4864" w:rsidRPr="00771718" w:rsidRDefault="00884864" w:rsidP="007438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85,2</w:t>
            </w:r>
          </w:p>
        </w:tc>
        <w:tc>
          <w:tcPr>
            <w:tcW w:w="99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91 481,18</w:t>
            </w:r>
          </w:p>
        </w:tc>
        <w:tc>
          <w:tcPr>
            <w:tcW w:w="1843" w:type="dxa"/>
          </w:tcPr>
          <w:p w:rsidR="00884864" w:rsidRPr="00771718" w:rsidRDefault="00884864" w:rsidP="00285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71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84864" w:rsidRPr="00771718" w:rsidRDefault="00884864" w:rsidP="00CB167B">
      <w:pPr>
        <w:jc w:val="center"/>
        <w:rPr>
          <w:rFonts w:ascii="Times New Roman" w:hAnsi="Times New Roman"/>
          <w:sz w:val="20"/>
          <w:szCs w:val="20"/>
        </w:rPr>
      </w:pPr>
    </w:p>
    <w:p w:rsidR="00884864" w:rsidRPr="00771718" w:rsidRDefault="00884864" w:rsidP="00CB167B">
      <w:pPr>
        <w:jc w:val="center"/>
        <w:rPr>
          <w:rFonts w:ascii="Times New Roman" w:hAnsi="Times New Roman"/>
          <w:sz w:val="20"/>
          <w:szCs w:val="20"/>
        </w:rPr>
      </w:pPr>
    </w:p>
    <w:p w:rsidR="00884864" w:rsidRPr="00771718" w:rsidRDefault="00884864" w:rsidP="00CB167B">
      <w:pPr>
        <w:jc w:val="center"/>
        <w:rPr>
          <w:rFonts w:ascii="Times New Roman" w:hAnsi="Times New Roman"/>
          <w:sz w:val="20"/>
          <w:szCs w:val="20"/>
        </w:rPr>
      </w:pPr>
    </w:p>
    <w:p w:rsidR="00884864" w:rsidRPr="00A86D8E" w:rsidRDefault="00884864" w:rsidP="00FA519A">
      <w:pPr>
        <w:rPr>
          <w:rFonts w:ascii="Times New Roman" w:hAnsi="Times New Roman"/>
        </w:rPr>
      </w:pPr>
      <w:r w:rsidRPr="00A86D8E">
        <w:rPr>
          <w:rFonts w:ascii="Times New Roman" w:hAnsi="Times New Roman"/>
        </w:rPr>
        <w:t xml:space="preserve">Начальник управления физической культуры, </w:t>
      </w:r>
    </w:p>
    <w:p w:rsidR="00884864" w:rsidRPr="00A86D8E" w:rsidRDefault="00884864" w:rsidP="00FA519A">
      <w:pPr>
        <w:rPr>
          <w:rFonts w:ascii="Times New Roman" w:hAnsi="Times New Roman"/>
        </w:rPr>
      </w:pPr>
      <w:r w:rsidRPr="00A86D8E">
        <w:rPr>
          <w:rFonts w:ascii="Times New Roman" w:hAnsi="Times New Roman"/>
        </w:rPr>
        <w:t xml:space="preserve">спорта и туризма администрации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</w:t>
      </w:r>
      <w:r w:rsidRPr="00A86D8E">
        <w:rPr>
          <w:rFonts w:ascii="Times New Roman" w:hAnsi="Times New Roman"/>
        </w:rPr>
        <w:t xml:space="preserve">  </w:t>
      </w:r>
      <w:bookmarkStart w:id="0" w:name="_GoBack"/>
      <w:bookmarkEnd w:id="0"/>
      <w:r w:rsidRPr="00A86D8E">
        <w:rPr>
          <w:rFonts w:ascii="Times New Roman" w:hAnsi="Times New Roman"/>
        </w:rPr>
        <w:t>К.И. Гарифуллин</w:t>
      </w:r>
    </w:p>
    <w:sectPr w:rsidR="00884864" w:rsidRPr="00A86D8E" w:rsidSect="000B28D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CEF"/>
    <w:rsid w:val="00031B50"/>
    <w:rsid w:val="00052584"/>
    <w:rsid w:val="00053DAD"/>
    <w:rsid w:val="00057334"/>
    <w:rsid w:val="000658DF"/>
    <w:rsid w:val="00065A37"/>
    <w:rsid w:val="000922B9"/>
    <w:rsid w:val="000B28D0"/>
    <w:rsid w:val="000D32B3"/>
    <w:rsid w:val="000E7B0F"/>
    <w:rsid w:val="000F5936"/>
    <w:rsid w:val="00110773"/>
    <w:rsid w:val="00113BFA"/>
    <w:rsid w:val="001241EF"/>
    <w:rsid w:val="00131E13"/>
    <w:rsid w:val="00155165"/>
    <w:rsid w:val="00172B88"/>
    <w:rsid w:val="00184D3E"/>
    <w:rsid w:val="0018589A"/>
    <w:rsid w:val="00191A75"/>
    <w:rsid w:val="00194CC0"/>
    <w:rsid w:val="001A01C4"/>
    <w:rsid w:val="001A2DCD"/>
    <w:rsid w:val="001A5B94"/>
    <w:rsid w:val="001B4761"/>
    <w:rsid w:val="001C64D1"/>
    <w:rsid w:val="001E57AF"/>
    <w:rsid w:val="001E6690"/>
    <w:rsid w:val="001F17DA"/>
    <w:rsid w:val="001F59DB"/>
    <w:rsid w:val="002066D7"/>
    <w:rsid w:val="00207A07"/>
    <w:rsid w:val="00226FA5"/>
    <w:rsid w:val="00234F60"/>
    <w:rsid w:val="00285EF3"/>
    <w:rsid w:val="002A2262"/>
    <w:rsid w:val="002B16E8"/>
    <w:rsid w:val="002C2E16"/>
    <w:rsid w:val="002D343A"/>
    <w:rsid w:val="002D3B8B"/>
    <w:rsid w:val="002D424F"/>
    <w:rsid w:val="002E0F7E"/>
    <w:rsid w:val="002E13F8"/>
    <w:rsid w:val="002E6281"/>
    <w:rsid w:val="002F1C26"/>
    <w:rsid w:val="002F32E0"/>
    <w:rsid w:val="00312161"/>
    <w:rsid w:val="00345542"/>
    <w:rsid w:val="00347FAE"/>
    <w:rsid w:val="00350BD9"/>
    <w:rsid w:val="00354140"/>
    <w:rsid w:val="0037465F"/>
    <w:rsid w:val="003B4859"/>
    <w:rsid w:val="003C3A64"/>
    <w:rsid w:val="003E2665"/>
    <w:rsid w:val="004010FB"/>
    <w:rsid w:val="00414794"/>
    <w:rsid w:val="00426FAD"/>
    <w:rsid w:val="0043116A"/>
    <w:rsid w:val="00447FFE"/>
    <w:rsid w:val="00450A37"/>
    <w:rsid w:val="00467A16"/>
    <w:rsid w:val="00475BBE"/>
    <w:rsid w:val="00476561"/>
    <w:rsid w:val="00484CEF"/>
    <w:rsid w:val="00490FC8"/>
    <w:rsid w:val="004A41BC"/>
    <w:rsid w:val="004C000B"/>
    <w:rsid w:val="004C0E6A"/>
    <w:rsid w:val="004D5CA6"/>
    <w:rsid w:val="004F5213"/>
    <w:rsid w:val="005038E0"/>
    <w:rsid w:val="00537F17"/>
    <w:rsid w:val="00577CF3"/>
    <w:rsid w:val="00584F6C"/>
    <w:rsid w:val="005D03A2"/>
    <w:rsid w:val="005D0459"/>
    <w:rsid w:val="005D20F6"/>
    <w:rsid w:val="005E65E6"/>
    <w:rsid w:val="00605EA5"/>
    <w:rsid w:val="00610CC5"/>
    <w:rsid w:val="00615D78"/>
    <w:rsid w:val="0061770F"/>
    <w:rsid w:val="00653528"/>
    <w:rsid w:val="00676A5A"/>
    <w:rsid w:val="006968DD"/>
    <w:rsid w:val="00696B01"/>
    <w:rsid w:val="006C446C"/>
    <w:rsid w:val="006F39C5"/>
    <w:rsid w:val="00742225"/>
    <w:rsid w:val="00743805"/>
    <w:rsid w:val="007619B7"/>
    <w:rsid w:val="00762AC6"/>
    <w:rsid w:val="00766175"/>
    <w:rsid w:val="00771718"/>
    <w:rsid w:val="0078067C"/>
    <w:rsid w:val="007C15AC"/>
    <w:rsid w:val="007D0FE2"/>
    <w:rsid w:val="007F3AF3"/>
    <w:rsid w:val="008159A6"/>
    <w:rsid w:val="00856A80"/>
    <w:rsid w:val="00863C63"/>
    <w:rsid w:val="00870AEE"/>
    <w:rsid w:val="00872C37"/>
    <w:rsid w:val="00884864"/>
    <w:rsid w:val="00893509"/>
    <w:rsid w:val="00894DB7"/>
    <w:rsid w:val="008A528A"/>
    <w:rsid w:val="008B6B5F"/>
    <w:rsid w:val="008C514D"/>
    <w:rsid w:val="008D4E02"/>
    <w:rsid w:val="008E3561"/>
    <w:rsid w:val="008F7F31"/>
    <w:rsid w:val="00903C3E"/>
    <w:rsid w:val="00914F88"/>
    <w:rsid w:val="009441DF"/>
    <w:rsid w:val="00951F93"/>
    <w:rsid w:val="00956494"/>
    <w:rsid w:val="009823FD"/>
    <w:rsid w:val="00995E86"/>
    <w:rsid w:val="009F42FD"/>
    <w:rsid w:val="00A01DED"/>
    <w:rsid w:val="00A055D8"/>
    <w:rsid w:val="00A1120F"/>
    <w:rsid w:val="00A27E31"/>
    <w:rsid w:val="00A579FD"/>
    <w:rsid w:val="00A67FCF"/>
    <w:rsid w:val="00A7479C"/>
    <w:rsid w:val="00A861E1"/>
    <w:rsid w:val="00A86D8E"/>
    <w:rsid w:val="00AD4FE0"/>
    <w:rsid w:val="00AE1D6C"/>
    <w:rsid w:val="00AE339E"/>
    <w:rsid w:val="00AE74B9"/>
    <w:rsid w:val="00B028CC"/>
    <w:rsid w:val="00B15C4E"/>
    <w:rsid w:val="00B2596B"/>
    <w:rsid w:val="00B30DFA"/>
    <w:rsid w:val="00B30EF3"/>
    <w:rsid w:val="00B35883"/>
    <w:rsid w:val="00B45A18"/>
    <w:rsid w:val="00B46D19"/>
    <w:rsid w:val="00B65158"/>
    <w:rsid w:val="00B853D3"/>
    <w:rsid w:val="00B92721"/>
    <w:rsid w:val="00B977CB"/>
    <w:rsid w:val="00BA61A6"/>
    <w:rsid w:val="00BC1220"/>
    <w:rsid w:val="00BD17A5"/>
    <w:rsid w:val="00BE6A40"/>
    <w:rsid w:val="00C04551"/>
    <w:rsid w:val="00C04C8B"/>
    <w:rsid w:val="00C04CBE"/>
    <w:rsid w:val="00C201E3"/>
    <w:rsid w:val="00C42F7A"/>
    <w:rsid w:val="00C46B1F"/>
    <w:rsid w:val="00C56530"/>
    <w:rsid w:val="00C834EB"/>
    <w:rsid w:val="00C85A43"/>
    <w:rsid w:val="00C9798E"/>
    <w:rsid w:val="00CB167B"/>
    <w:rsid w:val="00CB28AA"/>
    <w:rsid w:val="00CC37D0"/>
    <w:rsid w:val="00CC5F43"/>
    <w:rsid w:val="00CE21F8"/>
    <w:rsid w:val="00D17CB0"/>
    <w:rsid w:val="00D62DDC"/>
    <w:rsid w:val="00D962E6"/>
    <w:rsid w:val="00D97EEF"/>
    <w:rsid w:val="00DB0A66"/>
    <w:rsid w:val="00DB0C46"/>
    <w:rsid w:val="00DB1664"/>
    <w:rsid w:val="00DB4944"/>
    <w:rsid w:val="00DE2381"/>
    <w:rsid w:val="00E43B98"/>
    <w:rsid w:val="00E45E52"/>
    <w:rsid w:val="00E46396"/>
    <w:rsid w:val="00E5288E"/>
    <w:rsid w:val="00E54127"/>
    <w:rsid w:val="00E65247"/>
    <w:rsid w:val="00E83314"/>
    <w:rsid w:val="00E93B11"/>
    <w:rsid w:val="00E97A41"/>
    <w:rsid w:val="00EA6699"/>
    <w:rsid w:val="00EB068E"/>
    <w:rsid w:val="00EC5A24"/>
    <w:rsid w:val="00ED330F"/>
    <w:rsid w:val="00ED47FA"/>
    <w:rsid w:val="00EE1ADE"/>
    <w:rsid w:val="00F05904"/>
    <w:rsid w:val="00F07457"/>
    <w:rsid w:val="00F2388E"/>
    <w:rsid w:val="00F3424A"/>
    <w:rsid w:val="00F5199C"/>
    <w:rsid w:val="00F52D98"/>
    <w:rsid w:val="00F5406B"/>
    <w:rsid w:val="00F553E8"/>
    <w:rsid w:val="00F60DD7"/>
    <w:rsid w:val="00F64910"/>
    <w:rsid w:val="00F81B1B"/>
    <w:rsid w:val="00FA1588"/>
    <w:rsid w:val="00FA519A"/>
    <w:rsid w:val="00FA7FA1"/>
    <w:rsid w:val="00FB6618"/>
    <w:rsid w:val="00FC46CA"/>
    <w:rsid w:val="00FE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537F1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7F1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7F1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7F1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7F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37F1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37F1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37F1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537F1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537F17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7F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37F1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37F1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37F1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37F1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37F17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37F17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37F17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37F17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537F1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37F17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37F17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37F17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37F1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37F17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537F17"/>
    <w:rPr>
      <w:szCs w:val="32"/>
    </w:rPr>
  </w:style>
  <w:style w:type="paragraph" w:styleId="ListParagraph">
    <w:name w:val="List Paragraph"/>
    <w:basedOn w:val="Normal"/>
    <w:uiPriority w:val="99"/>
    <w:qFormat/>
    <w:rsid w:val="00537F1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537F17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537F17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37F17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37F17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537F17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537F17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537F17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537F17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537F17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537F17"/>
    <w:pPr>
      <w:outlineLvl w:val="9"/>
    </w:pPr>
  </w:style>
  <w:style w:type="table" w:styleId="TableGrid">
    <w:name w:val="Table Grid"/>
    <w:basedOn w:val="TableNormal"/>
    <w:uiPriority w:val="99"/>
    <w:rsid w:val="00CB16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A51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655</TotalTime>
  <Pages>4</Pages>
  <Words>631</Words>
  <Characters>3598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05_1</dc:creator>
  <cp:keywords/>
  <dc:description/>
  <cp:lastModifiedBy>User</cp:lastModifiedBy>
  <cp:revision>193</cp:revision>
  <cp:lastPrinted>2016-04-25T11:00:00Z</cp:lastPrinted>
  <dcterms:created xsi:type="dcterms:W3CDTF">2015-05-08T04:12:00Z</dcterms:created>
  <dcterms:modified xsi:type="dcterms:W3CDTF">2016-04-25T11:10:00Z</dcterms:modified>
</cp:coreProperties>
</file>