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4C9" w:rsidRPr="00D72102" w:rsidRDefault="00D624C9" w:rsidP="00E40888">
      <w:pPr>
        <w:jc w:val="center"/>
        <w:rPr>
          <w:sz w:val="24"/>
          <w:szCs w:val="24"/>
        </w:rPr>
      </w:pPr>
      <w:r w:rsidRPr="00D72102">
        <w:rPr>
          <w:sz w:val="24"/>
          <w:szCs w:val="24"/>
        </w:rPr>
        <w:t>Сведения о доходах, об имуществе и обязательствах имущественного характера</w:t>
      </w:r>
    </w:p>
    <w:p w:rsidR="00D624C9" w:rsidRPr="00D72102" w:rsidRDefault="00D624C9" w:rsidP="00E40888">
      <w:pPr>
        <w:jc w:val="center"/>
        <w:rPr>
          <w:sz w:val="24"/>
          <w:szCs w:val="24"/>
        </w:rPr>
      </w:pPr>
      <w:r w:rsidRPr="00D72102">
        <w:rPr>
          <w:sz w:val="24"/>
          <w:szCs w:val="24"/>
        </w:rPr>
        <w:t xml:space="preserve">директора </w:t>
      </w:r>
      <w:r w:rsidRPr="00D72102">
        <w:rPr>
          <w:sz w:val="24"/>
          <w:szCs w:val="24"/>
          <w:u w:val="single"/>
        </w:rPr>
        <w:t xml:space="preserve">МБОУ </w:t>
      </w:r>
      <w:r>
        <w:rPr>
          <w:sz w:val="24"/>
          <w:szCs w:val="24"/>
          <w:u w:val="single"/>
        </w:rPr>
        <w:t>«Центр «Электрон»</w:t>
      </w:r>
      <w:r w:rsidRPr="00D72102">
        <w:rPr>
          <w:sz w:val="24"/>
          <w:szCs w:val="24"/>
          <w:u w:val="single"/>
        </w:rPr>
        <w:t xml:space="preserve"> </w:t>
      </w:r>
    </w:p>
    <w:p w:rsidR="00D624C9" w:rsidRPr="00D72102" w:rsidRDefault="00D624C9" w:rsidP="00E40888">
      <w:pPr>
        <w:jc w:val="center"/>
        <w:rPr>
          <w:color w:val="052635"/>
          <w:sz w:val="24"/>
          <w:szCs w:val="24"/>
        </w:rPr>
      </w:pPr>
      <w:r w:rsidRPr="00D72102">
        <w:rPr>
          <w:color w:val="052635"/>
          <w:sz w:val="24"/>
          <w:szCs w:val="24"/>
        </w:rPr>
        <w:t>за пери</w:t>
      </w:r>
      <w:r>
        <w:rPr>
          <w:color w:val="052635"/>
          <w:sz w:val="24"/>
          <w:szCs w:val="24"/>
        </w:rPr>
        <w:t>од с 1 января по 31 декабря 2015</w:t>
      </w:r>
      <w:r w:rsidRPr="00D72102">
        <w:rPr>
          <w:color w:val="052635"/>
          <w:sz w:val="24"/>
          <w:szCs w:val="24"/>
        </w:rPr>
        <w:t xml:space="preserve"> года</w:t>
      </w:r>
    </w:p>
    <w:p w:rsidR="00D624C9" w:rsidRDefault="00D624C9" w:rsidP="00E40888">
      <w:pPr>
        <w:jc w:val="center"/>
        <w:rPr>
          <w:color w:val="052635"/>
        </w:rPr>
      </w:pPr>
    </w:p>
    <w:tbl>
      <w:tblPr>
        <w:tblW w:w="10234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06"/>
        <w:gridCol w:w="1336"/>
        <w:gridCol w:w="1027"/>
        <w:gridCol w:w="1303"/>
        <w:gridCol w:w="1415"/>
        <w:gridCol w:w="1241"/>
        <w:gridCol w:w="1003"/>
        <w:gridCol w:w="1303"/>
      </w:tblGrid>
      <w:tr w:rsidR="00D624C9" w:rsidTr="007906F4">
        <w:tc>
          <w:tcPr>
            <w:tcW w:w="1606" w:type="dxa"/>
          </w:tcPr>
          <w:p w:rsidR="00D624C9" w:rsidRDefault="00D624C9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5081" w:type="dxa"/>
            <w:gridSpan w:val="4"/>
          </w:tcPr>
          <w:p w:rsidR="00D624C9" w:rsidRDefault="00D624C9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547" w:type="dxa"/>
            <w:gridSpan w:val="3"/>
          </w:tcPr>
          <w:p w:rsidR="00D624C9" w:rsidRDefault="00D624C9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D624C9" w:rsidTr="007906F4">
        <w:tc>
          <w:tcPr>
            <w:tcW w:w="1606" w:type="dxa"/>
          </w:tcPr>
          <w:p w:rsidR="00D624C9" w:rsidRDefault="00D624C9" w:rsidP="00C301E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 xml:space="preserve">Декларирован-ный годовой доход за </w:t>
            </w:r>
            <w:smartTag w:uri="urn:schemas-microsoft-com:office:smarttags" w:element="metricconverter">
              <w:smartTagPr>
                <w:attr w:name="ProductID" w:val="2015 г"/>
              </w:smartTagPr>
              <w:r>
                <w:rPr>
                  <w:color w:val="052635"/>
                  <w:sz w:val="20"/>
                  <w:szCs w:val="20"/>
                </w:rPr>
                <w:t>2015 г</w:t>
              </w:r>
            </w:smartTag>
            <w:r>
              <w:rPr>
                <w:color w:val="052635"/>
                <w:sz w:val="20"/>
                <w:szCs w:val="20"/>
              </w:rPr>
              <w:t>. (руб.)</w:t>
            </w:r>
          </w:p>
        </w:tc>
        <w:tc>
          <w:tcPr>
            <w:tcW w:w="1336" w:type="dxa"/>
          </w:tcPr>
          <w:p w:rsidR="00D624C9" w:rsidRDefault="00D624C9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027" w:type="dxa"/>
          </w:tcPr>
          <w:p w:rsidR="00D624C9" w:rsidRDefault="00D624C9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Площадь</w:t>
            </w:r>
          </w:p>
          <w:p w:rsidR="00D624C9" w:rsidRDefault="00D624C9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(кв.м)</w:t>
            </w:r>
          </w:p>
        </w:tc>
        <w:tc>
          <w:tcPr>
            <w:tcW w:w="1303" w:type="dxa"/>
          </w:tcPr>
          <w:p w:rsidR="00D624C9" w:rsidRDefault="00D624C9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Страна расположения</w:t>
            </w:r>
          </w:p>
        </w:tc>
        <w:tc>
          <w:tcPr>
            <w:tcW w:w="1415" w:type="dxa"/>
          </w:tcPr>
          <w:p w:rsidR="00D624C9" w:rsidRDefault="00D624C9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Транспортные средства</w:t>
            </w:r>
          </w:p>
        </w:tc>
        <w:tc>
          <w:tcPr>
            <w:tcW w:w="1241" w:type="dxa"/>
          </w:tcPr>
          <w:p w:rsidR="00D624C9" w:rsidRDefault="00D624C9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003" w:type="dxa"/>
          </w:tcPr>
          <w:p w:rsidR="00D624C9" w:rsidRDefault="00D624C9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Площадь</w:t>
            </w:r>
          </w:p>
          <w:p w:rsidR="00D624C9" w:rsidRDefault="00D624C9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(кв.м)</w:t>
            </w:r>
          </w:p>
        </w:tc>
        <w:tc>
          <w:tcPr>
            <w:tcW w:w="1303" w:type="dxa"/>
          </w:tcPr>
          <w:p w:rsidR="00D624C9" w:rsidRDefault="00D624C9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Страна</w:t>
            </w:r>
          </w:p>
          <w:p w:rsidR="00D624C9" w:rsidRDefault="00D624C9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расположения</w:t>
            </w:r>
          </w:p>
        </w:tc>
      </w:tr>
      <w:tr w:rsidR="00D624C9" w:rsidRPr="00E40888" w:rsidTr="00144208">
        <w:tc>
          <w:tcPr>
            <w:tcW w:w="10234" w:type="dxa"/>
            <w:gridSpan w:val="8"/>
          </w:tcPr>
          <w:p w:rsidR="00D624C9" w:rsidRPr="00E40888" w:rsidRDefault="00D624C9" w:rsidP="00C301E2">
            <w:pPr>
              <w:pStyle w:val="NormalWeb"/>
              <w:jc w:val="center"/>
              <w:rPr>
                <w:b/>
                <w:color w:val="052635"/>
                <w:sz w:val="20"/>
                <w:szCs w:val="20"/>
              </w:rPr>
            </w:pPr>
            <w:r>
              <w:rPr>
                <w:b/>
                <w:color w:val="052635"/>
                <w:sz w:val="20"/>
                <w:szCs w:val="20"/>
              </w:rPr>
              <w:t>Шумкова Анна Владимировна</w:t>
            </w:r>
          </w:p>
        </w:tc>
      </w:tr>
      <w:tr w:rsidR="00D624C9" w:rsidTr="007906F4">
        <w:trPr>
          <w:trHeight w:val="685"/>
        </w:trPr>
        <w:tc>
          <w:tcPr>
            <w:tcW w:w="1606" w:type="dxa"/>
          </w:tcPr>
          <w:p w:rsidR="00D624C9" w:rsidRDefault="00D624C9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354</w:t>
            </w:r>
            <w:r>
              <w:rPr>
                <w:color w:val="052635"/>
                <w:sz w:val="20"/>
                <w:szCs w:val="20"/>
                <w:lang w:val="en-US"/>
              </w:rPr>
              <w:t xml:space="preserve"> </w:t>
            </w:r>
            <w:r>
              <w:rPr>
                <w:color w:val="052635"/>
                <w:sz w:val="20"/>
                <w:szCs w:val="20"/>
              </w:rPr>
              <w:t>408,00</w:t>
            </w:r>
          </w:p>
        </w:tc>
        <w:tc>
          <w:tcPr>
            <w:tcW w:w="1336" w:type="dxa"/>
          </w:tcPr>
          <w:p w:rsidR="00D624C9" w:rsidRDefault="00D624C9" w:rsidP="00C301E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Квартира     3-комнатная (1/3 доли)</w:t>
            </w:r>
          </w:p>
        </w:tc>
        <w:tc>
          <w:tcPr>
            <w:tcW w:w="1027" w:type="dxa"/>
          </w:tcPr>
          <w:p w:rsidR="00D624C9" w:rsidRDefault="00D624C9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55,6</w:t>
            </w:r>
          </w:p>
        </w:tc>
        <w:tc>
          <w:tcPr>
            <w:tcW w:w="1303" w:type="dxa"/>
          </w:tcPr>
          <w:p w:rsidR="00D624C9" w:rsidRDefault="00D624C9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РФ</w:t>
            </w:r>
          </w:p>
        </w:tc>
        <w:tc>
          <w:tcPr>
            <w:tcW w:w="1415" w:type="dxa"/>
          </w:tcPr>
          <w:p w:rsidR="00D624C9" w:rsidRPr="009256C7" w:rsidRDefault="00D624C9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нет</w:t>
            </w:r>
          </w:p>
        </w:tc>
        <w:tc>
          <w:tcPr>
            <w:tcW w:w="1241" w:type="dxa"/>
          </w:tcPr>
          <w:p w:rsidR="00D624C9" w:rsidRDefault="00D624C9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нет</w:t>
            </w:r>
          </w:p>
        </w:tc>
        <w:tc>
          <w:tcPr>
            <w:tcW w:w="1003" w:type="dxa"/>
          </w:tcPr>
          <w:p w:rsidR="00D624C9" w:rsidRDefault="00D624C9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303" w:type="dxa"/>
          </w:tcPr>
          <w:p w:rsidR="00D624C9" w:rsidRDefault="00D624C9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</w:p>
        </w:tc>
      </w:tr>
      <w:tr w:rsidR="00D624C9" w:rsidRPr="009256C7" w:rsidTr="00144208">
        <w:tc>
          <w:tcPr>
            <w:tcW w:w="10234" w:type="dxa"/>
            <w:gridSpan w:val="8"/>
          </w:tcPr>
          <w:p w:rsidR="00D624C9" w:rsidRPr="009256C7" w:rsidRDefault="00D624C9" w:rsidP="00D55F22">
            <w:pPr>
              <w:pStyle w:val="NormalWeb"/>
              <w:jc w:val="center"/>
              <w:rPr>
                <w:b/>
                <w:color w:val="052635"/>
                <w:sz w:val="20"/>
                <w:szCs w:val="20"/>
              </w:rPr>
            </w:pPr>
            <w:r w:rsidRPr="009256C7">
              <w:rPr>
                <w:b/>
                <w:color w:val="052635"/>
                <w:sz w:val="20"/>
                <w:szCs w:val="20"/>
              </w:rPr>
              <w:t>Супруг</w:t>
            </w:r>
          </w:p>
        </w:tc>
      </w:tr>
      <w:tr w:rsidR="00D624C9" w:rsidTr="007906F4">
        <w:tc>
          <w:tcPr>
            <w:tcW w:w="1606" w:type="dxa"/>
          </w:tcPr>
          <w:p w:rsidR="00D624C9" w:rsidRDefault="00D624C9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нет</w:t>
            </w:r>
          </w:p>
        </w:tc>
        <w:tc>
          <w:tcPr>
            <w:tcW w:w="1336" w:type="dxa"/>
          </w:tcPr>
          <w:p w:rsidR="00D624C9" w:rsidRDefault="00D624C9" w:rsidP="00452871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нет</w:t>
            </w:r>
          </w:p>
        </w:tc>
        <w:tc>
          <w:tcPr>
            <w:tcW w:w="1027" w:type="dxa"/>
          </w:tcPr>
          <w:p w:rsidR="00D624C9" w:rsidRDefault="00D624C9" w:rsidP="004A0853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303" w:type="dxa"/>
          </w:tcPr>
          <w:p w:rsidR="00D624C9" w:rsidRDefault="00D624C9" w:rsidP="006C6830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нет</w:t>
            </w:r>
          </w:p>
        </w:tc>
        <w:tc>
          <w:tcPr>
            <w:tcW w:w="1415" w:type="dxa"/>
          </w:tcPr>
          <w:p w:rsidR="00D624C9" w:rsidRDefault="00D624C9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нет</w:t>
            </w:r>
          </w:p>
        </w:tc>
        <w:tc>
          <w:tcPr>
            <w:tcW w:w="1241" w:type="dxa"/>
          </w:tcPr>
          <w:p w:rsidR="00D624C9" w:rsidRDefault="00D624C9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Жилой дом</w:t>
            </w:r>
          </w:p>
        </w:tc>
        <w:tc>
          <w:tcPr>
            <w:tcW w:w="1003" w:type="dxa"/>
          </w:tcPr>
          <w:p w:rsidR="00D624C9" w:rsidRDefault="00D624C9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75,0</w:t>
            </w:r>
          </w:p>
        </w:tc>
        <w:tc>
          <w:tcPr>
            <w:tcW w:w="1303" w:type="dxa"/>
          </w:tcPr>
          <w:p w:rsidR="00D624C9" w:rsidRDefault="00D624C9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РФ</w:t>
            </w:r>
          </w:p>
        </w:tc>
      </w:tr>
      <w:tr w:rsidR="00D624C9" w:rsidTr="007906F4">
        <w:tc>
          <w:tcPr>
            <w:tcW w:w="1606" w:type="dxa"/>
          </w:tcPr>
          <w:p w:rsidR="00D624C9" w:rsidRDefault="00D624C9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336" w:type="dxa"/>
          </w:tcPr>
          <w:p w:rsidR="00D624C9" w:rsidRDefault="00D624C9" w:rsidP="00452871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027" w:type="dxa"/>
          </w:tcPr>
          <w:p w:rsidR="00D624C9" w:rsidRDefault="00D624C9" w:rsidP="004A0853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303" w:type="dxa"/>
          </w:tcPr>
          <w:p w:rsidR="00D624C9" w:rsidRDefault="00D624C9" w:rsidP="006C6830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415" w:type="dxa"/>
          </w:tcPr>
          <w:p w:rsidR="00D624C9" w:rsidRDefault="00D624C9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241" w:type="dxa"/>
          </w:tcPr>
          <w:p w:rsidR="00D624C9" w:rsidRDefault="00D624C9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Земельный участок</w:t>
            </w:r>
          </w:p>
        </w:tc>
        <w:tc>
          <w:tcPr>
            <w:tcW w:w="1003" w:type="dxa"/>
          </w:tcPr>
          <w:p w:rsidR="00D624C9" w:rsidRDefault="00D624C9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670,0</w:t>
            </w:r>
          </w:p>
        </w:tc>
        <w:tc>
          <w:tcPr>
            <w:tcW w:w="1303" w:type="dxa"/>
          </w:tcPr>
          <w:p w:rsidR="00D624C9" w:rsidRDefault="00D624C9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РФ</w:t>
            </w:r>
          </w:p>
        </w:tc>
      </w:tr>
      <w:tr w:rsidR="00D624C9" w:rsidRPr="007906F4" w:rsidTr="00D16E14">
        <w:tc>
          <w:tcPr>
            <w:tcW w:w="10234" w:type="dxa"/>
            <w:gridSpan w:val="8"/>
          </w:tcPr>
          <w:p w:rsidR="00D624C9" w:rsidRPr="007906F4" w:rsidRDefault="00D624C9" w:rsidP="00D55F22">
            <w:pPr>
              <w:pStyle w:val="NormalWeb"/>
              <w:jc w:val="center"/>
              <w:rPr>
                <w:b/>
                <w:color w:val="052635"/>
                <w:sz w:val="20"/>
                <w:szCs w:val="20"/>
              </w:rPr>
            </w:pPr>
            <w:r w:rsidRPr="007906F4">
              <w:rPr>
                <w:b/>
                <w:color w:val="052635"/>
                <w:sz w:val="20"/>
                <w:szCs w:val="20"/>
              </w:rPr>
              <w:t>Несовершеннолетний ребенок</w:t>
            </w:r>
          </w:p>
        </w:tc>
      </w:tr>
      <w:tr w:rsidR="00D624C9" w:rsidTr="007906F4">
        <w:tc>
          <w:tcPr>
            <w:tcW w:w="1606" w:type="dxa"/>
          </w:tcPr>
          <w:p w:rsidR="00D624C9" w:rsidRDefault="00D624C9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нет</w:t>
            </w:r>
          </w:p>
        </w:tc>
        <w:tc>
          <w:tcPr>
            <w:tcW w:w="1336" w:type="dxa"/>
          </w:tcPr>
          <w:p w:rsidR="00D624C9" w:rsidRDefault="00D624C9" w:rsidP="00452871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нет</w:t>
            </w:r>
          </w:p>
        </w:tc>
        <w:tc>
          <w:tcPr>
            <w:tcW w:w="1027" w:type="dxa"/>
          </w:tcPr>
          <w:p w:rsidR="00D624C9" w:rsidRDefault="00D624C9" w:rsidP="004A0853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303" w:type="dxa"/>
          </w:tcPr>
          <w:p w:rsidR="00D624C9" w:rsidRDefault="00D624C9" w:rsidP="006C6830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415" w:type="dxa"/>
          </w:tcPr>
          <w:p w:rsidR="00D624C9" w:rsidRDefault="00D624C9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нет</w:t>
            </w:r>
          </w:p>
        </w:tc>
        <w:tc>
          <w:tcPr>
            <w:tcW w:w="1241" w:type="dxa"/>
          </w:tcPr>
          <w:p w:rsidR="00D624C9" w:rsidRDefault="00D624C9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Квартира 3-комнатная</w:t>
            </w:r>
          </w:p>
        </w:tc>
        <w:tc>
          <w:tcPr>
            <w:tcW w:w="1003" w:type="dxa"/>
          </w:tcPr>
          <w:p w:rsidR="00D624C9" w:rsidRDefault="00D624C9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55,6</w:t>
            </w:r>
          </w:p>
        </w:tc>
        <w:tc>
          <w:tcPr>
            <w:tcW w:w="1303" w:type="dxa"/>
          </w:tcPr>
          <w:p w:rsidR="00D624C9" w:rsidRDefault="00D624C9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РФ</w:t>
            </w:r>
          </w:p>
        </w:tc>
      </w:tr>
    </w:tbl>
    <w:p w:rsidR="00D624C9" w:rsidRDefault="00D624C9" w:rsidP="00026167"/>
    <w:sectPr w:rsidR="00D624C9" w:rsidSect="00E40888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2624A"/>
    <w:rsid w:val="0002536E"/>
    <w:rsid w:val="00026167"/>
    <w:rsid w:val="00144208"/>
    <w:rsid w:val="00174971"/>
    <w:rsid w:val="0019183D"/>
    <w:rsid w:val="00204C44"/>
    <w:rsid w:val="002B02D6"/>
    <w:rsid w:val="0034799B"/>
    <w:rsid w:val="00422FB9"/>
    <w:rsid w:val="00452871"/>
    <w:rsid w:val="0049722B"/>
    <w:rsid w:val="004A0853"/>
    <w:rsid w:val="004A7961"/>
    <w:rsid w:val="005D22CB"/>
    <w:rsid w:val="00611696"/>
    <w:rsid w:val="006C6830"/>
    <w:rsid w:val="00703227"/>
    <w:rsid w:val="00711C2F"/>
    <w:rsid w:val="0073436E"/>
    <w:rsid w:val="0074087D"/>
    <w:rsid w:val="007906F4"/>
    <w:rsid w:val="007D3F6B"/>
    <w:rsid w:val="00802588"/>
    <w:rsid w:val="008252BB"/>
    <w:rsid w:val="00837489"/>
    <w:rsid w:val="00850A82"/>
    <w:rsid w:val="00891BDE"/>
    <w:rsid w:val="008B3CC1"/>
    <w:rsid w:val="008B487C"/>
    <w:rsid w:val="008D5473"/>
    <w:rsid w:val="008E11B7"/>
    <w:rsid w:val="009256C7"/>
    <w:rsid w:val="0097525D"/>
    <w:rsid w:val="00A91053"/>
    <w:rsid w:val="00BA1056"/>
    <w:rsid w:val="00BA25E6"/>
    <w:rsid w:val="00BE5F3F"/>
    <w:rsid w:val="00BF3599"/>
    <w:rsid w:val="00C24A46"/>
    <w:rsid w:val="00C24C60"/>
    <w:rsid w:val="00C301E2"/>
    <w:rsid w:val="00C87020"/>
    <w:rsid w:val="00CD315D"/>
    <w:rsid w:val="00CE476F"/>
    <w:rsid w:val="00D16E14"/>
    <w:rsid w:val="00D55F22"/>
    <w:rsid w:val="00D624C9"/>
    <w:rsid w:val="00D72102"/>
    <w:rsid w:val="00DF1DB5"/>
    <w:rsid w:val="00E40888"/>
    <w:rsid w:val="00E50D5D"/>
    <w:rsid w:val="00E76062"/>
    <w:rsid w:val="00EC4CAC"/>
    <w:rsid w:val="00F2624A"/>
    <w:rsid w:val="00F342D8"/>
    <w:rsid w:val="00FD64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0888"/>
    <w:pPr>
      <w:overflowPunct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E40888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27</TotalTime>
  <Pages>1</Pages>
  <Words>113</Words>
  <Characters>649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 о доходах, об имуществе и обязательствах имущественного характера</dc:title>
  <dc:subject/>
  <dc:creator>molod</dc:creator>
  <cp:keywords/>
  <dc:description/>
  <cp:lastModifiedBy>Васильев</cp:lastModifiedBy>
  <cp:revision>4</cp:revision>
  <cp:lastPrinted>2016-04-25T05:19:00Z</cp:lastPrinted>
  <dcterms:created xsi:type="dcterms:W3CDTF">2016-04-25T05:07:00Z</dcterms:created>
  <dcterms:modified xsi:type="dcterms:W3CDTF">2016-05-06T05:08:00Z</dcterms:modified>
</cp:coreProperties>
</file>