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BE" w:rsidRPr="009F0961" w:rsidRDefault="00C728BE" w:rsidP="00E40888">
      <w:pPr>
        <w:jc w:val="center"/>
        <w:rPr>
          <w:sz w:val="24"/>
          <w:szCs w:val="24"/>
        </w:rPr>
      </w:pPr>
      <w:r w:rsidRPr="009F0961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C728BE" w:rsidRPr="009F0961" w:rsidRDefault="00C728BE" w:rsidP="00E40888">
      <w:pPr>
        <w:jc w:val="center"/>
        <w:rPr>
          <w:sz w:val="24"/>
          <w:szCs w:val="24"/>
        </w:rPr>
      </w:pPr>
      <w:r w:rsidRPr="009F0961">
        <w:rPr>
          <w:sz w:val="24"/>
          <w:szCs w:val="24"/>
        </w:rPr>
        <w:t xml:space="preserve">директора </w:t>
      </w:r>
      <w:r w:rsidRPr="009F0961">
        <w:rPr>
          <w:sz w:val="24"/>
          <w:szCs w:val="24"/>
          <w:u w:val="single"/>
        </w:rPr>
        <w:t xml:space="preserve">МБОУ ДОД «Центр трудовой реабилитации подростков» </w:t>
      </w:r>
    </w:p>
    <w:p w:rsidR="00C728BE" w:rsidRPr="009F0961" w:rsidRDefault="00C728BE" w:rsidP="00E40888">
      <w:pPr>
        <w:jc w:val="center"/>
        <w:rPr>
          <w:color w:val="052635"/>
          <w:sz w:val="24"/>
          <w:szCs w:val="24"/>
        </w:rPr>
      </w:pPr>
      <w:r w:rsidRPr="009F0961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</w:t>
      </w:r>
      <w:r w:rsidRPr="002055C3">
        <w:rPr>
          <w:color w:val="052635"/>
          <w:sz w:val="24"/>
          <w:szCs w:val="24"/>
        </w:rPr>
        <w:t>5</w:t>
      </w:r>
      <w:r w:rsidRPr="009F0961">
        <w:rPr>
          <w:color w:val="052635"/>
          <w:sz w:val="24"/>
          <w:szCs w:val="24"/>
        </w:rPr>
        <w:t xml:space="preserve"> года</w:t>
      </w:r>
    </w:p>
    <w:p w:rsidR="00C728BE" w:rsidRDefault="00C728BE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7"/>
        <w:gridCol w:w="1080"/>
        <w:gridCol w:w="35"/>
        <w:gridCol w:w="1027"/>
        <w:gridCol w:w="1303"/>
        <w:gridCol w:w="1530"/>
        <w:gridCol w:w="1126"/>
        <w:gridCol w:w="1003"/>
        <w:gridCol w:w="1303"/>
      </w:tblGrid>
      <w:tr w:rsidR="00C728BE" w:rsidTr="002055C3">
        <w:tc>
          <w:tcPr>
            <w:tcW w:w="1827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975" w:type="dxa"/>
            <w:gridSpan w:val="5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728BE" w:rsidTr="002055C3">
        <w:tc>
          <w:tcPr>
            <w:tcW w:w="1827" w:type="dxa"/>
          </w:tcPr>
          <w:p w:rsidR="00C728BE" w:rsidRDefault="00C728BE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</w:t>
              </w:r>
              <w:r w:rsidRPr="002055C3">
                <w:rPr>
                  <w:color w:val="052635"/>
                  <w:sz w:val="20"/>
                  <w:szCs w:val="20"/>
                </w:rPr>
                <w:t>5</w:t>
              </w:r>
              <w:r>
                <w:rPr>
                  <w:color w:val="052635"/>
                  <w:sz w:val="20"/>
                  <w:szCs w:val="20"/>
                </w:rPr>
                <w:t xml:space="preserve">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080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2" w:type="dxa"/>
            <w:gridSpan w:val="2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C728BE" w:rsidRPr="00E40888" w:rsidTr="00144208">
        <w:tc>
          <w:tcPr>
            <w:tcW w:w="10234" w:type="dxa"/>
            <w:gridSpan w:val="9"/>
          </w:tcPr>
          <w:p w:rsidR="00C728BE" w:rsidRPr="00E40888" w:rsidRDefault="00C728BE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Соснова Елена Эдуардовна</w:t>
            </w:r>
          </w:p>
        </w:tc>
      </w:tr>
      <w:tr w:rsidR="00C728BE" w:rsidTr="002055C3">
        <w:trPr>
          <w:trHeight w:val="685"/>
        </w:trPr>
        <w:tc>
          <w:tcPr>
            <w:tcW w:w="1827" w:type="dxa"/>
          </w:tcPr>
          <w:p w:rsidR="00C728BE" w:rsidRPr="002055C3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401176</w:t>
            </w:r>
            <w:r>
              <w:rPr>
                <w:color w:val="052635"/>
                <w:sz w:val="20"/>
                <w:szCs w:val="20"/>
              </w:rPr>
              <w:t>,</w:t>
            </w:r>
            <w:r>
              <w:rPr>
                <w:color w:val="052635"/>
                <w:sz w:val="20"/>
                <w:szCs w:val="20"/>
                <w:lang w:val="en-US"/>
              </w:rPr>
              <w:t>04</w:t>
            </w:r>
          </w:p>
        </w:tc>
        <w:tc>
          <w:tcPr>
            <w:tcW w:w="1115" w:type="dxa"/>
            <w:gridSpan w:val="2"/>
          </w:tcPr>
          <w:p w:rsidR="00C728BE" w:rsidRDefault="00C728BE" w:rsidP="00EC5079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 </w:t>
            </w:r>
          </w:p>
          <w:p w:rsidR="00C728BE" w:rsidRDefault="00C728BE" w:rsidP="00EC5079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2/4 доли</w:t>
            </w:r>
          </w:p>
        </w:tc>
        <w:tc>
          <w:tcPr>
            <w:tcW w:w="1027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50,0</w:t>
            </w:r>
          </w:p>
        </w:tc>
        <w:tc>
          <w:tcPr>
            <w:tcW w:w="1303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C728BE" w:rsidRPr="00FA267F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 xml:space="preserve">Легковой автомобиль </w:t>
            </w:r>
            <w:r>
              <w:rPr>
                <w:color w:val="052635"/>
                <w:sz w:val="20"/>
                <w:szCs w:val="20"/>
                <w:lang w:val="en-US"/>
              </w:rPr>
              <w:t>LADA KALINA</w:t>
            </w:r>
          </w:p>
        </w:tc>
        <w:tc>
          <w:tcPr>
            <w:tcW w:w="1126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03" w:type="dxa"/>
          </w:tcPr>
          <w:p w:rsidR="00C728BE" w:rsidRDefault="00C728B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</w:tr>
    </w:tbl>
    <w:p w:rsidR="00C728BE" w:rsidRDefault="00C728BE"/>
    <w:p w:rsidR="00C728BE" w:rsidRDefault="00C728BE"/>
    <w:sectPr w:rsidR="00C728BE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40A52"/>
    <w:rsid w:val="00144208"/>
    <w:rsid w:val="00174971"/>
    <w:rsid w:val="0019183D"/>
    <w:rsid w:val="00191DD4"/>
    <w:rsid w:val="00204C44"/>
    <w:rsid w:val="002055C3"/>
    <w:rsid w:val="00253730"/>
    <w:rsid w:val="00347E3D"/>
    <w:rsid w:val="00390D60"/>
    <w:rsid w:val="003D3932"/>
    <w:rsid w:val="00422FB9"/>
    <w:rsid w:val="00452871"/>
    <w:rsid w:val="0049722B"/>
    <w:rsid w:val="004A0853"/>
    <w:rsid w:val="004A7961"/>
    <w:rsid w:val="004F1E42"/>
    <w:rsid w:val="005267CE"/>
    <w:rsid w:val="00600733"/>
    <w:rsid w:val="00611696"/>
    <w:rsid w:val="006867FD"/>
    <w:rsid w:val="006C6830"/>
    <w:rsid w:val="006D20E2"/>
    <w:rsid w:val="0073436E"/>
    <w:rsid w:val="0074087D"/>
    <w:rsid w:val="007D7D2D"/>
    <w:rsid w:val="007E3515"/>
    <w:rsid w:val="00802588"/>
    <w:rsid w:val="00837489"/>
    <w:rsid w:val="00841346"/>
    <w:rsid w:val="00850A82"/>
    <w:rsid w:val="0086612C"/>
    <w:rsid w:val="00891BDE"/>
    <w:rsid w:val="008B487C"/>
    <w:rsid w:val="008C322B"/>
    <w:rsid w:val="008D5473"/>
    <w:rsid w:val="008E11B7"/>
    <w:rsid w:val="009256C7"/>
    <w:rsid w:val="009A168E"/>
    <w:rsid w:val="009F0961"/>
    <w:rsid w:val="00A91053"/>
    <w:rsid w:val="00BA1056"/>
    <w:rsid w:val="00BE5F3F"/>
    <w:rsid w:val="00C24C60"/>
    <w:rsid w:val="00C301E2"/>
    <w:rsid w:val="00C728BE"/>
    <w:rsid w:val="00C96E60"/>
    <w:rsid w:val="00CD315D"/>
    <w:rsid w:val="00CD7C72"/>
    <w:rsid w:val="00D55F22"/>
    <w:rsid w:val="00DB5658"/>
    <w:rsid w:val="00DC05A6"/>
    <w:rsid w:val="00E40888"/>
    <w:rsid w:val="00E50D5D"/>
    <w:rsid w:val="00E76062"/>
    <w:rsid w:val="00EC4CAC"/>
    <w:rsid w:val="00EC5079"/>
    <w:rsid w:val="00F2624A"/>
    <w:rsid w:val="00F342D8"/>
    <w:rsid w:val="00FA2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97</Words>
  <Characters>558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7</cp:revision>
  <cp:lastPrinted>2016-04-29T09:58:00Z</cp:lastPrinted>
  <dcterms:created xsi:type="dcterms:W3CDTF">2015-04-21T07:28:00Z</dcterms:created>
  <dcterms:modified xsi:type="dcterms:W3CDTF">2016-05-06T05:07:00Z</dcterms:modified>
</cp:coreProperties>
</file>