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AE1" w:rsidRPr="00D72102" w:rsidRDefault="00FE3AE1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FE3AE1" w:rsidRPr="00D72102" w:rsidRDefault="00FE3AE1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 xml:space="preserve">директора </w:t>
      </w:r>
      <w:r w:rsidRPr="00D72102">
        <w:rPr>
          <w:sz w:val="24"/>
          <w:szCs w:val="24"/>
          <w:u w:val="single"/>
        </w:rPr>
        <w:t xml:space="preserve">МБОУ </w:t>
      </w:r>
      <w:r>
        <w:rPr>
          <w:sz w:val="24"/>
          <w:szCs w:val="24"/>
          <w:u w:val="single"/>
        </w:rPr>
        <w:t>ДОД «ЦДПК «Синтез»</w:t>
      </w:r>
      <w:r w:rsidRPr="00D72102">
        <w:rPr>
          <w:sz w:val="24"/>
          <w:szCs w:val="24"/>
          <w:u w:val="single"/>
        </w:rPr>
        <w:t xml:space="preserve"> </w:t>
      </w:r>
    </w:p>
    <w:p w:rsidR="00FE3AE1" w:rsidRPr="00D72102" w:rsidRDefault="00FE3AE1" w:rsidP="00E40888">
      <w:pPr>
        <w:jc w:val="center"/>
        <w:rPr>
          <w:color w:val="052635"/>
          <w:sz w:val="24"/>
          <w:szCs w:val="24"/>
        </w:rPr>
      </w:pPr>
      <w:r w:rsidRPr="00D72102">
        <w:rPr>
          <w:color w:val="052635"/>
          <w:sz w:val="24"/>
          <w:szCs w:val="24"/>
        </w:rPr>
        <w:t>за пери</w:t>
      </w:r>
      <w:r>
        <w:rPr>
          <w:color w:val="052635"/>
          <w:sz w:val="24"/>
          <w:szCs w:val="24"/>
        </w:rPr>
        <w:t>од с 1 января по 31 декабря 2015</w:t>
      </w:r>
      <w:r w:rsidRPr="00D72102">
        <w:rPr>
          <w:color w:val="052635"/>
          <w:sz w:val="24"/>
          <w:szCs w:val="24"/>
        </w:rPr>
        <w:t xml:space="preserve"> года</w:t>
      </w:r>
    </w:p>
    <w:p w:rsidR="00FE3AE1" w:rsidRDefault="00FE3AE1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415"/>
        <w:gridCol w:w="1241"/>
        <w:gridCol w:w="1003"/>
        <w:gridCol w:w="1303"/>
      </w:tblGrid>
      <w:tr w:rsidR="00FE3AE1" w:rsidTr="007906F4">
        <w:tc>
          <w:tcPr>
            <w:tcW w:w="1606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081" w:type="dxa"/>
            <w:gridSpan w:val="4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7" w:type="dxa"/>
            <w:gridSpan w:val="3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FE3AE1" w:rsidTr="007906F4">
        <w:tc>
          <w:tcPr>
            <w:tcW w:w="1606" w:type="dxa"/>
          </w:tcPr>
          <w:p w:rsidR="00FE3AE1" w:rsidRDefault="00FE3AE1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color w:val="052635"/>
                  <w:sz w:val="20"/>
                  <w:szCs w:val="20"/>
                </w:rPr>
                <w:t>2015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415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241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FE3AE1" w:rsidRPr="00E40888" w:rsidTr="00144208">
        <w:tc>
          <w:tcPr>
            <w:tcW w:w="10234" w:type="dxa"/>
            <w:gridSpan w:val="8"/>
          </w:tcPr>
          <w:p w:rsidR="00FE3AE1" w:rsidRPr="00E40888" w:rsidRDefault="00FE3AE1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Кутафьева Татьяна Александровна</w:t>
            </w:r>
          </w:p>
        </w:tc>
      </w:tr>
      <w:tr w:rsidR="00FE3AE1" w:rsidTr="007906F4">
        <w:trPr>
          <w:trHeight w:val="685"/>
        </w:trPr>
        <w:tc>
          <w:tcPr>
            <w:tcW w:w="1606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213637,83</w:t>
            </w:r>
          </w:p>
        </w:tc>
        <w:tc>
          <w:tcPr>
            <w:tcW w:w="1336" w:type="dxa"/>
          </w:tcPr>
          <w:p w:rsidR="00FE3AE1" w:rsidRDefault="00FE3AE1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2-комнатная</w:t>
            </w:r>
          </w:p>
        </w:tc>
        <w:tc>
          <w:tcPr>
            <w:tcW w:w="1027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52,6</w:t>
            </w:r>
          </w:p>
        </w:tc>
        <w:tc>
          <w:tcPr>
            <w:tcW w:w="1303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415" w:type="dxa"/>
          </w:tcPr>
          <w:p w:rsidR="00FE3AE1" w:rsidRPr="009256C7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241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FE3AE1" w:rsidRPr="007906F4" w:rsidTr="00D16E14">
        <w:tc>
          <w:tcPr>
            <w:tcW w:w="10234" w:type="dxa"/>
            <w:gridSpan w:val="8"/>
          </w:tcPr>
          <w:p w:rsidR="00FE3AE1" w:rsidRPr="007906F4" w:rsidRDefault="00FE3AE1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7906F4">
              <w:rPr>
                <w:b/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FE3AE1" w:rsidTr="007906F4">
        <w:tc>
          <w:tcPr>
            <w:tcW w:w="1606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FE3AE1" w:rsidRDefault="00FE3AE1" w:rsidP="0045287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3-комнатная (2/6 доли)</w:t>
            </w:r>
          </w:p>
        </w:tc>
        <w:tc>
          <w:tcPr>
            <w:tcW w:w="1027" w:type="dxa"/>
          </w:tcPr>
          <w:p w:rsidR="00FE3AE1" w:rsidRDefault="00FE3AE1" w:rsidP="004A0853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58,8</w:t>
            </w:r>
          </w:p>
        </w:tc>
        <w:tc>
          <w:tcPr>
            <w:tcW w:w="1303" w:type="dxa"/>
          </w:tcPr>
          <w:p w:rsidR="00FE3AE1" w:rsidRDefault="00FE3AE1" w:rsidP="006C6830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415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241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2-комнатная</w:t>
            </w:r>
          </w:p>
        </w:tc>
        <w:tc>
          <w:tcPr>
            <w:tcW w:w="1003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52,6</w:t>
            </w:r>
          </w:p>
        </w:tc>
        <w:tc>
          <w:tcPr>
            <w:tcW w:w="1303" w:type="dxa"/>
          </w:tcPr>
          <w:p w:rsidR="00FE3AE1" w:rsidRDefault="00FE3AE1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</w:tr>
    </w:tbl>
    <w:p w:rsidR="00FE3AE1" w:rsidRDefault="00FE3AE1" w:rsidP="00594DE5"/>
    <w:sectPr w:rsidR="00FE3AE1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084D94"/>
    <w:rsid w:val="000A650C"/>
    <w:rsid w:val="00144208"/>
    <w:rsid w:val="00174971"/>
    <w:rsid w:val="0019183D"/>
    <w:rsid w:val="00204C44"/>
    <w:rsid w:val="00273B6F"/>
    <w:rsid w:val="00285D23"/>
    <w:rsid w:val="002B02D6"/>
    <w:rsid w:val="0034799B"/>
    <w:rsid w:val="00422FB9"/>
    <w:rsid w:val="00452871"/>
    <w:rsid w:val="0049722B"/>
    <w:rsid w:val="004A0853"/>
    <w:rsid w:val="004A7961"/>
    <w:rsid w:val="00594DE5"/>
    <w:rsid w:val="005D22CB"/>
    <w:rsid w:val="00611696"/>
    <w:rsid w:val="006C6830"/>
    <w:rsid w:val="00703227"/>
    <w:rsid w:val="00711C2F"/>
    <w:rsid w:val="0073436E"/>
    <w:rsid w:val="0074087D"/>
    <w:rsid w:val="007906F4"/>
    <w:rsid w:val="007D3F6B"/>
    <w:rsid w:val="00802588"/>
    <w:rsid w:val="008252BB"/>
    <w:rsid w:val="00837489"/>
    <w:rsid w:val="00850A82"/>
    <w:rsid w:val="00891BDE"/>
    <w:rsid w:val="008B3CC1"/>
    <w:rsid w:val="008B487C"/>
    <w:rsid w:val="008D5473"/>
    <w:rsid w:val="008E11B7"/>
    <w:rsid w:val="009256C7"/>
    <w:rsid w:val="00A91053"/>
    <w:rsid w:val="00BA1056"/>
    <w:rsid w:val="00BE5F3F"/>
    <w:rsid w:val="00BF3599"/>
    <w:rsid w:val="00C213C2"/>
    <w:rsid w:val="00C24A46"/>
    <w:rsid w:val="00C24C60"/>
    <w:rsid w:val="00C301E2"/>
    <w:rsid w:val="00C87020"/>
    <w:rsid w:val="00CD315D"/>
    <w:rsid w:val="00CE476F"/>
    <w:rsid w:val="00D16E14"/>
    <w:rsid w:val="00D20A7B"/>
    <w:rsid w:val="00D55F22"/>
    <w:rsid w:val="00D72102"/>
    <w:rsid w:val="00DB79B4"/>
    <w:rsid w:val="00DF1DB5"/>
    <w:rsid w:val="00E40888"/>
    <w:rsid w:val="00E50D5D"/>
    <w:rsid w:val="00E76062"/>
    <w:rsid w:val="00EC4CAC"/>
    <w:rsid w:val="00F2624A"/>
    <w:rsid w:val="00F342D8"/>
    <w:rsid w:val="00FD64FF"/>
    <w:rsid w:val="00FE3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105</Words>
  <Characters>605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4</cp:revision>
  <cp:lastPrinted>2016-04-26T06:43:00Z</cp:lastPrinted>
  <dcterms:created xsi:type="dcterms:W3CDTF">2016-04-26T06:37:00Z</dcterms:created>
  <dcterms:modified xsi:type="dcterms:W3CDTF">2016-05-06T05:09:00Z</dcterms:modified>
</cp:coreProperties>
</file>