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94" w:rsidRPr="00D72102" w:rsidRDefault="00AF5C94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AF5C94" w:rsidRPr="00D72102" w:rsidRDefault="00AF5C94" w:rsidP="00E40888">
      <w:pPr>
        <w:jc w:val="center"/>
        <w:rPr>
          <w:sz w:val="24"/>
          <w:szCs w:val="24"/>
        </w:rPr>
      </w:pPr>
      <w:r w:rsidRPr="00D72102">
        <w:rPr>
          <w:sz w:val="24"/>
          <w:szCs w:val="24"/>
        </w:rPr>
        <w:t xml:space="preserve">директора </w:t>
      </w:r>
      <w:r w:rsidRPr="00D72102">
        <w:rPr>
          <w:sz w:val="24"/>
          <w:szCs w:val="24"/>
          <w:u w:val="single"/>
        </w:rPr>
        <w:t xml:space="preserve">МБОУ ДОД ЦДПК «Пульс» </w:t>
      </w:r>
    </w:p>
    <w:p w:rsidR="00AF5C94" w:rsidRPr="00D72102" w:rsidRDefault="00AF5C94" w:rsidP="00E40888">
      <w:pPr>
        <w:jc w:val="center"/>
        <w:rPr>
          <w:color w:val="052635"/>
          <w:sz w:val="24"/>
          <w:szCs w:val="24"/>
        </w:rPr>
      </w:pPr>
      <w:r w:rsidRPr="00D72102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2015</w:t>
      </w:r>
      <w:r w:rsidRPr="00D72102">
        <w:rPr>
          <w:color w:val="052635"/>
          <w:sz w:val="24"/>
          <w:szCs w:val="24"/>
        </w:rPr>
        <w:t xml:space="preserve"> года</w:t>
      </w:r>
    </w:p>
    <w:p w:rsidR="00AF5C94" w:rsidRDefault="00AF5C94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AF5C94" w:rsidTr="00144208">
        <w:tc>
          <w:tcPr>
            <w:tcW w:w="160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AF5C94" w:rsidTr="00144208">
        <w:tc>
          <w:tcPr>
            <w:tcW w:w="1606" w:type="dxa"/>
          </w:tcPr>
          <w:p w:rsidR="00AF5C94" w:rsidRDefault="00AF5C94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2015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AF5C94" w:rsidRPr="00E40888" w:rsidTr="00144208">
        <w:tc>
          <w:tcPr>
            <w:tcW w:w="10234" w:type="dxa"/>
            <w:gridSpan w:val="8"/>
          </w:tcPr>
          <w:p w:rsidR="00AF5C94" w:rsidRPr="00E40888" w:rsidRDefault="00AF5C94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Петченко Марина Георгиевна</w:t>
            </w:r>
          </w:p>
        </w:tc>
      </w:tr>
      <w:tr w:rsidR="00AF5C94" w:rsidTr="00174971">
        <w:trPr>
          <w:trHeight w:val="685"/>
        </w:trPr>
        <w:tc>
          <w:tcPr>
            <w:tcW w:w="160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701851,89</w:t>
            </w:r>
          </w:p>
        </w:tc>
        <w:tc>
          <w:tcPr>
            <w:tcW w:w="1336" w:type="dxa"/>
          </w:tcPr>
          <w:p w:rsidR="00AF5C94" w:rsidRDefault="00AF5C94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7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62,5</w:t>
            </w:r>
          </w:p>
        </w:tc>
        <w:tc>
          <w:tcPr>
            <w:tcW w:w="13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</w:tcPr>
          <w:p w:rsidR="00AF5C94" w:rsidRPr="009256C7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Легковой автомобиль Hy</w:t>
            </w:r>
            <w:r>
              <w:rPr>
                <w:color w:val="052635"/>
                <w:sz w:val="20"/>
                <w:szCs w:val="20"/>
                <w:lang w:val="en-US"/>
              </w:rPr>
              <w:t>u</w:t>
            </w:r>
            <w:r>
              <w:rPr>
                <w:color w:val="052635"/>
                <w:sz w:val="20"/>
                <w:szCs w:val="20"/>
              </w:rPr>
              <w:t>nd</w:t>
            </w:r>
            <w:r>
              <w:rPr>
                <w:color w:val="052635"/>
                <w:sz w:val="20"/>
                <w:szCs w:val="20"/>
                <w:lang w:val="en-US"/>
              </w:rPr>
              <w:t>ai</w:t>
            </w:r>
            <w:r w:rsidRPr="00A7642F"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Santa</w:t>
            </w:r>
            <w:r w:rsidRPr="00A7642F">
              <w:rPr>
                <w:color w:val="052635"/>
                <w:sz w:val="20"/>
                <w:szCs w:val="20"/>
              </w:rPr>
              <w:t xml:space="preserve"> </w:t>
            </w:r>
            <w:r>
              <w:rPr>
                <w:color w:val="052635"/>
                <w:sz w:val="20"/>
                <w:szCs w:val="20"/>
                <w:lang w:val="en-US"/>
              </w:rPr>
              <w:t>fe</w:t>
            </w:r>
          </w:p>
        </w:tc>
        <w:tc>
          <w:tcPr>
            <w:tcW w:w="112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AF5C94" w:rsidRPr="009256C7" w:rsidTr="00144208">
        <w:tc>
          <w:tcPr>
            <w:tcW w:w="10234" w:type="dxa"/>
            <w:gridSpan w:val="8"/>
          </w:tcPr>
          <w:p w:rsidR="00AF5C94" w:rsidRPr="009256C7" w:rsidRDefault="00AF5C94" w:rsidP="00D55F2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 w:rsidRPr="009256C7">
              <w:rPr>
                <w:b/>
                <w:color w:val="052635"/>
                <w:sz w:val="20"/>
                <w:szCs w:val="20"/>
              </w:rPr>
              <w:t>Супруг</w:t>
            </w:r>
          </w:p>
        </w:tc>
      </w:tr>
      <w:tr w:rsidR="00AF5C94" w:rsidTr="00144208">
        <w:tc>
          <w:tcPr>
            <w:tcW w:w="160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808823,57</w:t>
            </w:r>
          </w:p>
        </w:tc>
        <w:tc>
          <w:tcPr>
            <w:tcW w:w="1336" w:type="dxa"/>
          </w:tcPr>
          <w:p w:rsidR="00AF5C94" w:rsidRDefault="00AF5C94" w:rsidP="00452871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7" w:type="dxa"/>
          </w:tcPr>
          <w:p w:rsidR="00AF5C94" w:rsidRDefault="00AF5C94" w:rsidP="004A0853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62,5</w:t>
            </w:r>
          </w:p>
        </w:tc>
        <w:tc>
          <w:tcPr>
            <w:tcW w:w="1303" w:type="dxa"/>
          </w:tcPr>
          <w:p w:rsidR="00AF5C94" w:rsidRDefault="00AF5C94" w:rsidP="006C6830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</w:tcPr>
          <w:p w:rsidR="00AF5C94" w:rsidRDefault="00AF5C94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AF5C94" w:rsidRDefault="00AF5C94" w:rsidP="00E40888"/>
    <w:p w:rsidR="00AF5C94" w:rsidRDefault="00AF5C94" w:rsidP="00E40888"/>
    <w:p w:rsidR="00AF5C94" w:rsidRDefault="00AF5C94"/>
    <w:sectPr w:rsidR="00AF5C94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D70E6"/>
    <w:rsid w:val="00144208"/>
    <w:rsid w:val="00174971"/>
    <w:rsid w:val="0019183D"/>
    <w:rsid w:val="00204C44"/>
    <w:rsid w:val="002B02D6"/>
    <w:rsid w:val="0034799B"/>
    <w:rsid w:val="00422FB9"/>
    <w:rsid w:val="00452871"/>
    <w:rsid w:val="0049722B"/>
    <w:rsid w:val="004A0853"/>
    <w:rsid w:val="004A7961"/>
    <w:rsid w:val="005D22CB"/>
    <w:rsid w:val="00611696"/>
    <w:rsid w:val="006C6830"/>
    <w:rsid w:val="00711C2F"/>
    <w:rsid w:val="0073436E"/>
    <w:rsid w:val="0074087D"/>
    <w:rsid w:val="00746E2B"/>
    <w:rsid w:val="007D3F6B"/>
    <w:rsid w:val="00802588"/>
    <w:rsid w:val="00837489"/>
    <w:rsid w:val="00850A82"/>
    <w:rsid w:val="00884843"/>
    <w:rsid w:val="00891BDE"/>
    <w:rsid w:val="008B3CC1"/>
    <w:rsid w:val="008B487C"/>
    <w:rsid w:val="008D5473"/>
    <w:rsid w:val="008E11B7"/>
    <w:rsid w:val="009256C7"/>
    <w:rsid w:val="00A7642F"/>
    <w:rsid w:val="00A91053"/>
    <w:rsid w:val="00AF5C94"/>
    <w:rsid w:val="00BA1056"/>
    <w:rsid w:val="00BE5F3F"/>
    <w:rsid w:val="00C24A46"/>
    <w:rsid w:val="00C24C60"/>
    <w:rsid w:val="00C301E2"/>
    <w:rsid w:val="00CD315D"/>
    <w:rsid w:val="00D55F22"/>
    <w:rsid w:val="00D72102"/>
    <w:rsid w:val="00DF1DB5"/>
    <w:rsid w:val="00E40888"/>
    <w:rsid w:val="00E50D5D"/>
    <w:rsid w:val="00E76062"/>
    <w:rsid w:val="00EC4CAC"/>
    <w:rsid w:val="00F2624A"/>
    <w:rsid w:val="00F3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103</Words>
  <Characters>591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5</cp:revision>
  <cp:lastPrinted>2016-04-18T12:32:00Z</cp:lastPrinted>
  <dcterms:created xsi:type="dcterms:W3CDTF">2016-04-18T12:31:00Z</dcterms:created>
  <dcterms:modified xsi:type="dcterms:W3CDTF">2016-05-06T05:10:00Z</dcterms:modified>
</cp:coreProperties>
</file>