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FE" w:rsidRPr="000B0B80" w:rsidRDefault="00194DFE" w:rsidP="00A7078C">
      <w:pPr>
        <w:jc w:val="center"/>
        <w:rPr>
          <w:sz w:val="24"/>
          <w:szCs w:val="24"/>
        </w:rPr>
      </w:pPr>
      <w:r w:rsidRPr="000B0B80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194DFE" w:rsidRPr="000B0B80" w:rsidRDefault="00194DFE" w:rsidP="00A7078C">
      <w:pPr>
        <w:jc w:val="center"/>
        <w:rPr>
          <w:sz w:val="24"/>
          <w:szCs w:val="24"/>
        </w:rPr>
      </w:pPr>
      <w:r w:rsidRPr="000B0B80">
        <w:rPr>
          <w:sz w:val="24"/>
          <w:szCs w:val="24"/>
        </w:rPr>
        <w:t xml:space="preserve">Директора Муниципальной бюджетной организации дополнительного образования </w:t>
      </w:r>
    </w:p>
    <w:p w:rsidR="00194DFE" w:rsidRPr="000B0B80" w:rsidRDefault="00194DFE" w:rsidP="00A7078C">
      <w:pPr>
        <w:jc w:val="center"/>
        <w:rPr>
          <w:sz w:val="24"/>
          <w:szCs w:val="24"/>
        </w:rPr>
      </w:pPr>
      <w:r w:rsidRPr="000B0B80">
        <w:rPr>
          <w:sz w:val="24"/>
          <w:szCs w:val="24"/>
        </w:rPr>
        <w:t xml:space="preserve">«Центр клубов «Мегаполис» </w:t>
      </w:r>
    </w:p>
    <w:p w:rsidR="00194DFE" w:rsidRPr="000B0B80" w:rsidRDefault="00194DFE" w:rsidP="00A7078C">
      <w:pPr>
        <w:jc w:val="center"/>
        <w:rPr>
          <w:color w:val="052635"/>
          <w:sz w:val="24"/>
          <w:szCs w:val="24"/>
        </w:rPr>
      </w:pPr>
      <w:r w:rsidRPr="000B0B80">
        <w:rPr>
          <w:color w:val="052635"/>
          <w:sz w:val="24"/>
          <w:szCs w:val="24"/>
        </w:rPr>
        <w:t>за период с 1 января по 31 декабря 2015 года</w:t>
      </w:r>
    </w:p>
    <w:p w:rsidR="00194DFE" w:rsidRDefault="00194DFE" w:rsidP="00A7078C">
      <w:pPr>
        <w:jc w:val="center"/>
        <w:rPr>
          <w:color w:val="052635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9"/>
        <w:gridCol w:w="1307"/>
        <w:gridCol w:w="894"/>
        <w:gridCol w:w="1275"/>
        <w:gridCol w:w="1462"/>
        <w:gridCol w:w="47"/>
        <w:gridCol w:w="1307"/>
        <w:gridCol w:w="894"/>
        <w:gridCol w:w="1275"/>
      </w:tblGrid>
      <w:tr w:rsidR="00194DFE" w:rsidTr="00A7078C">
        <w:tc>
          <w:tcPr>
            <w:tcW w:w="1569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938" w:type="dxa"/>
            <w:gridSpan w:val="4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3" w:type="dxa"/>
            <w:gridSpan w:val="4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94DFE" w:rsidTr="00A7078C">
        <w:tc>
          <w:tcPr>
            <w:tcW w:w="1569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Декларирован</w:t>
            </w:r>
            <w:r w:rsidRPr="000B0B80">
              <w:rPr>
                <w:color w:val="052635"/>
                <w:sz w:val="20"/>
                <w:szCs w:val="20"/>
              </w:rPr>
              <w:t>-</w:t>
            </w:r>
            <w:r>
              <w:rPr>
                <w:color w:val="052635"/>
                <w:sz w:val="20"/>
                <w:szCs w:val="20"/>
              </w:rPr>
              <w:t>ный годовой доход за 2015 год</w:t>
            </w:r>
          </w:p>
        </w:tc>
        <w:tc>
          <w:tcPr>
            <w:tcW w:w="1307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62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54" w:type="dxa"/>
            <w:gridSpan w:val="2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194DFE" w:rsidRPr="00A7078C" w:rsidTr="00A7078C">
        <w:tc>
          <w:tcPr>
            <w:tcW w:w="10030" w:type="dxa"/>
            <w:gridSpan w:val="9"/>
          </w:tcPr>
          <w:p w:rsidR="00194DFE" w:rsidRPr="00A7078C" w:rsidRDefault="00194DFE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Дорофеева Ирина Евгеньевна</w:t>
            </w:r>
          </w:p>
        </w:tc>
      </w:tr>
      <w:tr w:rsidR="00194DFE" w:rsidTr="005F26B2">
        <w:trPr>
          <w:trHeight w:val="685"/>
        </w:trPr>
        <w:tc>
          <w:tcPr>
            <w:tcW w:w="1569" w:type="dxa"/>
          </w:tcPr>
          <w:p w:rsidR="00194DFE" w:rsidRPr="008F3FC7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347</w:t>
            </w:r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r>
              <w:rPr>
                <w:color w:val="052635"/>
                <w:sz w:val="20"/>
                <w:szCs w:val="20"/>
              </w:rPr>
              <w:t>410,74</w:t>
            </w:r>
          </w:p>
        </w:tc>
        <w:tc>
          <w:tcPr>
            <w:tcW w:w="1307" w:type="dxa"/>
          </w:tcPr>
          <w:p w:rsidR="00194DFE" w:rsidRPr="00E64EF4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894" w:type="dxa"/>
          </w:tcPr>
          <w:p w:rsidR="00194DFE" w:rsidRPr="00E64EF4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194DFE" w:rsidRPr="00E64EF4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509" w:type="dxa"/>
            <w:gridSpan w:val="2"/>
          </w:tcPr>
          <w:p w:rsidR="00194DFE" w:rsidRPr="00F878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Легковой автомобиль </w:t>
            </w:r>
            <w:r>
              <w:rPr>
                <w:color w:val="052635"/>
                <w:sz w:val="20"/>
                <w:szCs w:val="20"/>
                <w:lang w:val="en-US"/>
              </w:rPr>
              <w:t>Renault</w:t>
            </w:r>
            <w:r w:rsidRPr="00F878FE">
              <w:rPr>
                <w:color w:val="052635"/>
                <w:sz w:val="20"/>
                <w:szCs w:val="20"/>
              </w:rPr>
              <w:t xml:space="preserve"> </w:t>
            </w:r>
            <w:r>
              <w:rPr>
                <w:color w:val="052635"/>
                <w:sz w:val="20"/>
                <w:szCs w:val="20"/>
                <w:lang w:val="en-US"/>
              </w:rPr>
              <w:t>LOGAN</w:t>
            </w:r>
            <w:r w:rsidRPr="00F878FE">
              <w:rPr>
                <w:color w:val="052635"/>
                <w:sz w:val="20"/>
                <w:szCs w:val="20"/>
              </w:rPr>
              <w:t xml:space="preserve"> (</w:t>
            </w:r>
            <w:r>
              <w:rPr>
                <w:color w:val="052635"/>
                <w:sz w:val="20"/>
                <w:szCs w:val="20"/>
                <w:lang w:val="en-US"/>
              </w:rPr>
              <w:t>SR</w:t>
            </w:r>
            <w:r w:rsidRPr="00F878FE">
              <w:rPr>
                <w:color w:val="052635"/>
                <w:sz w:val="20"/>
                <w:szCs w:val="20"/>
              </w:rPr>
              <w:t xml:space="preserve">)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F878FE">
                <w:rPr>
                  <w:color w:val="052635"/>
                  <w:sz w:val="20"/>
                  <w:szCs w:val="20"/>
                </w:rPr>
                <w:t>2007 г</w:t>
              </w:r>
            </w:smartTag>
            <w:r w:rsidRPr="00F878FE">
              <w:rPr>
                <w:color w:val="052635"/>
                <w:sz w:val="20"/>
                <w:szCs w:val="20"/>
              </w:rPr>
              <w:t>.в.</w:t>
            </w:r>
          </w:p>
        </w:tc>
        <w:tc>
          <w:tcPr>
            <w:tcW w:w="1307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2-х комнатная квартира</w:t>
            </w:r>
          </w:p>
        </w:tc>
        <w:tc>
          <w:tcPr>
            <w:tcW w:w="894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49,9 кв.м.</w:t>
            </w:r>
          </w:p>
        </w:tc>
        <w:tc>
          <w:tcPr>
            <w:tcW w:w="1275" w:type="dxa"/>
          </w:tcPr>
          <w:p w:rsidR="00194DFE" w:rsidRDefault="00194DF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194DFE" w:rsidRPr="00E64EF4" w:rsidRDefault="00194DFE" w:rsidP="0010556D">
      <w:bookmarkStart w:id="0" w:name="_GoBack"/>
      <w:bookmarkEnd w:id="0"/>
    </w:p>
    <w:sectPr w:rsidR="00194DFE" w:rsidRPr="00E64EF4" w:rsidSect="00CC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DFE" w:rsidRDefault="00194DFE" w:rsidP="005C461A">
      <w:r>
        <w:separator/>
      </w:r>
    </w:p>
  </w:endnote>
  <w:endnote w:type="continuationSeparator" w:id="0">
    <w:p w:rsidR="00194DFE" w:rsidRDefault="00194DFE" w:rsidP="005C4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DFE" w:rsidRDefault="00194DFE" w:rsidP="005C461A">
      <w:r>
        <w:separator/>
      </w:r>
    </w:p>
  </w:footnote>
  <w:footnote w:type="continuationSeparator" w:id="0">
    <w:p w:rsidR="00194DFE" w:rsidRDefault="00194DFE" w:rsidP="005C46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9DB"/>
    <w:rsid w:val="00000A4D"/>
    <w:rsid w:val="000B0B80"/>
    <w:rsid w:val="0010556D"/>
    <w:rsid w:val="00116DA5"/>
    <w:rsid w:val="00160EF4"/>
    <w:rsid w:val="00194DFE"/>
    <w:rsid w:val="001B40DF"/>
    <w:rsid w:val="001D32DE"/>
    <w:rsid w:val="002033DA"/>
    <w:rsid w:val="00214908"/>
    <w:rsid w:val="002B01D4"/>
    <w:rsid w:val="00313246"/>
    <w:rsid w:val="00337934"/>
    <w:rsid w:val="0038711E"/>
    <w:rsid w:val="00392153"/>
    <w:rsid w:val="00426752"/>
    <w:rsid w:val="0047567E"/>
    <w:rsid w:val="00591D13"/>
    <w:rsid w:val="005C461A"/>
    <w:rsid w:val="005F26B2"/>
    <w:rsid w:val="0062669E"/>
    <w:rsid w:val="007300AA"/>
    <w:rsid w:val="00793F15"/>
    <w:rsid w:val="007A1CF6"/>
    <w:rsid w:val="007C7D8C"/>
    <w:rsid w:val="00814C16"/>
    <w:rsid w:val="00873A3A"/>
    <w:rsid w:val="008E179C"/>
    <w:rsid w:val="008F3FC7"/>
    <w:rsid w:val="009140A8"/>
    <w:rsid w:val="009450AF"/>
    <w:rsid w:val="009A1677"/>
    <w:rsid w:val="009A7579"/>
    <w:rsid w:val="009E062C"/>
    <w:rsid w:val="00A7078C"/>
    <w:rsid w:val="00A91053"/>
    <w:rsid w:val="00B26287"/>
    <w:rsid w:val="00B84C5E"/>
    <w:rsid w:val="00BF4147"/>
    <w:rsid w:val="00C10F0B"/>
    <w:rsid w:val="00C5090B"/>
    <w:rsid w:val="00C634AA"/>
    <w:rsid w:val="00CB2BB7"/>
    <w:rsid w:val="00CC133B"/>
    <w:rsid w:val="00D55180"/>
    <w:rsid w:val="00D55F22"/>
    <w:rsid w:val="00E140F6"/>
    <w:rsid w:val="00E64EF4"/>
    <w:rsid w:val="00E7250B"/>
    <w:rsid w:val="00E8736D"/>
    <w:rsid w:val="00EA4C22"/>
    <w:rsid w:val="00EC49DB"/>
    <w:rsid w:val="00EC77A0"/>
    <w:rsid w:val="00F878FE"/>
    <w:rsid w:val="00FD40F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8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7078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5C461A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C461A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C461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107</Words>
  <Characters>612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</dc:title>
  <dc:subject/>
  <dc:creator>molod</dc:creator>
  <cp:keywords/>
  <dc:description/>
  <cp:lastModifiedBy>Васильев</cp:lastModifiedBy>
  <cp:revision>7</cp:revision>
  <cp:lastPrinted>2016-04-29T10:05:00Z</cp:lastPrinted>
  <dcterms:created xsi:type="dcterms:W3CDTF">2015-12-17T12:08:00Z</dcterms:created>
  <dcterms:modified xsi:type="dcterms:W3CDTF">2016-05-06T05:14:00Z</dcterms:modified>
</cp:coreProperties>
</file>