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8A" w:rsidRPr="00941566" w:rsidRDefault="00A9198A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A9198A" w:rsidRPr="00B21D4F" w:rsidRDefault="00A9198A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 xml:space="preserve">директора Муниципального бюджетного учреждения дополнительного образования </w:t>
      </w:r>
    </w:p>
    <w:p w:rsidR="00A9198A" w:rsidRPr="00941566" w:rsidRDefault="00A9198A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 xml:space="preserve">детей и молодёжи «Центр технического творчества «Автомобилист»  </w:t>
      </w:r>
    </w:p>
    <w:p w:rsidR="00A9198A" w:rsidRPr="00941566" w:rsidRDefault="00A9198A" w:rsidP="00E40888">
      <w:pPr>
        <w:jc w:val="center"/>
        <w:rPr>
          <w:color w:val="052635"/>
          <w:sz w:val="24"/>
          <w:szCs w:val="24"/>
        </w:rPr>
      </w:pPr>
      <w:r w:rsidRPr="00941566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2015</w:t>
      </w:r>
      <w:r w:rsidRPr="00941566">
        <w:rPr>
          <w:color w:val="052635"/>
          <w:sz w:val="24"/>
          <w:szCs w:val="24"/>
        </w:rPr>
        <w:t xml:space="preserve"> года</w:t>
      </w:r>
    </w:p>
    <w:p w:rsidR="00A9198A" w:rsidRDefault="00A9198A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A9198A" w:rsidTr="00144208">
        <w:tc>
          <w:tcPr>
            <w:tcW w:w="160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9198A" w:rsidTr="00144208">
        <w:tc>
          <w:tcPr>
            <w:tcW w:w="1606" w:type="dxa"/>
          </w:tcPr>
          <w:p w:rsidR="00A9198A" w:rsidRDefault="00A9198A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</w:t>
              </w:r>
              <w:r w:rsidRPr="009F671D">
                <w:rPr>
                  <w:color w:val="052635"/>
                  <w:sz w:val="20"/>
                  <w:szCs w:val="20"/>
                </w:rPr>
                <w:t>5</w:t>
              </w:r>
              <w:r>
                <w:rPr>
                  <w:color w:val="052635"/>
                  <w:sz w:val="20"/>
                  <w:szCs w:val="20"/>
                </w:rPr>
                <w:t xml:space="preserve">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A9198A" w:rsidRPr="00E40888" w:rsidTr="00144208">
        <w:tc>
          <w:tcPr>
            <w:tcW w:w="10234" w:type="dxa"/>
            <w:gridSpan w:val="8"/>
          </w:tcPr>
          <w:p w:rsidR="00A9198A" w:rsidRPr="00E40888" w:rsidRDefault="00A9198A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Шмаков Александр Петрович</w:t>
            </w:r>
          </w:p>
        </w:tc>
      </w:tr>
      <w:tr w:rsidR="00A9198A" w:rsidTr="00D07263">
        <w:trPr>
          <w:trHeight w:val="820"/>
        </w:trPr>
        <w:tc>
          <w:tcPr>
            <w:tcW w:w="1606" w:type="dxa"/>
          </w:tcPr>
          <w:p w:rsidR="00A9198A" w:rsidRPr="00B21D4F" w:rsidRDefault="00A9198A" w:rsidP="00B21D4F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504</w:t>
            </w:r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r>
              <w:rPr>
                <w:color w:val="052635"/>
                <w:sz w:val="20"/>
                <w:szCs w:val="20"/>
              </w:rPr>
              <w:t>903,66</w:t>
            </w:r>
          </w:p>
        </w:tc>
        <w:tc>
          <w:tcPr>
            <w:tcW w:w="1336" w:type="dxa"/>
          </w:tcPr>
          <w:p w:rsidR="00A9198A" w:rsidRDefault="00A9198A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2-комнатная (9/10 доли)</w:t>
            </w:r>
          </w:p>
        </w:tc>
        <w:tc>
          <w:tcPr>
            <w:tcW w:w="1027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A9198A" w:rsidRDefault="00A9198A" w:rsidP="0003799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Грузовой</w:t>
            </w:r>
            <w:r w:rsidRPr="00CE58B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автомобиль</w:t>
            </w:r>
            <w:r w:rsidRPr="00CE58B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SSANG YONG</w:t>
            </w:r>
          </w:p>
          <w:p w:rsidR="00A9198A" w:rsidRPr="00CE58B5" w:rsidRDefault="00A9198A" w:rsidP="00037990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ACTION SPORTS</w:t>
            </w:r>
          </w:p>
        </w:tc>
        <w:tc>
          <w:tcPr>
            <w:tcW w:w="112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9198A" w:rsidRPr="009F671D" w:rsidTr="00144208">
        <w:tc>
          <w:tcPr>
            <w:tcW w:w="10234" w:type="dxa"/>
            <w:gridSpan w:val="8"/>
          </w:tcPr>
          <w:p w:rsidR="00A9198A" w:rsidRPr="009F671D" w:rsidRDefault="00A9198A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F671D">
              <w:rPr>
                <w:b/>
                <w:color w:val="052635"/>
                <w:sz w:val="20"/>
                <w:szCs w:val="20"/>
              </w:rPr>
              <w:t xml:space="preserve">Супруга </w:t>
            </w:r>
          </w:p>
        </w:tc>
      </w:tr>
      <w:tr w:rsidR="00A9198A" w:rsidTr="00144208">
        <w:tc>
          <w:tcPr>
            <w:tcW w:w="1606" w:type="dxa"/>
          </w:tcPr>
          <w:p w:rsidR="00A9198A" w:rsidRPr="00037990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116 837.62</w:t>
            </w:r>
          </w:p>
        </w:tc>
        <w:tc>
          <w:tcPr>
            <w:tcW w:w="1336" w:type="dxa"/>
          </w:tcPr>
          <w:p w:rsidR="00A9198A" w:rsidRDefault="00A9198A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1/10</w:t>
            </w:r>
          </w:p>
        </w:tc>
        <w:tc>
          <w:tcPr>
            <w:tcW w:w="1027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9198A" w:rsidRPr="009F671D" w:rsidTr="00144208">
        <w:tc>
          <w:tcPr>
            <w:tcW w:w="10234" w:type="dxa"/>
            <w:gridSpan w:val="8"/>
          </w:tcPr>
          <w:p w:rsidR="00A9198A" w:rsidRPr="009F671D" w:rsidRDefault="00A9198A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F671D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A9198A" w:rsidTr="00144208">
        <w:tc>
          <w:tcPr>
            <w:tcW w:w="160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27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A9198A" w:rsidRPr="009F671D" w:rsidTr="00837489">
        <w:trPr>
          <w:trHeight w:val="303"/>
        </w:trPr>
        <w:tc>
          <w:tcPr>
            <w:tcW w:w="10234" w:type="dxa"/>
            <w:gridSpan w:val="8"/>
          </w:tcPr>
          <w:p w:rsidR="00A9198A" w:rsidRPr="009F671D" w:rsidRDefault="00A9198A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F671D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A9198A" w:rsidTr="00144208">
        <w:tc>
          <w:tcPr>
            <w:tcW w:w="160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27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A9198A" w:rsidRDefault="00A9198A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A9198A" w:rsidRPr="00037990" w:rsidRDefault="00A9198A" w:rsidP="009F671D"/>
    <w:sectPr w:rsidR="00A9198A" w:rsidRPr="00037990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37990"/>
    <w:rsid w:val="000D54F8"/>
    <w:rsid w:val="00144208"/>
    <w:rsid w:val="001730D4"/>
    <w:rsid w:val="001A0C73"/>
    <w:rsid w:val="00204C44"/>
    <w:rsid w:val="00270456"/>
    <w:rsid w:val="00327085"/>
    <w:rsid w:val="00422FB9"/>
    <w:rsid w:val="00424DA5"/>
    <w:rsid w:val="0049722B"/>
    <w:rsid w:val="004A7961"/>
    <w:rsid w:val="004E1A24"/>
    <w:rsid w:val="004F719F"/>
    <w:rsid w:val="005672F3"/>
    <w:rsid w:val="005B038B"/>
    <w:rsid w:val="00611696"/>
    <w:rsid w:val="00686DA9"/>
    <w:rsid w:val="006D4274"/>
    <w:rsid w:val="0073436E"/>
    <w:rsid w:val="00802588"/>
    <w:rsid w:val="00837489"/>
    <w:rsid w:val="00850A82"/>
    <w:rsid w:val="008512E1"/>
    <w:rsid w:val="008B487C"/>
    <w:rsid w:val="008D5473"/>
    <w:rsid w:val="008E11B7"/>
    <w:rsid w:val="00941566"/>
    <w:rsid w:val="009F671D"/>
    <w:rsid w:val="00A91053"/>
    <w:rsid w:val="00A9198A"/>
    <w:rsid w:val="00B21D4F"/>
    <w:rsid w:val="00B824E1"/>
    <w:rsid w:val="00BA1056"/>
    <w:rsid w:val="00BE5F3F"/>
    <w:rsid w:val="00BF1FB4"/>
    <w:rsid w:val="00C24C60"/>
    <w:rsid w:val="00C301E2"/>
    <w:rsid w:val="00C40E88"/>
    <w:rsid w:val="00CE58B5"/>
    <w:rsid w:val="00D07263"/>
    <w:rsid w:val="00D55F22"/>
    <w:rsid w:val="00E40888"/>
    <w:rsid w:val="00E50D5D"/>
    <w:rsid w:val="00E70E08"/>
    <w:rsid w:val="00E76062"/>
    <w:rsid w:val="00EC4CAC"/>
    <w:rsid w:val="00F2624A"/>
    <w:rsid w:val="00F32C3B"/>
    <w:rsid w:val="00F342D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148</Words>
  <Characters>844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5</cp:revision>
  <cp:lastPrinted>2016-04-27T07:07:00Z</cp:lastPrinted>
  <dcterms:created xsi:type="dcterms:W3CDTF">2016-04-27T07:06:00Z</dcterms:created>
  <dcterms:modified xsi:type="dcterms:W3CDTF">2016-05-06T05:21:00Z</dcterms:modified>
</cp:coreProperties>
</file>