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890" w:rsidRPr="00BF3CCA" w:rsidRDefault="003B5890" w:rsidP="00944002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BF3CCA">
        <w:rPr>
          <w:rFonts w:ascii="Times New Roman" w:hAnsi="Times New Roman" w:cs="Times New Roman"/>
          <w:sz w:val="26"/>
          <w:szCs w:val="26"/>
        </w:rPr>
        <w:t>Сведения</w:t>
      </w:r>
    </w:p>
    <w:p w:rsidR="003B5890" w:rsidRPr="00BF3CCA" w:rsidRDefault="003B5890" w:rsidP="00944002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BF3CCA">
        <w:rPr>
          <w:rFonts w:ascii="Times New Roman" w:hAnsi="Times New Roman" w:cs="Times New Roman"/>
          <w:sz w:val="26"/>
          <w:szCs w:val="26"/>
        </w:rPr>
        <w:t>о доходах, об имуществе и обязательствах имущественного характера</w:t>
      </w:r>
    </w:p>
    <w:p w:rsidR="003B5890" w:rsidRPr="00BF3CCA" w:rsidRDefault="003B5890" w:rsidP="00944002">
      <w:pPr>
        <w:pStyle w:val="ConsPlusNonformat"/>
        <w:jc w:val="center"/>
        <w:rPr>
          <w:rFonts w:ascii="Times New Roman" w:hAnsi="Times New Roman" w:cs="Times New Roman"/>
          <w:sz w:val="26"/>
          <w:szCs w:val="26"/>
          <w:u w:val="single"/>
        </w:rPr>
      </w:pPr>
      <w:r w:rsidRPr="00BF3CCA">
        <w:rPr>
          <w:rFonts w:ascii="Times New Roman" w:hAnsi="Times New Roman" w:cs="Times New Roman"/>
          <w:sz w:val="26"/>
          <w:szCs w:val="26"/>
          <w:u w:val="single"/>
        </w:rPr>
        <w:t xml:space="preserve">депутата Думы Чугуевского муниципального района   </w:t>
      </w:r>
    </w:p>
    <w:p w:rsidR="003B5890" w:rsidRPr="00BF3CCA" w:rsidRDefault="003B5890" w:rsidP="00944002">
      <w:pPr>
        <w:pStyle w:val="ConsPlusNonformat"/>
        <w:jc w:val="center"/>
        <w:rPr>
          <w:rFonts w:ascii="Times New Roman" w:hAnsi="Times New Roman" w:cs="Times New Roman"/>
          <w:sz w:val="26"/>
          <w:szCs w:val="26"/>
          <w:u w:val="single"/>
        </w:rPr>
      </w:pPr>
      <w:r w:rsidRPr="00BF3CCA">
        <w:rPr>
          <w:rFonts w:ascii="Times New Roman" w:hAnsi="Times New Roman" w:cs="Times New Roman"/>
          <w:sz w:val="26"/>
          <w:szCs w:val="26"/>
          <w:u w:val="single"/>
        </w:rPr>
        <w:t>и членов его семьи</w:t>
      </w:r>
    </w:p>
    <w:p w:rsidR="003B5890" w:rsidRPr="00BF3CCA" w:rsidRDefault="003B5890" w:rsidP="00944002">
      <w:pPr>
        <w:pStyle w:val="ConsPlusNonformat"/>
        <w:jc w:val="center"/>
        <w:rPr>
          <w:rFonts w:ascii="Times New Roman" w:hAnsi="Times New Roman" w:cs="Times New Roman"/>
        </w:rPr>
      </w:pPr>
      <w:r w:rsidRPr="00BF3CCA">
        <w:rPr>
          <w:rFonts w:ascii="Times New Roman" w:hAnsi="Times New Roman" w:cs="Times New Roman"/>
        </w:rPr>
        <w:t>(полное наименование должности )</w:t>
      </w:r>
    </w:p>
    <w:p w:rsidR="003B5890" w:rsidRPr="00BF3CCA" w:rsidRDefault="003B5890" w:rsidP="00944002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BF3CCA">
        <w:rPr>
          <w:rFonts w:ascii="Times New Roman" w:hAnsi="Times New Roman" w:cs="Times New Roman"/>
          <w:sz w:val="26"/>
          <w:szCs w:val="26"/>
        </w:rPr>
        <w:t>за период с 1 января по 31 декабря 2015 года</w:t>
      </w:r>
    </w:p>
    <w:p w:rsidR="003B5890" w:rsidRPr="00BF3CCA" w:rsidRDefault="003B5890" w:rsidP="00944002">
      <w:pPr>
        <w:pStyle w:val="ConsPlusNormal"/>
        <w:ind w:firstLine="540"/>
        <w:jc w:val="both"/>
        <w:outlineLvl w:val="0"/>
        <w:rPr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666"/>
        <w:gridCol w:w="1574"/>
        <w:gridCol w:w="2160"/>
        <w:gridCol w:w="1080"/>
        <w:gridCol w:w="1612"/>
        <w:gridCol w:w="2150"/>
        <w:gridCol w:w="1666"/>
        <w:gridCol w:w="1071"/>
        <w:gridCol w:w="1666"/>
      </w:tblGrid>
      <w:tr w:rsidR="003B5890" w:rsidRPr="00BF3CCA" w:rsidTr="00944002">
        <w:trPr>
          <w:tblCellSpacing w:w="5" w:type="nil"/>
        </w:trPr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BE6967">
            <w:pPr>
              <w:pStyle w:val="ConsPlusCell"/>
              <w:jc w:val="center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>Деклариро-ванный</w:t>
            </w:r>
            <w:r w:rsidRPr="00BF3CCA">
              <w:rPr>
                <w:rFonts w:ascii="Courier New" w:hAnsi="Courier New" w:cs="Courier New"/>
              </w:rPr>
              <w:br/>
              <w:t xml:space="preserve"> годовой доход </w:t>
            </w:r>
            <w:r w:rsidRPr="00BF3CCA">
              <w:rPr>
                <w:rFonts w:ascii="Courier New" w:hAnsi="Courier New" w:cs="Courier New"/>
              </w:rPr>
              <w:br/>
              <w:t xml:space="preserve">за 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BF3CCA">
                <w:rPr>
                  <w:rFonts w:ascii="Courier New" w:hAnsi="Courier New" w:cs="Courier New"/>
                </w:rPr>
                <w:t>2015 г</w:t>
              </w:r>
            </w:smartTag>
            <w:r w:rsidRPr="00BF3CCA">
              <w:rPr>
                <w:rFonts w:ascii="Courier New" w:hAnsi="Courier New" w:cs="Courier New"/>
              </w:rPr>
              <w:t xml:space="preserve">. </w:t>
            </w:r>
            <w:r w:rsidRPr="00BF3CCA">
              <w:rPr>
                <w:rFonts w:ascii="Courier New" w:hAnsi="Courier New" w:cs="Courier New"/>
              </w:rPr>
              <w:br/>
              <w:t xml:space="preserve">  (руб.)</w:t>
            </w:r>
          </w:p>
        </w:tc>
        <w:tc>
          <w:tcPr>
            <w:tcW w:w="70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 xml:space="preserve">  Перечень объектов недвижимого имущества и   </w:t>
            </w:r>
            <w:r w:rsidRPr="00BF3CCA">
              <w:rPr>
                <w:rFonts w:ascii="Courier New" w:hAnsi="Courier New" w:cs="Courier New"/>
              </w:rPr>
              <w:br/>
              <w:t xml:space="preserve"> транспортных средств, принадлежащих на праве </w:t>
            </w:r>
            <w:r w:rsidRPr="00BF3CCA">
              <w:rPr>
                <w:rFonts w:ascii="Courier New" w:hAnsi="Courier New" w:cs="Courier New"/>
              </w:rPr>
              <w:br/>
              <w:t xml:space="preserve">                собственности                 </w:t>
            </w:r>
          </w:p>
        </w:tc>
        <w:tc>
          <w:tcPr>
            <w:tcW w:w="4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 xml:space="preserve">  Перечень объектов недвижимого  </w:t>
            </w:r>
            <w:r w:rsidRPr="00BF3CCA">
              <w:rPr>
                <w:rFonts w:ascii="Courier New" w:hAnsi="Courier New" w:cs="Courier New"/>
              </w:rPr>
              <w:br/>
              <w:t xml:space="preserve">    имущества, находящихся в     </w:t>
            </w:r>
            <w:r w:rsidRPr="00BF3CCA">
              <w:rPr>
                <w:rFonts w:ascii="Courier New" w:hAnsi="Courier New" w:cs="Courier New"/>
              </w:rPr>
              <w:br/>
              <w:t xml:space="preserve">           пользовании           </w:t>
            </w:r>
          </w:p>
        </w:tc>
      </w:tr>
      <w:tr w:rsidR="003B5890" w:rsidRPr="00BF3CCA" w:rsidTr="00944002">
        <w:trPr>
          <w:tblCellSpacing w:w="5" w:type="nil"/>
        </w:trPr>
        <w:tc>
          <w:tcPr>
            <w:tcW w:w="1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5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>вид объектов</w:t>
            </w:r>
            <w:r w:rsidRPr="00BF3CCA">
              <w:rPr>
                <w:rFonts w:ascii="Courier New" w:hAnsi="Courier New" w:cs="Courier New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>площадь</w:t>
            </w:r>
            <w:r w:rsidRPr="00BF3CCA">
              <w:rPr>
                <w:rFonts w:ascii="Courier New" w:hAnsi="Courier New" w:cs="Courier New"/>
              </w:rPr>
              <w:br/>
              <w:t>(кв. м)</w:t>
            </w:r>
          </w:p>
        </w:tc>
        <w:tc>
          <w:tcPr>
            <w:tcW w:w="1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 xml:space="preserve">   страна   </w:t>
            </w:r>
            <w:r w:rsidRPr="00BF3CCA">
              <w:rPr>
                <w:rFonts w:ascii="Courier New" w:hAnsi="Courier New" w:cs="Courier New"/>
              </w:rPr>
              <w:br/>
              <w:t>расположения</w:t>
            </w:r>
          </w:p>
        </w:tc>
        <w:tc>
          <w:tcPr>
            <w:tcW w:w="21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>транспортные</w:t>
            </w:r>
            <w:r w:rsidRPr="00BF3CCA">
              <w:rPr>
                <w:rFonts w:ascii="Courier New" w:hAnsi="Courier New" w:cs="Courier New"/>
              </w:rPr>
              <w:br/>
              <w:t xml:space="preserve">  средства  </w:t>
            </w: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>вид объектов</w:t>
            </w:r>
            <w:r w:rsidRPr="00BF3CCA">
              <w:rPr>
                <w:rFonts w:ascii="Courier New" w:hAnsi="Courier New" w:cs="Courier New"/>
              </w:rPr>
              <w:br/>
              <w:t>недвижимости</w:t>
            </w: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>площадь</w:t>
            </w:r>
            <w:r w:rsidRPr="00BF3CCA">
              <w:rPr>
                <w:rFonts w:ascii="Courier New" w:hAnsi="Courier New" w:cs="Courier New"/>
              </w:rPr>
              <w:br/>
              <w:t>(кв. м)</w:t>
            </w: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 xml:space="preserve">   страна   </w:t>
            </w:r>
            <w:r w:rsidRPr="00BF3CCA">
              <w:rPr>
                <w:rFonts w:ascii="Courier New" w:hAnsi="Courier New" w:cs="Courier New"/>
              </w:rPr>
              <w:br/>
              <w:t>расположения</w:t>
            </w:r>
          </w:p>
        </w:tc>
      </w:tr>
      <w:tr w:rsidR="003B5890" w:rsidRPr="00BF3CCA" w:rsidTr="00944002">
        <w:trPr>
          <w:tblCellSpacing w:w="5" w:type="nil"/>
        </w:trPr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ind w:right="-209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Деревенский Сергей Алексеевич</w:t>
            </w:r>
          </w:p>
        </w:tc>
        <w:tc>
          <w:tcPr>
            <w:tcW w:w="15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384162,28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¼ от 2500,0</w:t>
            </w:r>
          </w:p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¼ от 25,2</w:t>
            </w:r>
          </w:p>
        </w:tc>
        <w:tc>
          <w:tcPr>
            <w:tcW w:w="1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1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2C2D8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Toyota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Land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Cruiser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 xml:space="preserve">Prado,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</w:t>
            </w: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48,4</w:t>
            </w:r>
          </w:p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150,2</w:t>
            </w: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</w:tr>
      <w:tr w:rsidR="003B5890" w:rsidRPr="00BF3CCA" w:rsidTr="00112290">
        <w:trPr>
          <w:tblCellSpacing w:w="5" w:type="nil"/>
        </w:trPr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11229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 xml:space="preserve">Супруга </w:t>
            </w:r>
          </w:p>
          <w:p w:rsidR="003B5890" w:rsidRPr="00BF3CCA" w:rsidRDefault="003B5890" w:rsidP="0011229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11229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111559,94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11229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3B5890" w:rsidRPr="00BF3CCA" w:rsidRDefault="003B5890" w:rsidP="0011229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5890" w:rsidRPr="00BF3CCA" w:rsidRDefault="003B5890" w:rsidP="0011229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11229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¾ от 2500,0</w:t>
            </w:r>
          </w:p>
          <w:p w:rsidR="003B5890" w:rsidRPr="00BF3CCA" w:rsidRDefault="003B5890" w:rsidP="0011229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¾ от 25,2</w:t>
            </w:r>
          </w:p>
        </w:tc>
        <w:tc>
          <w:tcPr>
            <w:tcW w:w="1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11229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3B5890" w:rsidRPr="00BF3CCA" w:rsidRDefault="003B5890" w:rsidP="0011229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5890" w:rsidRPr="00BF3CCA" w:rsidRDefault="003B5890" w:rsidP="0011229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11229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йота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 xml:space="preserve">Премио,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11229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3B5890" w:rsidRPr="00BF3CCA" w:rsidRDefault="003B5890" w:rsidP="0011229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</w:t>
            </w: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11229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78,8</w:t>
            </w:r>
          </w:p>
          <w:p w:rsidR="003B5890" w:rsidRPr="00BF3CCA" w:rsidRDefault="003B5890" w:rsidP="0011229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150,2</w:t>
            </w: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11229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3B5890" w:rsidRPr="00BF3CCA" w:rsidRDefault="003B5890" w:rsidP="0011229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</w:tr>
      <w:tr w:rsidR="003B5890" w:rsidRPr="00BF3CCA" w:rsidTr="00944002">
        <w:trPr>
          <w:tblCellSpacing w:w="5" w:type="nil"/>
        </w:trPr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 xml:space="preserve">Дочь </w:t>
            </w:r>
          </w:p>
        </w:tc>
        <w:tc>
          <w:tcPr>
            <w:tcW w:w="15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DA43F1">
            <w:pPr>
              <w:jc w:val="center"/>
            </w:pPr>
            <w:r w:rsidRPr="00BF3CCA">
              <w:t>нет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DA43F1">
            <w:pPr>
              <w:jc w:val="center"/>
            </w:pPr>
            <w:r w:rsidRPr="00BF3CCA">
              <w:t>нет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DA43F1">
            <w:pPr>
              <w:jc w:val="center"/>
            </w:pPr>
          </w:p>
        </w:tc>
        <w:tc>
          <w:tcPr>
            <w:tcW w:w="1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DA43F1">
            <w:pPr>
              <w:jc w:val="center"/>
            </w:pPr>
          </w:p>
        </w:tc>
        <w:tc>
          <w:tcPr>
            <w:tcW w:w="21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DA43F1">
            <w:pPr>
              <w:jc w:val="center"/>
            </w:pPr>
            <w:r w:rsidRPr="00BF3CCA">
              <w:t>нет</w:t>
            </w: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11229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3B5890" w:rsidRPr="00BF3CCA" w:rsidRDefault="003B5890" w:rsidP="0011229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</w:t>
            </w: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11229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78,8</w:t>
            </w:r>
          </w:p>
          <w:p w:rsidR="003B5890" w:rsidRPr="00BF3CCA" w:rsidRDefault="003B5890" w:rsidP="0011229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150,2</w:t>
            </w: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11229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3B5890" w:rsidRPr="00BF3CCA" w:rsidRDefault="003B5890" w:rsidP="0011229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</w:tr>
      <w:tr w:rsidR="003B5890" w:rsidRPr="00BF3CCA" w:rsidTr="006A1AC4">
        <w:trPr>
          <w:tblCellSpacing w:w="5" w:type="nil"/>
        </w:trPr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 xml:space="preserve">Сын </w:t>
            </w:r>
          </w:p>
        </w:tc>
        <w:tc>
          <w:tcPr>
            <w:tcW w:w="15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DA43F1">
            <w:pPr>
              <w:jc w:val="center"/>
            </w:pPr>
            <w:r w:rsidRPr="00BF3CCA">
              <w:t>нет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DA43F1">
            <w:pPr>
              <w:jc w:val="center"/>
            </w:pPr>
            <w:r w:rsidRPr="00BF3CCA">
              <w:t>нет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DA43F1">
            <w:pPr>
              <w:jc w:val="center"/>
            </w:pPr>
          </w:p>
        </w:tc>
        <w:tc>
          <w:tcPr>
            <w:tcW w:w="1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DA43F1">
            <w:pPr>
              <w:jc w:val="center"/>
            </w:pPr>
          </w:p>
        </w:tc>
        <w:tc>
          <w:tcPr>
            <w:tcW w:w="21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DA43F1">
            <w:pPr>
              <w:jc w:val="center"/>
            </w:pPr>
            <w:r w:rsidRPr="00BF3CCA">
              <w:t>нет</w:t>
            </w: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11229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3B5890" w:rsidRPr="00BF3CCA" w:rsidRDefault="003B5890" w:rsidP="0011229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</w:t>
            </w: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11229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78,8</w:t>
            </w:r>
          </w:p>
          <w:p w:rsidR="003B5890" w:rsidRPr="00BF3CCA" w:rsidRDefault="003B5890" w:rsidP="0011229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150,2</w:t>
            </w: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11229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3B5890" w:rsidRPr="00BF3CCA" w:rsidRDefault="003B5890" w:rsidP="0011229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</w:tr>
      <w:tr w:rsidR="003B5890" w:rsidRPr="00BF3CCA" w:rsidTr="00C30B9D">
        <w:trPr>
          <w:tblCellSpacing w:w="5" w:type="nil"/>
        </w:trPr>
        <w:tc>
          <w:tcPr>
            <w:tcW w:w="146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6A1AC4" w:rsidRDefault="003B5890" w:rsidP="006A1A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AC4">
              <w:rPr>
                <w:rFonts w:ascii="Times New Roman" w:hAnsi="Times New Roman" w:cs="Times New Roman"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3B5890" w:rsidRPr="006A1AC4" w:rsidRDefault="003B5890" w:rsidP="006A1A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5890" w:rsidRPr="00BF3CCA" w:rsidRDefault="003B5890" w:rsidP="006A1A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AC4">
              <w:rPr>
                <w:rFonts w:ascii="Times New Roman" w:hAnsi="Times New Roman" w:cs="Times New Roman"/>
                <w:sz w:val="24"/>
                <w:szCs w:val="24"/>
              </w:rPr>
              <w:t>сделки не совершались</w:t>
            </w:r>
          </w:p>
        </w:tc>
      </w:tr>
    </w:tbl>
    <w:p w:rsidR="003B5890" w:rsidRPr="00BF3CCA" w:rsidRDefault="003B5890" w:rsidP="00944002">
      <w:pPr>
        <w:jc w:val="center"/>
      </w:pPr>
    </w:p>
    <w:p w:rsidR="003B5890" w:rsidRDefault="003B5890"/>
    <w:p w:rsidR="003B5890" w:rsidRPr="00BF3CCA" w:rsidRDefault="003B5890"/>
    <w:p w:rsidR="003B5890" w:rsidRPr="00BF3CCA" w:rsidRDefault="003B5890" w:rsidP="00944002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BF3CCA">
        <w:rPr>
          <w:rFonts w:ascii="Times New Roman" w:hAnsi="Times New Roman" w:cs="Times New Roman"/>
          <w:sz w:val="26"/>
          <w:szCs w:val="26"/>
        </w:rPr>
        <w:t>Сведения</w:t>
      </w:r>
    </w:p>
    <w:p w:rsidR="003B5890" w:rsidRPr="00BF3CCA" w:rsidRDefault="003B5890" w:rsidP="00944002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BF3CCA">
        <w:rPr>
          <w:rFonts w:ascii="Times New Roman" w:hAnsi="Times New Roman" w:cs="Times New Roman"/>
          <w:sz w:val="26"/>
          <w:szCs w:val="26"/>
        </w:rPr>
        <w:t>о доходах, об имуществе и обязательствах имущественного характера</w:t>
      </w:r>
    </w:p>
    <w:p w:rsidR="003B5890" w:rsidRPr="00BF3CCA" w:rsidRDefault="003B5890" w:rsidP="00944002">
      <w:pPr>
        <w:pStyle w:val="ConsPlusNonformat"/>
        <w:jc w:val="center"/>
        <w:rPr>
          <w:rFonts w:ascii="Times New Roman" w:hAnsi="Times New Roman" w:cs="Times New Roman"/>
          <w:sz w:val="26"/>
          <w:szCs w:val="26"/>
          <w:u w:val="single"/>
        </w:rPr>
      </w:pPr>
      <w:r w:rsidRPr="00BF3CCA">
        <w:rPr>
          <w:rFonts w:ascii="Times New Roman" w:hAnsi="Times New Roman" w:cs="Times New Roman"/>
          <w:sz w:val="26"/>
          <w:szCs w:val="26"/>
          <w:u w:val="single"/>
        </w:rPr>
        <w:t xml:space="preserve">депутата Думы Чугуевского муниципального района   </w:t>
      </w:r>
    </w:p>
    <w:p w:rsidR="003B5890" w:rsidRPr="00BF3CCA" w:rsidRDefault="003B5890" w:rsidP="00944002">
      <w:pPr>
        <w:pStyle w:val="ConsPlusNonformat"/>
        <w:jc w:val="center"/>
        <w:rPr>
          <w:rFonts w:ascii="Times New Roman" w:hAnsi="Times New Roman" w:cs="Times New Roman"/>
          <w:sz w:val="26"/>
          <w:szCs w:val="26"/>
          <w:u w:val="single"/>
        </w:rPr>
      </w:pPr>
      <w:r w:rsidRPr="00BF3CCA">
        <w:rPr>
          <w:rFonts w:ascii="Times New Roman" w:hAnsi="Times New Roman" w:cs="Times New Roman"/>
          <w:sz w:val="26"/>
          <w:szCs w:val="26"/>
          <w:u w:val="single"/>
        </w:rPr>
        <w:t>и членов его семьи</w:t>
      </w:r>
    </w:p>
    <w:p w:rsidR="003B5890" w:rsidRPr="00BF3CCA" w:rsidRDefault="003B5890" w:rsidP="00944002">
      <w:pPr>
        <w:pStyle w:val="ConsPlusNonformat"/>
        <w:jc w:val="center"/>
        <w:rPr>
          <w:rFonts w:ascii="Times New Roman" w:hAnsi="Times New Roman" w:cs="Times New Roman"/>
        </w:rPr>
      </w:pPr>
      <w:r w:rsidRPr="00BF3CCA">
        <w:rPr>
          <w:rFonts w:ascii="Times New Roman" w:hAnsi="Times New Roman" w:cs="Times New Roman"/>
        </w:rPr>
        <w:t>(полное наименование должности )</w:t>
      </w:r>
    </w:p>
    <w:p w:rsidR="003B5890" w:rsidRPr="00BF3CCA" w:rsidRDefault="003B5890" w:rsidP="00944002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BF3CCA">
        <w:rPr>
          <w:rFonts w:ascii="Times New Roman" w:hAnsi="Times New Roman" w:cs="Times New Roman"/>
          <w:sz w:val="26"/>
          <w:szCs w:val="26"/>
        </w:rPr>
        <w:t>за период с 1 января по 31 декабря 2015 года</w:t>
      </w:r>
    </w:p>
    <w:p w:rsidR="003B5890" w:rsidRPr="00BF3CCA" w:rsidRDefault="003B5890" w:rsidP="00944002">
      <w:pPr>
        <w:pStyle w:val="ConsPlusNormal"/>
        <w:ind w:firstLine="540"/>
        <w:jc w:val="both"/>
        <w:outlineLvl w:val="0"/>
        <w:rPr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666"/>
        <w:gridCol w:w="1574"/>
        <w:gridCol w:w="2160"/>
        <w:gridCol w:w="1080"/>
        <w:gridCol w:w="1612"/>
        <w:gridCol w:w="2150"/>
        <w:gridCol w:w="1666"/>
        <w:gridCol w:w="1071"/>
        <w:gridCol w:w="1666"/>
      </w:tblGrid>
      <w:tr w:rsidR="003B5890" w:rsidRPr="00BF3CCA" w:rsidTr="00944002">
        <w:trPr>
          <w:tblCellSpacing w:w="5" w:type="nil"/>
        </w:trPr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BE6967">
            <w:pPr>
              <w:pStyle w:val="ConsPlusCell"/>
              <w:jc w:val="center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>Деклариро-ванный</w:t>
            </w:r>
            <w:r w:rsidRPr="00BF3CCA">
              <w:rPr>
                <w:rFonts w:ascii="Courier New" w:hAnsi="Courier New" w:cs="Courier New"/>
              </w:rPr>
              <w:br/>
              <w:t xml:space="preserve"> годовой доход </w:t>
            </w:r>
            <w:r w:rsidRPr="00BF3CCA">
              <w:rPr>
                <w:rFonts w:ascii="Courier New" w:hAnsi="Courier New" w:cs="Courier New"/>
              </w:rPr>
              <w:br/>
              <w:t xml:space="preserve">за 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BF3CCA">
                <w:rPr>
                  <w:rFonts w:ascii="Courier New" w:hAnsi="Courier New" w:cs="Courier New"/>
                </w:rPr>
                <w:t>2015 г</w:t>
              </w:r>
            </w:smartTag>
            <w:r w:rsidRPr="00BF3CCA">
              <w:rPr>
                <w:rFonts w:ascii="Courier New" w:hAnsi="Courier New" w:cs="Courier New"/>
              </w:rPr>
              <w:t xml:space="preserve">. </w:t>
            </w:r>
            <w:r w:rsidRPr="00BF3CCA">
              <w:rPr>
                <w:rFonts w:ascii="Courier New" w:hAnsi="Courier New" w:cs="Courier New"/>
              </w:rPr>
              <w:br/>
              <w:t xml:space="preserve">  (руб.)</w:t>
            </w:r>
          </w:p>
        </w:tc>
        <w:tc>
          <w:tcPr>
            <w:tcW w:w="70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 xml:space="preserve">  Перечень объектов недвижимого имущества и   </w:t>
            </w:r>
            <w:r w:rsidRPr="00BF3CCA">
              <w:rPr>
                <w:rFonts w:ascii="Courier New" w:hAnsi="Courier New" w:cs="Courier New"/>
              </w:rPr>
              <w:br/>
              <w:t xml:space="preserve"> транспортных средств, принадлежащих на праве </w:t>
            </w:r>
            <w:r w:rsidRPr="00BF3CCA">
              <w:rPr>
                <w:rFonts w:ascii="Courier New" w:hAnsi="Courier New" w:cs="Courier New"/>
              </w:rPr>
              <w:br/>
              <w:t xml:space="preserve">                собственности                 </w:t>
            </w:r>
          </w:p>
        </w:tc>
        <w:tc>
          <w:tcPr>
            <w:tcW w:w="4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 xml:space="preserve">  Перечень объектов недвижимого  </w:t>
            </w:r>
            <w:r w:rsidRPr="00BF3CCA">
              <w:rPr>
                <w:rFonts w:ascii="Courier New" w:hAnsi="Courier New" w:cs="Courier New"/>
              </w:rPr>
              <w:br/>
              <w:t xml:space="preserve">    имущества, находящихся в     </w:t>
            </w:r>
            <w:r w:rsidRPr="00BF3CCA">
              <w:rPr>
                <w:rFonts w:ascii="Courier New" w:hAnsi="Courier New" w:cs="Courier New"/>
              </w:rPr>
              <w:br/>
              <w:t xml:space="preserve">           пользовании           </w:t>
            </w:r>
          </w:p>
        </w:tc>
      </w:tr>
      <w:tr w:rsidR="003B5890" w:rsidRPr="00BF3CCA" w:rsidTr="00944002">
        <w:trPr>
          <w:tblCellSpacing w:w="5" w:type="nil"/>
        </w:trPr>
        <w:tc>
          <w:tcPr>
            <w:tcW w:w="1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5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>вид объектов</w:t>
            </w:r>
            <w:r w:rsidRPr="00BF3CCA">
              <w:rPr>
                <w:rFonts w:ascii="Courier New" w:hAnsi="Courier New" w:cs="Courier New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>площадь</w:t>
            </w:r>
            <w:r w:rsidRPr="00BF3CCA">
              <w:rPr>
                <w:rFonts w:ascii="Courier New" w:hAnsi="Courier New" w:cs="Courier New"/>
              </w:rPr>
              <w:br/>
              <w:t>(кв. м)</w:t>
            </w:r>
          </w:p>
        </w:tc>
        <w:tc>
          <w:tcPr>
            <w:tcW w:w="1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 xml:space="preserve">   страна   </w:t>
            </w:r>
            <w:r w:rsidRPr="00BF3CCA">
              <w:rPr>
                <w:rFonts w:ascii="Courier New" w:hAnsi="Courier New" w:cs="Courier New"/>
              </w:rPr>
              <w:br/>
              <w:t>расположения</w:t>
            </w:r>
          </w:p>
        </w:tc>
        <w:tc>
          <w:tcPr>
            <w:tcW w:w="21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>транспортные</w:t>
            </w:r>
            <w:r w:rsidRPr="00BF3CCA">
              <w:rPr>
                <w:rFonts w:ascii="Courier New" w:hAnsi="Courier New" w:cs="Courier New"/>
              </w:rPr>
              <w:br/>
              <w:t xml:space="preserve">  средства  </w:t>
            </w: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>вид объектов</w:t>
            </w:r>
            <w:r w:rsidRPr="00BF3CCA">
              <w:rPr>
                <w:rFonts w:ascii="Courier New" w:hAnsi="Courier New" w:cs="Courier New"/>
              </w:rPr>
              <w:br/>
              <w:t>недвижимости</w:t>
            </w: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>площадь</w:t>
            </w:r>
            <w:r w:rsidRPr="00BF3CCA">
              <w:rPr>
                <w:rFonts w:ascii="Courier New" w:hAnsi="Courier New" w:cs="Courier New"/>
              </w:rPr>
              <w:br/>
              <w:t>(кв. м)</w:t>
            </w: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 xml:space="preserve">   страна   </w:t>
            </w:r>
            <w:r w:rsidRPr="00BF3CCA">
              <w:rPr>
                <w:rFonts w:ascii="Courier New" w:hAnsi="Courier New" w:cs="Courier New"/>
              </w:rPr>
              <w:br/>
              <w:t>расположения</w:t>
            </w:r>
          </w:p>
        </w:tc>
      </w:tr>
      <w:tr w:rsidR="003B5890" w:rsidRPr="00BF3CCA" w:rsidTr="00944002">
        <w:trPr>
          <w:tblCellSpacing w:w="5" w:type="nil"/>
        </w:trPr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ind w:right="-209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 xml:space="preserve">Комысова </w:t>
            </w:r>
          </w:p>
          <w:p w:rsidR="003B5890" w:rsidRPr="00BF3CCA" w:rsidRDefault="003B5890" w:rsidP="00944002">
            <w:pPr>
              <w:pStyle w:val="ConsPlusCell"/>
              <w:ind w:right="-209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 xml:space="preserve">Ольга </w:t>
            </w:r>
          </w:p>
          <w:p w:rsidR="003B5890" w:rsidRPr="00BF3CCA" w:rsidRDefault="003B5890" w:rsidP="00944002">
            <w:pPr>
              <w:pStyle w:val="ConsPlusCell"/>
              <w:ind w:right="-209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Юрьевна</w:t>
            </w:r>
          </w:p>
        </w:tc>
        <w:tc>
          <w:tcPr>
            <w:tcW w:w="15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361897,95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½ от 1655,0</w:t>
            </w:r>
          </w:p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½ от 39,1</w:t>
            </w:r>
          </w:p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½ от 43,1</w:t>
            </w:r>
          </w:p>
        </w:tc>
        <w:tc>
          <w:tcPr>
            <w:tcW w:w="1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3B5890" w:rsidRPr="00BF3CCA" w:rsidRDefault="003B5890" w:rsidP="0011229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5890" w:rsidRPr="00BF3CCA" w:rsidRDefault="003B5890" w:rsidP="0011229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Тойота ТаунАйс</w:t>
            </w: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890" w:rsidRPr="00BF3CCA" w:rsidTr="00807BEA">
        <w:trPr>
          <w:tblCellSpacing w:w="5" w:type="nil"/>
        </w:trPr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807B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 xml:space="preserve">Супруг </w:t>
            </w:r>
          </w:p>
        </w:tc>
        <w:tc>
          <w:tcPr>
            <w:tcW w:w="15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807BE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178817,22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807BE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3B5890" w:rsidRPr="00BF3CCA" w:rsidRDefault="003B5890" w:rsidP="00807BE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5890" w:rsidRPr="00BF3CCA" w:rsidRDefault="003B5890" w:rsidP="00807BE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3B5890" w:rsidRPr="00BF3CCA" w:rsidRDefault="003B5890" w:rsidP="00807BE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3B5890" w:rsidRPr="00BF3CCA" w:rsidRDefault="003B5890" w:rsidP="00807BE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5890" w:rsidRPr="00BF3CCA" w:rsidRDefault="003B5890" w:rsidP="00807BE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3B5890" w:rsidRPr="00BF3CCA" w:rsidRDefault="003B5890" w:rsidP="00807BE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807BE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½ от 827,5</w:t>
            </w:r>
          </w:p>
          <w:p w:rsidR="003B5890" w:rsidRPr="00BF3CCA" w:rsidRDefault="003B5890" w:rsidP="00807BE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2500,0</w:t>
            </w:r>
          </w:p>
          <w:p w:rsidR="003B5890" w:rsidRPr="00BF3CCA" w:rsidRDefault="003B5890" w:rsidP="00807BE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½ от 19,55</w:t>
            </w:r>
          </w:p>
          <w:p w:rsidR="003B5890" w:rsidRPr="00BF3CCA" w:rsidRDefault="003B5890" w:rsidP="00807BE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  <w:p w:rsidR="003B5890" w:rsidRPr="00BF3CCA" w:rsidRDefault="003B5890" w:rsidP="00807BE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32,8</w:t>
            </w:r>
          </w:p>
        </w:tc>
        <w:tc>
          <w:tcPr>
            <w:tcW w:w="1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807BE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3B5890" w:rsidRPr="00BF3CCA" w:rsidRDefault="003B5890" w:rsidP="00807BE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5890" w:rsidRPr="00BF3CCA" w:rsidRDefault="003B5890" w:rsidP="00807BE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3B5890" w:rsidRPr="00BF3CCA" w:rsidRDefault="003B5890" w:rsidP="00807BE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5890" w:rsidRPr="00BF3CCA" w:rsidRDefault="003B5890" w:rsidP="00807BE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3B5890" w:rsidRPr="00BF3CCA" w:rsidRDefault="003B5890" w:rsidP="00807BE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3B5890" w:rsidRPr="00BF3CCA" w:rsidRDefault="003B5890" w:rsidP="00807BE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807BE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Тойота Корола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филдер</w:t>
            </w:r>
          </w:p>
          <w:p w:rsidR="003B5890" w:rsidRPr="00BF3CCA" w:rsidRDefault="003B5890" w:rsidP="00807BE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Ниссан Атлас</w:t>
            </w: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807BE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807BE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807BE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890" w:rsidRPr="00BF3CCA" w:rsidTr="00EF1174">
        <w:trPr>
          <w:tblCellSpacing w:w="5" w:type="nil"/>
        </w:trPr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ind w:right="-209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 xml:space="preserve">Дочь </w:t>
            </w:r>
          </w:p>
        </w:tc>
        <w:tc>
          <w:tcPr>
            <w:tcW w:w="15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7997,25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DA43F1">
            <w:pPr>
              <w:jc w:val="center"/>
            </w:pPr>
            <w:r w:rsidRPr="00BF3CCA">
              <w:t>нет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DA43F1">
            <w:pPr>
              <w:jc w:val="center"/>
            </w:pPr>
            <w:r w:rsidRPr="00BF3CCA">
              <w:t>нет</w:t>
            </w:r>
          </w:p>
        </w:tc>
        <w:tc>
          <w:tcPr>
            <w:tcW w:w="1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890" w:rsidRPr="00BF3CCA" w:rsidTr="00C30B9D">
        <w:trPr>
          <w:tblCellSpacing w:w="5" w:type="nil"/>
        </w:trPr>
        <w:tc>
          <w:tcPr>
            <w:tcW w:w="146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EF1174" w:rsidRDefault="003B5890" w:rsidP="00EF117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174">
              <w:rPr>
                <w:rFonts w:ascii="Times New Roman" w:hAnsi="Times New Roman" w:cs="Times New Roman"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3B5890" w:rsidRPr="00EF1174" w:rsidRDefault="003B5890" w:rsidP="00EF117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5890" w:rsidRPr="00BF3CCA" w:rsidRDefault="003B5890" w:rsidP="00EF117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174">
              <w:rPr>
                <w:rFonts w:ascii="Times New Roman" w:hAnsi="Times New Roman" w:cs="Times New Roman"/>
                <w:sz w:val="24"/>
                <w:szCs w:val="24"/>
              </w:rPr>
              <w:t>сделки не совершались</w:t>
            </w:r>
          </w:p>
        </w:tc>
      </w:tr>
    </w:tbl>
    <w:p w:rsidR="003B5890" w:rsidRPr="00BF3CCA" w:rsidRDefault="003B5890" w:rsidP="00944002">
      <w:pPr>
        <w:jc w:val="center"/>
      </w:pPr>
    </w:p>
    <w:p w:rsidR="003B5890" w:rsidRPr="00BF3CCA" w:rsidRDefault="003B5890"/>
    <w:p w:rsidR="003B5890" w:rsidRPr="00BF3CCA" w:rsidRDefault="003B5890" w:rsidP="00944002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BF3CCA">
        <w:rPr>
          <w:rFonts w:ascii="Times New Roman" w:hAnsi="Times New Roman" w:cs="Times New Roman"/>
          <w:sz w:val="26"/>
          <w:szCs w:val="26"/>
        </w:rPr>
        <w:t>Сведения</w:t>
      </w:r>
    </w:p>
    <w:p w:rsidR="003B5890" w:rsidRPr="00BF3CCA" w:rsidRDefault="003B5890" w:rsidP="00944002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BF3CCA">
        <w:rPr>
          <w:rFonts w:ascii="Times New Roman" w:hAnsi="Times New Roman" w:cs="Times New Roman"/>
          <w:sz w:val="26"/>
          <w:szCs w:val="26"/>
        </w:rPr>
        <w:t>о доходах, об имуществе и обязательствах имущественного характера</w:t>
      </w:r>
    </w:p>
    <w:p w:rsidR="003B5890" w:rsidRPr="00BF3CCA" w:rsidRDefault="003B5890" w:rsidP="00944002">
      <w:pPr>
        <w:pStyle w:val="ConsPlusNonformat"/>
        <w:jc w:val="center"/>
        <w:rPr>
          <w:rFonts w:ascii="Times New Roman" w:hAnsi="Times New Roman" w:cs="Times New Roman"/>
          <w:sz w:val="26"/>
          <w:szCs w:val="26"/>
          <w:u w:val="single"/>
        </w:rPr>
      </w:pPr>
      <w:r w:rsidRPr="00BF3CCA">
        <w:rPr>
          <w:rFonts w:ascii="Times New Roman" w:hAnsi="Times New Roman" w:cs="Times New Roman"/>
          <w:sz w:val="26"/>
          <w:szCs w:val="26"/>
          <w:u w:val="single"/>
        </w:rPr>
        <w:t xml:space="preserve">депутата Думы Чугуевского муниципального района   </w:t>
      </w:r>
    </w:p>
    <w:p w:rsidR="003B5890" w:rsidRPr="00BF3CCA" w:rsidRDefault="003B5890" w:rsidP="00944002">
      <w:pPr>
        <w:pStyle w:val="ConsPlusNonformat"/>
        <w:jc w:val="center"/>
        <w:rPr>
          <w:rFonts w:ascii="Times New Roman" w:hAnsi="Times New Roman" w:cs="Times New Roman"/>
          <w:sz w:val="26"/>
          <w:szCs w:val="26"/>
          <w:u w:val="single"/>
        </w:rPr>
      </w:pPr>
      <w:r w:rsidRPr="00BF3CCA">
        <w:rPr>
          <w:rFonts w:ascii="Times New Roman" w:hAnsi="Times New Roman" w:cs="Times New Roman"/>
          <w:sz w:val="26"/>
          <w:szCs w:val="26"/>
          <w:u w:val="single"/>
        </w:rPr>
        <w:t>и членов его семьи</w:t>
      </w:r>
    </w:p>
    <w:p w:rsidR="003B5890" w:rsidRPr="00BF3CCA" w:rsidRDefault="003B5890" w:rsidP="00944002">
      <w:pPr>
        <w:pStyle w:val="ConsPlusNonformat"/>
        <w:jc w:val="center"/>
        <w:rPr>
          <w:rFonts w:ascii="Times New Roman" w:hAnsi="Times New Roman" w:cs="Times New Roman"/>
        </w:rPr>
      </w:pPr>
      <w:r w:rsidRPr="00BF3CCA">
        <w:rPr>
          <w:rFonts w:ascii="Times New Roman" w:hAnsi="Times New Roman" w:cs="Times New Roman"/>
        </w:rPr>
        <w:t>(полное наименование должности )</w:t>
      </w:r>
    </w:p>
    <w:p w:rsidR="003B5890" w:rsidRPr="00BF3CCA" w:rsidRDefault="003B5890" w:rsidP="00944002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BF3CCA">
        <w:rPr>
          <w:rFonts w:ascii="Times New Roman" w:hAnsi="Times New Roman" w:cs="Times New Roman"/>
          <w:sz w:val="26"/>
          <w:szCs w:val="26"/>
        </w:rPr>
        <w:t>за период с 1 января по 31 декабря 2015 года</w:t>
      </w:r>
    </w:p>
    <w:p w:rsidR="003B5890" w:rsidRPr="00BF3CCA" w:rsidRDefault="003B5890" w:rsidP="00944002">
      <w:pPr>
        <w:pStyle w:val="ConsPlusNormal"/>
        <w:ind w:firstLine="540"/>
        <w:jc w:val="both"/>
        <w:outlineLvl w:val="0"/>
        <w:rPr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666"/>
        <w:gridCol w:w="1574"/>
        <w:gridCol w:w="2160"/>
        <w:gridCol w:w="1080"/>
        <w:gridCol w:w="1612"/>
        <w:gridCol w:w="2150"/>
        <w:gridCol w:w="1666"/>
        <w:gridCol w:w="1071"/>
        <w:gridCol w:w="1666"/>
      </w:tblGrid>
      <w:tr w:rsidR="003B5890" w:rsidRPr="00BF3CCA" w:rsidTr="00944002">
        <w:trPr>
          <w:tblCellSpacing w:w="5" w:type="nil"/>
        </w:trPr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BE6967">
            <w:pPr>
              <w:pStyle w:val="ConsPlusCell"/>
              <w:jc w:val="center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>Деклариро-ванный</w:t>
            </w:r>
            <w:r w:rsidRPr="00BF3CCA">
              <w:rPr>
                <w:rFonts w:ascii="Courier New" w:hAnsi="Courier New" w:cs="Courier New"/>
              </w:rPr>
              <w:br/>
              <w:t xml:space="preserve"> годовой доход </w:t>
            </w:r>
            <w:r w:rsidRPr="00BF3CCA">
              <w:rPr>
                <w:rFonts w:ascii="Courier New" w:hAnsi="Courier New" w:cs="Courier New"/>
              </w:rPr>
              <w:br/>
              <w:t xml:space="preserve">за 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BF3CCA">
                <w:rPr>
                  <w:rFonts w:ascii="Courier New" w:hAnsi="Courier New" w:cs="Courier New"/>
                </w:rPr>
                <w:t>2015 г</w:t>
              </w:r>
            </w:smartTag>
            <w:r w:rsidRPr="00BF3CCA">
              <w:rPr>
                <w:rFonts w:ascii="Courier New" w:hAnsi="Courier New" w:cs="Courier New"/>
              </w:rPr>
              <w:t xml:space="preserve">. </w:t>
            </w:r>
            <w:r w:rsidRPr="00BF3CCA">
              <w:rPr>
                <w:rFonts w:ascii="Courier New" w:hAnsi="Courier New" w:cs="Courier New"/>
              </w:rPr>
              <w:br/>
              <w:t xml:space="preserve">  (руб.)</w:t>
            </w:r>
          </w:p>
        </w:tc>
        <w:tc>
          <w:tcPr>
            <w:tcW w:w="70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 xml:space="preserve">  Перечень объектов недвижимого имущества и   </w:t>
            </w:r>
            <w:r w:rsidRPr="00BF3CCA">
              <w:rPr>
                <w:rFonts w:ascii="Courier New" w:hAnsi="Courier New" w:cs="Courier New"/>
              </w:rPr>
              <w:br/>
              <w:t xml:space="preserve"> транспортных средств, принадлежащих на праве </w:t>
            </w:r>
            <w:r w:rsidRPr="00BF3CCA">
              <w:rPr>
                <w:rFonts w:ascii="Courier New" w:hAnsi="Courier New" w:cs="Courier New"/>
              </w:rPr>
              <w:br/>
              <w:t xml:space="preserve">                собственности                 </w:t>
            </w:r>
          </w:p>
        </w:tc>
        <w:tc>
          <w:tcPr>
            <w:tcW w:w="4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 xml:space="preserve">  Перечень объектов недвижимого  </w:t>
            </w:r>
            <w:r w:rsidRPr="00BF3CCA">
              <w:rPr>
                <w:rFonts w:ascii="Courier New" w:hAnsi="Courier New" w:cs="Courier New"/>
              </w:rPr>
              <w:br/>
              <w:t xml:space="preserve">    имущества, находящихся в     </w:t>
            </w:r>
            <w:r w:rsidRPr="00BF3CCA">
              <w:rPr>
                <w:rFonts w:ascii="Courier New" w:hAnsi="Courier New" w:cs="Courier New"/>
              </w:rPr>
              <w:br/>
              <w:t xml:space="preserve">           пользовании           </w:t>
            </w:r>
          </w:p>
        </w:tc>
      </w:tr>
      <w:tr w:rsidR="003B5890" w:rsidRPr="00BF3CCA" w:rsidTr="00944002">
        <w:trPr>
          <w:tblCellSpacing w:w="5" w:type="nil"/>
        </w:trPr>
        <w:tc>
          <w:tcPr>
            <w:tcW w:w="1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5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>вид объектов</w:t>
            </w:r>
            <w:r w:rsidRPr="00BF3CCA">
              <w:rPr>
                <w:rFonts w:ascii="Courier New" w:hAnsi="Courier New" w:cs="Courier New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>площадь</w:t>
            </w:r>
            <w:r w:rsidRPr="00BF3CCA">
              <w:rPr>
                <w:rFonts w:ascii="Courier New" w:hAnsi="Courier New" w:cs="Courier New"/>
              </w:rPr>
              <w:br/>
              <w:t>(кв. м)</w:t>
            </w:r>
          </w:p>
        </w:tc>
        <w:tc>
          <w:tcPr>
            <w:tcW w:w="1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 xml:space="preserve">   страна   </w:t>
            </w:r>
            <w:r w:rsidRPr="00BF3CCA">
              <w:rPr>
                <w:rFonts w:ascii="Courier New" w:hAnsi="Courier New" w:cs="Courier New"/>
              </w:rPr>
              <w:br/>
              <w:t>расположения</w:t>
            </w:r>
          </w:p>
        </w:tc>
        <w:tc>
          <w:tcPr>
            <w:tcW w:w="21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>транспортные</w:t>
            </w:r>
            <w:r w:rsidRPr="00BF3CCA">
              <w:rPr>
                <w:rFonts w:ascii="Courier New" w:hAnsi="Courier New" w:cs="Courier New"/>
              </w:rPr>
              <w:br/>
              <w:t xml:space="preserve">  средства  </w:t>
            </w: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>вид объектов</w:t>
            </w:r>
            <w:r w:rsidRPr="00BF3CCA">
              <w:rPr>
                <w:rFonts w:ascii="Courier New" w:hAnsi="Courier New" w:cs="Courier New"/>
              </w:rPr>
              <w:br/>
              <w:t>недвижимости</w:t>
            </w: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>площадь</w:t>
            </w:r>
            <w:r w:rsidRPr="00BF3CCA">
              <w:rPr>
                <w:rFonts w:ascii="Courier New" w:hAnsi="Courier New" w:cs="Courier New"/>
              </w:rPr>
              <w:br/>
              <w:t>(кв. м)</w:t>
            </w: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 xml:space="preserve">   страна   </w:t>
            </w:r>
            <w:r w:rsidRPr="00BF3CCA">
              <w:rPr>
                <w:rFonts w:ascii="Courier New" w:hAnsi="Courier New" w:cs="Courier New"/>
              </w:rPr>
              <w:br/>
              <w:t>расположения</w:t>
            </w:r>
          </w:p>
        </w:tc>
      </w:tr>
      <w:tr w:rsidR="003B5890" w:rsidRPr="00BF3CCA" w:rsidTr="00944002">
        <w:trPr>
          <w:tblCellSpacing w:w="5" w:type="nil"/>
        </w:trPr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ind w:right="-209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 xml:space="preserve">Барсуков </w:t>
            </w:r>
          </w:p>
          <w:p w:rsidR="003B5890" w:rsidRPr="00BF3CCA" w:rsidRDefault="003B5890" w:rsidP="00944002">
            <w:pPr>
              <w:pStyle w:val="ConsPlusCell"/>
              <w:ind w:right="-209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Павел</w:t>
            </w:r>
          </w:p>
          <w:p w:rsidR="003B5890" w:rsidRPr="00BF3CCA" w:rsidRDefault="003B5890" w:rsidP="00944002">
            <w:pPr>
              <w:pStyle w:val="ConsPlusCell"/>
              <w:ind w:right="-209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 xml:space="preserve">Алексеевич </w:t>
            </w:r>
          </w:p>
        </w:tc>
        <w:tc>
          <w:tcPr>
            <w:tcW w:w="15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308565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2770</w:t>
            </w:r>
          </w:p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2550</w:t>
            </w:r>
          </w:p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50,6</w:t>
            </w:r>
          </w:p>
        </w:tc>
        <w:tc>
          <w:tcPr>
            <w:tcW w:w="1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Nissan Atlas</w:t>
            </w:r>
          </w:p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Shibaura P </w:t>
            </w:r>
            <w:smartTag w:uri="urn:schemas-microsoft-com:office:smarttags" w:element="metricconverter">
              <w:smartTagPr>
                <w:attr w:name="ProductID" w:val="17F"/>
              </w:smartTagPr>
              <w:r w:rsidRPr="00BF3CCA"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w:t>17F</w:t>
              </w:r>
            </w:smartTag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B5890" w:rsidRPr="00BF3CCA" w:rsidTr="00EF1174">
        <w:trPr>
          <w:tblCellSpacing w:w="5" w:type="nil"/>
        </w:trPr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5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3257,44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FA6E6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Земельный участок</w:t>
            </w:r>
          </w:p>
          <w:p w:rsidR="003B5890" w:rsidRPr="00BF3CCA" w:rsidRDefault="003B5890" w:rsidP="00FA6E6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Жилой дом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15100</w:t>
            </w:r>
          </w:p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38,4</w:t>
            </w:r>
          </w:p>
        </w:tc>
        <w:tc>
          <w:tcPr>
            <w:tcW w:w="1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FA6E6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Россия</w:t>
            </w:r>
          </w:p>
          <w:p w:rsidR="003B5890" w:rsidRPr="00BF3CCA" w:rsidRDefault="003B5890" w:rsidP="00FA6E6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Россия</w:t>
            </w:r>
          </w:p>
        </w:tc>
        <w:tc>
          <w:tcPr>
            <w:tcW w:w="21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B5890" w:rsidRPr="00BF3CCA" w:rsidTr="00C30B9D">
        <w:trPr>
          <w:tblCellSpacing w:w="5" w:type="nil"/>
        </w:trPr>
        <w:tc>
          <w:tcPr>
            <w:tcW w:w="146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EF1174" w:rsidRDefault="003B5890" w:rsidP="00EF117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174">
              <w:rPr>
                <w:rFonts w:ascii="Times New Roman" w:hAnsi="Times New Roman" w:cs="Times New Roman"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3B5890" w:rsidRPr="00EF1174" w:rsidRDefault="003B5890" w:rsidP="00EF117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5890" w:rsidRPr="00BF3CCA" w:rsidRDefault="003B5890" w:rsidP="00EF117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11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сделки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11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11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совершались</w:t>
            </w:r>
          </w:p>
        </w:tc>
      </w:tr>
    </w:tbl>
    <w:p w:rsidR="003B5890" w:rsidRPr="00BF3CCA" w:rsidRDefault="003B5890" w:rsidP="00944002">
      <w:pPr>
        <w:jc w:val="center"/>
        <w:rPr>
          <w:lang w:val="en-US"/>
        </w:rPr>
      </w:pPr>
    </w:p>
    <w:p w:rsidR="003B5890" w:rsidRPr="00BF3CCA" w:rsidRDefault="003B5890"/>
    <w:p w:rsidR="003B5890" w:rsidRPr="00BF3CCA" w:rsidRDefault="003B5890"/>
    <w:p w:rsidR="003B5890" w:rsidRPr="00BF3CCA" w:rsidRDefault="003B5890"/>
    <w:p w:rsidR="003B5890" w:rsidRPr="00BF3CCA" w:rsidRDefault="003B5890"/>
    <w:p w:rsidR="003B5890" w:rsidRPr="00BF3CCA" w:rsidRDefault="003B5890"/>
    <w:p w:rsidR="003B5890" w:rsidRPr="00BF3CCA" w:rsidRDefault="003B5890"/>
    <w:p w:rsidR="003B5890" w:rsidRPr="00BF3CCA" w:rsidRDefault="003B5890"/>
    <w:p w:rsidR="003B5890" w:rsidRPr="00BF3CCA" w:rsidRDefault="003B5890"/>
    <w:p w:rsidR="003B5890" w:rsidRPr="00BF3CCA" w:rsidRDefault="003B5890" w:rsidP="00944002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BF3CCA">
        <w:rPr>
          <w:rFonts w:ascii="Times New Roman" w:hAnsi="Times New Roman" w:cs="Times New Roman"/>
          <w:sz w:val="26"/>
          <w:szCs w:val="26"/>
        </w:rPr>
        <w:t>Сведения</w:t>
      </w:r>
    </w:p>
    <w:p w:rsidR="003B5890" w:rsidRPr="00BF3CCA" w:rsidRDefault="003B5890" w:rsidP="00944002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BF3CCA">
        <w:rPr>
          <w:rFonts w:ascii="Times New Roman" w:hAnsi="Times New Roman" w:cs="Times New Roman"/>
          <w:sz w:val="26"/>
          <w:szCs w:val="26"/>
        </w:rPr>
        <w:t>о доходах, об имуществе и обязательствах имущественного характера</w:t>
      </w:r>
    </w:p>
    <w:p w:rsidR="003B5890" w:rsidRPr="00BF3CCA" w:rsidRDefault="003B5890" w:rsidP="00944002">
      <w:pPr>
        <w:pStyle w:val="ConsPlusNonformat"/>
        <w:jc w:val="center"/>
        <w:rPr>
          <w:rFonts w:ascii="Times New Roman" w:hAnsi="Times New Roman" w:cs="Times New Roman"/>
          <w:sz w:val="26"/>
          <w:szCs w:val="26"/>
          <w:u w:val="single"/>
        </w:rPr>
      </w:pPr>
      <w:r w:rsidRPr="00BF3CCA">
        <w:rPr>
          <w:rFonts w:ascii="Times New Roman" w:hAnsi="Times New Roman" w:cs="Times New Roman"/>
          <w:sz w:val="26"/>
          <w:szCs w:val="26"/>
          <w:u w:val="single"/>
        </w:rPr>
        <w:t xml:space="preserve">председателя  Думы Чугуевского муниципального района   </w:t>
      </w:r>
    </w:p>
    <w:p w:rsidR="003B5890" w:rsidRPr="00BF3CCA" w:rsidRDefault="003B5890" w:rsidP="00944002">
      <w:pPr>
        <w:pStyle w:val="ConsPlusNonformat"/>
        <w:jc w:val="center"/>
        <w:rPr>
          <w:rFonts w:ascii="Times New Roman" w:hAnsi="Times New Roman" w:cs="Times New Roman"/>
          <w:sz w:val="26"/>
          <w:szCs w:val="26"/>
          <w:u w:val="single"/>
        </w:rPr>
      </w:pPr>
      <w:r w:rsidRPr="00BF3CCA">
        <w:rPr>
          <w:rFonts w:ascii="Times New Roman" w:hAnsi="Times New Roman" w:cs="Times New Roman"/>
          <w:sz w:val="26"/>
          <w:szCs w:val="26"/>
          <w:u w:val="single"/>
        </w:rPr>
        <w:t>и членов его семьи</w:t>
      </w:r>
    </w:p>
    <w:p w:rsidR="003B5890" w:rsidRPr="00BF3CCA" w:rsidRDefault="003B5890" w:rsidP="00944002">
      <w:pPr>
        <w:pStyle w:val="ConsPlusNonformat"/>
        <w:jc w:val="center"/>
        <w:rPr>
          <w:rFonts w:ascii="Times New Roman" w:hAnsi="Times New Roman" w:cs="Times New Roman"/>
        </w:rPr>
      </w:pPr>
      <w:r w:rsidRPr="00BF3CCA">
        <w:rPr>
          <w:rFonts w:ascii="Times New Roman" w:hAnsi="Times New Roman" w:cs="Times New Roman"/>
        </w:rPr>
        <w:t>(полное наименование должности )</w:t>
      </w:r>
    </w:p>
    <w:p w:rsidR="003B5890" w:rsidRPr="00BF3CCA" w:rsidRDefault="003B5890" w:rsidP="00944002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BF3CCA">
        <w:rPr>
          <w:rFonts w:ascii="Times New Roman" w:hAnsi="Times New Roman" w:cs="Times New Roman"/>
          <w:sz w:val="26"/>
          <w:szCs w:val="26"/>
        </w:rPr>
        <w:t>за период с 1 января по 31 декабря 2015 года</w:t>
      </w:r>
    </w:p>
    <w:p w:rsidR="003B5890" w:rsidRPr="00BF3CCA" w:rsidRDefault="003B5890" w:rsidP="00944002">
      <w:pPr>
        <w:pStyle w:val="ConsPlusNormal"/>
        <w:ind w:firstLine="540"/>
        <w:jc w:val="both"/>
        <w:outlineLvl w:val="0"/>
        <w:rPr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666"/>
        <w:gridCol w:w="1574"/>
        <w:gridCol w:w="2160"/>
        <w:gridCol w:w="1080"/>
        <w:gridCol w:w="1612"/>
        <w:gridCol w:w="2150"/>
        <w:gridCol w:w="1666"/>
        <w:gridCol w:w="1071"/>
        <w:gridCol w:w="1666"/>
      </w:tblGrid>
      <w:tr w:rsidR="003B5890" w:rsidRPr="00BF3CCA" w:rsidTr="00944002">
        <w:trPr>
          <w:tblCellSpacing w:w="5" w:type="nil"/>
        </w:trPr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BE6967">
            <w:pPr>
              <w:pStyle w:val="ConsPlusCell"/>
              <w:jc w:val="center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>Деклариро-ванный</w:t>
            </w:r>
            <w:r w:rsidRPr="00BF3CCA">
              <w:rPr>
                <w:rFonts w:ascii="Courier New" w:hAnsi="Courier New" w:cs="Courier New"/>
              </w:rPr>
              <w:br/>
              <w:t xml:space="preserve"> годовой доход </w:t>
            </w:r>
            <w:r w:rsidRPr="00BF3CCA">
              <w:rPr>
                <w:rFonts w:ascii="Courier New" w:hAnsi="Courier New" w:cs="Courier New"/>
              </w:rPr>
              <w:br/>
              <w:t xml:space="preserve">за 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BF3CCA">
                <w:rPr>
                  <w:rFonts w:ascii="Courier New" w:hAnsi="Courier New" w:cs="Courier New"/>
                </w:rPr>
                <w:t>2015 г</w:t>
              </w:r>
            </w:smartTag>
            <w:r w:rsidRPr="00BF3CCA">
              <w:rPr>
                <w:rFonts w:ascii="Courier New" w:hAnsi="Courier New" w:cs="Courier New"/>
              </w:rPr>
              <w:t xml:space="preserve">. </w:t>
            </w:r>
            <w:r w:rsidRPr="00BF3CCA">
              <w:rPr>
                <w:rFonts w:ascii="Courier New" w:hAnsi="Courier New" w:cs="Courier New"/>
              </w:rPr>
              <w:br/>
              <w:t xml:space="preserve">  (руб.)</w:t>
            </w:r>
          </w:p>
        </w:tc>
        <w:tc>
          <w:tcPr>
            <w:tcW w:w="70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 xml:space="preserve">  Перечень объектов недвижимого имущества и   </w:t>
            </w:r>
            <w:r w:rsidRPr="00BF3CCA">
              <w:rPr>
                <w:rFonts w:ascii="Courier New" w:hAnsi="Courier New" w:cs="Courier New"/>
              </w:rPr>
              <w:br/>
              <w:t xml:space="preserve"> транспортных средств, принадлежащих на праве </w:t>
            </w:r>
            <w:r w:rsidRPr="00BF3CCA">
              <w:rPr>
                <w:rFonts w:ascii="Courier New" w:hAnsi="Courier New" w:cs="Courier New"/>
              </w:rPr>
              <w:br/>
              <w:t xml:space="preserve">                собственности                 </w:t>
            </w:r>
          </w:p>
        </w:tc>
        <w:tc>
          <w:tcPr>
            <w:tcW w:w="4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 xml:space="preserve">  Перечень объектов недвижимого  </w:t>
            </w:r>
            <w:r w:rsidRPr="00BF3CCA">
              <w:rPr>
                <w:rFonts w:ascii="Courier New" w:hAnsi="Courier New" w:cs="Courier New"/>
              </w:rPr>
              <w:br/>
              <w:t xml:space="preserve">    имущества, находящихся в     </w:t>
            </w:r>
            <w:r w:rsidRPr="00BF3CCA">
              <w:rPr>
                <w:rFonts w:ascii="Courier New" w:hAnsi="Courier New" w:cs="Courier New"/>
              </w:rPr>
              <w:br/>
              <w:t xml:space="preserve">           пользовании           </w:t>
            </w:r>
          </w:p>
        </w:tc>
      </w:tr>
      <w:tr w:rsidR="003B5890" w:rsidRPr="00BF3CCA" w:rsidTr="00944002">
        <w:trPr>
          <w:tblCellSpacing w:w="5" w:type="nil"/>
        </w:trPr>
        <w:tc>
          <w:tcPr>
            <w:tcW w:w="1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5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>вид объектов</w:t>
            </w:r>
            <w:r w:rsidRPr="00BF3CCA">
              <w:rPr>
                <w:rFonts w:ascii="Courier New" w:hAnsi="Courier New" w:cs="Courier New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>площадь</w:t>
            </w:r>
            <w:r w:rsidRPr="00BF3CCA">
              <w:rPr>
                <w:rFonts w:ascii="Courier New" w:hAnsi="Courier New" w:cs="Courier New"/>
              </w:rPr>
              <w:br/>
              <w:t>(кв. м)</w:t>
            </w:r>
          </w:p>
        </w:tc>
        <w:tc>
          <w:tcPr>
            <w:tcW w:w="1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 xml:space="preserve">   страна   </w:t>
            </w:r>
            <w:r w:rsidRPr="00BF3CCA">
              <w:rPr>
                <w:rFonts w:ascii="Courier New" w:hAnsi="Courier New" w:cs="Courier New"/>
              </w:rPr>
              <w:br/>
              <w:t>расположения</w:t>
            </w:r>
          </w:p>
        </w:tc>
        <w:tc>
          <w:tcPr>
            <w:tcW w:w="21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>транспортные</w:t>
            </w:r>
            <w:r w:rsidRPr="00BF3CCA">
              <w:rPr>
                <w:rFonts w:ascii="Courier New" w:hAnsi="Courier New" w:cs="Courier New"/>
              </w:rPr>
              <w:br/>
              <w:t xml:space="preserve">  средства  </w:t>
            </w: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>вид объектов</w:t>
            </w:r>
            <w:r w:rsidRPr="00BF3CCA">
              <w:rPr>
                <w:rFonts w:ascii="Courier New" w:hAnsi="Courier New" w:cs="Courier New"/>
              </w:rPr>
              <w:br/>
              <w:t>недвижимости</w:t>
            </w: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>площадь</w:t>
            </w:r>
            <w:r w:rsidRPr="00BF3CCA">
              <w:rPr>
                <w:rFonts w:ascii="Courier New" w:hAnsi="Courier New" w:cs="Courier New"/>
              </w:rPr>
              <w:br/>
              <w:t>(кв. м)</w:t>
            </w: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 xml:space="preserve">   страна   </w:t>
            </w:r>
            <w:r w:rsidRPr="00BF3CCA">
              <w:rPr>
                <w:rFonts w:ascii="Courier New" w:hAnsi="Courier New" w:cs="Courier New"/>
              </w:rPr>
              <w:br/>
              <w:t>расположения</w:t>
            </w:r>
          </w:p>
        </w:tc>
      </w:tr>
      <w:tr w:rsidR="003B5890" w:rsidRPr="00BF3CCA" w:rsidTr="00944002">
        <w:trPr>
          <w:tblCellSpacing w:w="5" w:type="nil"/>
        </w:trPr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ind w:right="-209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 xml:space="preserve">Федоренко </w:t>
            </w:r>
          </w:p>
          <w:p w:rsidR="003B5890" w:rsidRPr="00BF3CCA" w:rsidRDefault="003B5890" w:rsidP="00944002">
            <w:pPr>
              <w:pStyle w:val="ConsPlusCell"/>
              <w:ind w:right="-209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Перт</w:t>
            </w:r>
          </w:p>
          <w:p w:rsidR="003B5890" w:rsidRPr="00BF3CCA" w:rsidRDefault="003B5890" w:rsidP="00944002">
            <w:pPr>
              <w:pStyle w:val="ConsPlusCell"/>
              <w:ind w:right="-209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Иосифович</w:t>
            </w:r>
          </w:p>
        </w:tc>
        <w:tc>
          <w:tcPr>
            <w:tcW w:w="15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1183470,77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Приусадебный участок</w:t>
            </w:r>
          </w:p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1500,00</w:t>
            </w:r>
          </w:p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  <w:p w:rsidR="003B5890" w:rsidRPr="00BF3CCA" w:rsidRDefault="003B5890" w:rsidP="0076651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½ от  184,40</w:t>
            </w:r>
          </w:p>
        </w:tc>
        <w:tc>
          <w:tcPr>
            <w:tcW w:w="1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 xml:space="preserve">Россия  </w:t>
            </w:r>
          </w:p>
        </w:tc>
        <w:tc>
          <w:tcPr>
            <w:tcW w:w="21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УАЗ</w:t>
            </w:r>
            <w:r w:rsidRPr="00BF3C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469, 1988</w:t>
            </w:r>
          </w:p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smartTag w:uri="urn:schemas-microsoft-com:office:smarttags" w:element="place">
              <w:smartTag w:uri="urn:schemas-microsoft-com:office:smarttags" w:element="PlaceName">
                <w:r w:rsidRPr="00BF3CCA"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  <w:t>Toyota</w:t>
                </w:r>
              </w:smartTag>
              <w:r w:rsidRPr="00BF3CCA"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w:t xml:space="preserve"> </w:t>
              </w:r>
              <w:smartTag w:uri="urn:schemas-microsoft-com:office:smarttags" w:element="PlaceType">
                <w:r w:rsidRPr="00BF3CCA"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  <w:t>Land</w:t>
                </w:r>
              </w:smartTag>
            </w:smartTag>
            <w:r w:rsidRPr="00BF3C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Cruiser Prado, 1990</w:t>
            </w:r>
          </w:p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Трактор</w:t>
            </w:r>
            <w:r w:rsidRPr="00BF3C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KUBOTA. 2002</w:t>
            </w:r>
          </w:p>
          <w:p w:rsidR="003B5890" w:rsidRPr="00287C7C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287C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287C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«</w:t>
            </w:r>
            <w:r w:rsidRPr="00BF3C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SOLAR</w:t>
            </w:r>
            <w:r w:rsidRPr="00287C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350», 2015</w:t>
            </w:r>
          </w:p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прицеп к легковым, 2015</w:t>
            </w:r>
          </w:p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СБ ТРЕЙЛЕР БТО 80К</w:t>
            </w: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890" w:rsidRPr="00BF3CCA" w:rsidTr="00EF1174">
        <w:trPr>
          <w:tblCellSpacing w:w="5" w:type="nil"/>
        </w:trPr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 xml:space="preserve">Супруга </w:t>
            </w:r>
          </w:p>
        </w:tc>
        <w:tc>
          <w:tcPr>
            <w:tcW w:w="15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688941,05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½ от 184,40</w:t>
            </w:r>
          </w:p>
        </w:tc>
        <w:tc>
          <w:tcPr>
            <w:tcW w:w="1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890" w:rsidRPr="00BF3CCA" w:rsidTr="00C30B9D">
        <w:trPr>
          <w:tblCellSpacing w:w="5" w:type="nil"/>
        </w:trPr>
        <w:tc>
          <w:tcPr>
            <w:tcW w:w="146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EF1174" w:rsidRDefault="003B5890" w:rsidP="00EF117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174">
              <w:rPr>
                <w:rFonts w:ascii="Times New Roman" w:hAnsi="Times New Roman" w:cs="Times New Roman"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3B5890" w:rsidRPr="00EF1174" w:rsidRDefault="003B5890" w:rsidP="00EF117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5890" w:rsidRPr="00BF3CCA" w:rsidRDefault="003B5890" w:rsidP="00EF117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174">
              <w:rPr>
                <w:rFonts w:ascii="Times New Roman" w:hAnsi="Times New Roman" w:cs="Times New Roman"/>
                <w:sz w:val="24"/>
                <w:szCs w:val="24"/>
              </w:rPr>
              <w:t>сделки не совершались</w:t>
            </w:r>
          </w:p>
        </w:tc>
      </w:tr>
    </w:tbl>
    <w:p w:rsidR="003B5890" w:rsidRPr="00BF3CCA" w:rsidRDefault="003B5890" w:rsidP="00944002">
      <w:pPr>
        <w:jc w:val="center"/>
      </w:pPr>
    </w:p>
    <w:p w:rsidR="003B5890" w:rsidRDefault="003B5890" w:rsidP="00944002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3B5890" w:rsidRPr="00BF3CCA" w:rsidRDefault="003B5890" w:rsidP="00944002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BF3CCA">
        <w:rPr>
          <w:rFonts w:ascii="Times New Roman" w:hAnsi="Times New Roman" w:cs="Times New Roman"/>
          <w:sz w:val="26"/>
          <w:szCs w:val="26"/>
        </w:rPr>
        <w:t>Сведения</w:t>
      </w:r>
    </w:p>
    <w:p w:rsidR="003B5890" w:rsidRPr="00BF3CCA" w:rsidRDefault="003B5890" w:rsidP="00944002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BF3CCA">
        <w:rPr>
          <w:rFonts w:ascii="Times New Roman" w:hAnsi="Times New Roman" w:cs="Times New Roman"/>
          <w:sz w:val="26"/>
          <w:szCs w:val="26"/>
        </w:rPr>
        <w:t>о доходах, об имуществе и обязательствах имущественного характера</w:t>
      </w:r>
    </w:p>
    <w:p w:rsidR="003B5890" w:rsidRPr="00BF3CCA" w:rsidRDefault="003B5890" w:rsidP="00944002">
      <w:pPr>
        <w:pStyle w:val="ConsPlusNonformat"/>
        <w:jc w:val="center"/>
        <w:rPr>
          <w:rFonts w:ascii="Times New Roman" w:hAnsi="Times New Roman" w:cs="Times New Roman"/>
          <w:sz w:val="26"/>
          <w:szCs w:val="26"/>
          <w:u w:val="single"/>
        </w:rPr>
      </w:pPr>
      <w:r w:rsidRPr="00BF3CCA">
        <w:rPr>
          <w:rFonts w:ascii="Times New Roman" w:hAnsi="Times New Roman" w:cs="Times New Roman"/>
          <w:sz w:val="26"/>
          <w:szCs w:val="26"/>
          <w:u w:val="single"/>
        </w:rPr>
        <w:t xml:space="preserve">депутата Думы Чугуевского муниципального района   </w:t>
      </w:r>
    </w:p>
    <w:p w:rsidR="003B5890" w:rsidRPr="00BF3CCA" w:rsidRDefault="003B5890" w:rsidP="00944002">
      <w:pPr>
        <w:pStyle w:val="ConsPlusNonformat"/>
        <w:jc w:val="center"/>
        <w:rPr>
          <w:rFonts w:ascii="Times New Roman" w:hAnsi="Times New Roman" w:cs="Times New Roman"/>
          <w:sz w:val="26"/>
          <w:szCs w:val="26"/>
          <w:u w:val="single"/>
        </w:rPr>
      </w:pPr>
      <w:r w:rsidRPr="00BF3CCA">
        <w:rPr>
          <w:rFonts w:ascii="Times New Roman" w:hAnsi="Times New Roman" w:cs="Times New Roman"/>
          <w:sz w:val="26"/>
          <w:szCs w:val="26"/>
          <w:u w:val="single"/>
        </w:rPr>
        <w:t>и членов его семьи</w:t>
      </w:r>
    </w:p>
    <w:p w:rsidR="003B5890" w:rsidRPr="00BF3CCA" w:rsidRDefault="003B5890" w:rsidP="00944002">
      <w:pPr>
        <w:pStyle w:val="ConsPlusNonformat"/>
        <w:jc w:val="center"/>
        <w:rPr>
          <w:rFonts w:ascii="Times New Roman" w:hAnsi="Times New Roman" w:cs="Times New Roman"/>
        </w:rPr>
      </w:pPr>
      <w:r w:rsidRPr="00BF3CCA">
        <w:rPr>
          <w:rFonts w:ascii="Times New Roman" w:hAnsi="Times New Roman" w:cs="Times New Roman"/>
        </w:rPr>
        <w:t>(полное наименование должности )</w:t>
      </w:r>
    </w:p>
    <w:p w:rsidR="003B5890" w:rsidRPr="00BF3CCA" w:rsidRDefault="003B5890" w:rsidP="00944002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BF3CCA">
        <w:rPr>
          <w:rFonts w:ascii="Times New Roman" w:hAnsi="Times New Roman" w:cs="Times New Roman"/>
          <w:sz w:val="26"/>
          <w:szCs w:val="26"/>
        </w:rPr>
        <w:t>за период с 1 января по 31 декабря 2015 года</w:t>
      </w:r>
    </w:p>
    <w:p w:rsidR="003B5890" w:rsidRPr="00BF3CCA" w:rsidRDefault="003B5890" w:rsidP="00944002">
      <w:pPr>
        <w:pStyle w:val="ConsPlusNormal"/>
        <w:ind w:firstLine="540"/>
        <w:jc w:val="both"/>
        <w:outlineLvl w:val="0"/>
        <w:rPr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666"/>
        <w:gridCol w:w="1574"/>
        <w:gridCol w:w="2160"/>
        <w:gridCol w:w="1080"/>
        <w:gridCol w:w="1612"/>
        <w:gridCol w:w="2398"/>
        <w:gridCol w:w="1418"/>
        <w:gridCol w:w="1071"/>
        <w:gridCol w:w="1666"/>
      </w:tblGrid>
      <w:tr w:rsidR="003B5890" w:rsidRPr="00BF3CCA" w:rsidTr="00DA6956">
        <w:trPr>
          <w:tblCellSpacing w:w="5" w:type="nil"/>
        </w:trPr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>Деклариро-ванный</w:t>
            </w:r>
            <w:r w:rsidRPr="00BF3CCA">
              <w:rPr>
                <w:rFonts w:ascii="Courier New" w:hAnsi="Courier New" w:cs="Courier New"/>
              </w:rPr>
              <w:br/>
              <w:t xml:space="preserve"> годовой доход </w:t>
            </w:r>
            <w:r w:rsidRPr="00BF3CCA">
              <w:rPr>
                <w:rFonts w:ascii="Courier New" w:hAnsi="Courier New" w:cs="Courier New"/>
              </w:rPr>
              <w:br/>
              <w:t xml:space="preserve">за 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BF3CCA">
                <w:rPr>
                  <w:rFonts w:ascii="Courier New" w:hAnsi="Courier New" w:cs="Courier New"/>
                </w:rPr>
                <w:t>2015 г</w:t>
              </w:r>
            </w:smartTag>
            <w:r w:rsidRPr="00BF3CCA">
              <w:rPr>
                <w:rFonts w:ascii="Courier New" w:hAnsi="Courier New" w:cs="Courier New"/>
              </w:rPr>
              <w:t xml:space="preserve">. </w:t>
            </w:r>
            <w:r w:rsidRPr="00BF3CCA">
              <w:rPr>
                <w:rFonts w:ascii="Courier New" w:hAnsi="Courier New" w:cs="Courier New"/>
              </w:rPr>
              <w:br/>
              <w:t xml:space="preserve">  (руб.)</w:t>
            </w:r>
          </w:p>
        </w:tc>
        <w:tc>
          <w:tcPr>
            <w:tcW w:w="72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 xml:space="preserve">  Перечень объектов недвижимого имущества и   </w:t>
            </w:r>
            <w:r w:rsidRPr="00BF3CCA">
              <w:rPr>
                <w:rFonts w:ascii="Courier New" w:hAnsi="Courier New" w:cs="Courier New"/>
              </w:rPr>
              <w:br/>
              <w:t xml:space="preserve"> транспортных средств, принадлежащих на праве </w:t>
            </w:r>
            <w:r w:rsidRPr="00BF3CCA">
              <w:rPr>
                <w:rFonts w:ascii="Courier New" w:hAnsi="Courier New" w:cs="Courier New"/>
              </w:rPr>
              <w:br/>
              <w:t xml:space="preserve">                собственности                 </w:t>
            </w:r>
          </w:p>
        </w:tc>
        <w:tc>
          <w:tcPr>
            <w:tcW w:w="4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 xml:space="preserve">  Перечень объектов недвижимого  </w:t>
            </w:r>
            <w:r w:rsidRPr="00BF3CCA">
              <w:rPr>
                <w:rFonts w:ascii="Courier New" w:hAnsi="Courier New" w:cs="Courier New"/>
              </w:rPr>
              <w:br/>
              <w:t xml:space="preserve">    имущества, находящихся в     </w:t>
            </w:r>
            <w:r w:rsidRPr="00BF3CCA">
              <w:rPr>
                <w:rFonts w:ascii="Courier New" w:hAnsi="Courier New" w:cs="Courier New"/>
              </w:rPr>
              <w:br/>
              <w:t xml:space="preserve">           пользовании           </w:t>
            </w:r>
          </w:p>
        </w:tc>
      </w:tr>
      <w:tr w:rsidR="003B5890" w:rsidRPr="00BF3CCA" w:rsidTr="00DA6956">
        <w:trPr>
          <w:tblCellSpacing w:w="5" w:type="nil"/>
        </w:trPr>
        <w:tc>
          <w:tcPr>
            <w:tcW w:w="1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5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>вид объектов</w:t>
            </w:r>
            <w:r w:rsidRPr="00BF3CCA">
              <w:rPr>
                <w:rFonts w:ascii="Courier New" w:hAnsi="Courier New" w:cs="Courier New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>площадь</w:t>
            </w:r>
            <w:r w:rsidRPr="00BF3CCA">
              <w:rPr>
                <w:rFonts w:ascii="Courier New" w:hAnsi="Courier New" w:cs="Courier New"/>
              </w:rPr>
              <w:br/>
              <w:t>(кв. м)</w:t>
            </w:r>
          </w:p>
        </w:tc>
        <w:tc>
          <w:tcPr>
            <w:tcW w:w="1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 xml:space="preserve">   страна   </w:t>
            </w:r>
            <w:r w:rsidRPr="00BF3CCA">
              <w:rPr>
                <w:rFonts w:ascii="Courier New" w:hAnsi="Courier New" w:cs="Courier New"/>
              </w:rPr>
              <w:br/>
              <w:t>расположения</w:t>
            </w:r>
          </w:p>
        </w:tc>
        <w:tc>
          <w:tcPr>
            <w:tcW w:w="23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>транспортные</w:t>
            </w:r>
            <w:r w:rsidRPr="00BF3CCA">
              <w:rPr>
                <w:rFonts w:ascii="Courier New" w:hAnsi="Courier New" w:cs="Courier New"/>
              </w:rPr>
              <w:br/>
              <w:t xml:space="preserve">  средства 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>вид объектов</w:t>
            </w:r>
            <w:r w:rsidRPr="00BF3CCA">
              <w:rPr>
                <w:rFonts w:ascii="Courier New" w:hAnsi="Courier New" w:cs="Courier New"/>
              </w:rPr>
              <w:br/>
              <w:t>недвижимости</w:t>
            </w: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>площадь</w:t>
            </w:r>
            <w:r w:rsidRPr="00BF3CCA">
              <w:rPr>
                <w:rFonts w:ascii="Courier New" w:hAnsi="Courier New" w:cs="Courier New"/>
              </w:rPr>
              <w:br/>
              <w:t>(кв. м)</w:t>
            </w: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 xml:space="preserve">   страна   </w:t>
            </w:r>
            <w:r w:rsidRPr="00BF3CCA">
              <w:rPr>
                <w:rFonts w:ascii="Courier New" w:hAnsi="Courier New" w:cs="Courier New"/>
              </w:rPr>
              <w:br/>
              <w:t>расположения</w:t>
            </w:r>
          </w:p>
        </w:tc>
      </w:tr>
      <w:tr w:rsidR="003B5890" w:rsidRPr="00BF3CCA" w:rsidTr="00DA6956">
        <w:trPr>
          <w:tblCellSpacing w:w="5" w:type="nil"/>
        </w:trPr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ind w:right="-209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 xml:space="preserve">Кушнарев </w:t>
            </w:r>
          </w:p>
          <w:p w:rsidR="003B5890" w:rsidRPr="00BF3CCA" w:rsidRDefault="003B5890" w:rsidP="00944002">
            <w:pPr>
              <w:pStyle w:val="ConsPlusCell"/>
              <w:ind w:right="-209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Николай</w:t>
            </w:r>
          </w:p>
          <w:p w:rsidR="003B5890" w:rsidRPr="00BF3CCA" w:rsidRDefault="003B5890" w:rsidP="00944002">
            <w:pPr>
              <w:pStyle w:val="ConsPlusCell"/>
              <w:ind w:right="-209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Алексеевич</w:t>
            </w:r>
          </w:p>
        </w:tc>
        <w:tc>
          <w:tcPr>
            <w:tcW w:w="15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329474,44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3B5890" w:rsidRPr="00BF3CCA" w:rsidRDefault="003B5890" w:rsidP="000A5A4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3B5890" w:rsidRPr="00BF3CCA" w:rsidRDefault="003B5890" w:rsidP="000A5A4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3B5890" w:rsidRPr="00BF3CCA" w:rsidRDefault="003B5890" w:rsidP="000A5A4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360000</w:t>
            </w:r>
          </w:p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1020000</w:t>
            </w:r>
          </w:p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1080000</w:t>
            </w:r>
          </w:p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84,3</w:t>
            </w:r>
          </w:p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55,9</w:t>
            </w:r>
          </w:p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52,1</w:t>
            </w:r>
          </w:p>
        </w:tc>
        <w:tc>
          <w:tcPr>
            <w:tcW w:w="1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3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smartTag w:uri="urn:schemas-microsoft-com:office:smarttags" w:element="place">
              <w:smartTag w:uri="urn:schemas-microsoft-com:office:smarttags" w:element="PlaceName">
                <w:r w:rsidRPr="00BF3CCA"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  <w:t>Toyota</w:t>
                </w:r>
              </w:smartTag>
              <w:r w:rsidRPr="00BF3CCA"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w:t xml:space="preserve"> </w:t>
              </w:r>
              <w:smartTag w:uri="urn:schemas-microsoft-com:office:smarttags" w:element="PlaceType">
                <w:r w:rsidRPr="00BF3CCA"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  <w:t>Land</w:t>
                </w:r>
              </w:smartTag>
            </w:smartTag>
            <w:r w:rsidRPr="00BF3C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Cruiser, 1986</w:t>
            </w:r>
          </w:p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Nissan Patrol, 2012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B5890" w:rsidRPr="00BF3CCA" w:rsidTr="00EF1174">
        <w:trPr>
          <w:tblCellSpacing w:w="5" w:type="nil"/>
        </w:trPr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 xml:space="preserve">Супруга </w:t>
            </w:r>
          </w:p>
        </w:tc>
        <w:tc>
          <w:tcPr>
            <w:tcW w:w="15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1621216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3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smartTag w:uri="urn:schemas-microsoft-com:office:smarttags" w:element="place">
              <w:smartTag w:uri="urn:schemas-microsoft-com:office:smarttags" w:element="City">
                <w:r w:rsidRPr="00BF3CCA"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  <w:t>Toyota</w:t>
                </w:r>
              </w:smartTag>
            </w:smartTag>
            <w:r w:rsidRPr="00BF3C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Highlander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B5890" w:rsidRPr="00BF3CCA" w:rsidTr="00C30B9D">
        <w:trPr>
          <w:tblCellSpacing w:w="5" w:type="nil"/>
        </w:trPr>
        <w:tc>
          <w:tcPr>
            <w:tcW w:w="146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EF1174" w:rsidRDefault="003B5890" w:rsidP="00EF117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174">
              <w:rPr>
                <w:rFonts w:ascii="Times New Roman" w:hAnsi="Times New Roman" w:cs="Times New Roman"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3B5890" w:rsidRPr="00EF1174" w:rsidRDefault="003B5890" w:rsidP="00EF117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5890" w:rsidRPr="00BF3CCA" w:rsidRDefault="003B5890" w:rsidP="00EF117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11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сделки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11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11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совершались</w:t>
            </w:r>
          </w:p>
        </w:tc>
      </w:tr>
    </w:tbl>
    <w:p w:rsidR="003B5890" w:rsidRPr="00BF3CCA" w:rsidRDefault="003B5890" w:rsidP="00944002">
      <w:pPr>
        <w:jc w:val="center"/>
        <w:rPr>
          <w:lang w:val="en-US"/>
        </w:rPr>
      </w:pPr>
    </w:p>
    <w:p w:rsidR="003B5890" w:rsidRPr="00BF3CCA" w:rsidRDefault="003B5890" w:rsidP="00944002"/>
    <w:p w:rsidR="003B5890" w:rsidRPr="00BF3CCA" w:rsidRDefault="003B5890"/>
    <w:p w:rsidR="003B5890" w:rsidRPr="00BF3CCA" w:rsidRDefault="003B5890"/>
    <w:p w:rsidR="003B5890" w:rsidRPr="00BF3CCA" w:rsidRDefault="003B5890"/>
    <w:p w:rsidR="003B5890" w:rsidRPr="00BF3CCA" w:rsidRDefault="003B5890"/>
    <w:p w:rsidR="003B5890" w:rsidRPr="00BF3CCA" w:rsidRDefault="003B5890"/>
    <w:p w:rsidR="003B5890" w:rsidRPr="00BF3CCA" w:rsidRDefault="003B5890" w:rsidP="00944002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BF3CCA">
        <w:rPr>
          <w:rFonts w:ascii="Times New Roman" w:hAnsi="Times New Roman" w:cs="Times New Roman"/>
          <w:sz w:val="26"/>
          <w:szCs w:val="26"/>
        </w:rPr>
        <w:t>Сведения</w:t>
      </w:r>
    </w:p>
    <w:p w:rsidR="003B5890" w:rsidRPr="00BF3CCA" w:rsidRDefault="003B5890" w:rsidP="00944002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BF3CCA">
        <w:rPr>
          <w:rFonts w:ascii="Times New Roman" w:hAnsi="Times New Roman" w:cs="Times New Roman"/>
          <w:sz w:val="26"/>
          <w:szCs w:val="26"/>
        </w:rPr>
        <w:t>о доходах, об имуществе и обязательствах имущественного характера</w:t>
      </w:r>
    </w:p>
    <w:p w:rsidR="003B5890" w:rsidRPr="00BF3CCA" w:rsidRDefault="003B5890" w:rsidP="00944002">
      <w:pPr>
        <w:pStyle w:val="ConsPlusNonformat"/>
        <w:jc w:val="center"/>
        <w:rPr>
          <w:rFonts w:ascii="Times New Roman" w:hAnsi="Times New Roman" w:cs="Times New Roman"/>
          <w:sz w:val="26"/>
          <w:szCs w:val="26"/>
          <w:u w:val="single"/>
        </w:rPr>
      </w:pPr>
      <w:r w:rsidRPr="00BF3CCA">
        <w:rPr>
          <w:rFonts w:ascii="Times New Roman" w:hAnsi="Times New Roman" w:cs="Times New Roman"/>
          <w:sz w:val="26"/>
          <w:szCs w:val="26"/>
          <w:u w:val="single"/>
        </w:rPr>
        <w:t xml:space="preserve">заместителя председателя Думы Чугуевского муниципального района   </w:t>
      </w:r>
    </w:p>
    <w:p w:rsidR="003B5890" w:rsidRPr="00BF3CCA" w:rsidRDefault="003B5890" w:rsidP="00944002">
      <w:pPr>
        <w:pStyle w:val="ConsPlusNonformat"/>
        <w:jc w:val="center"/>
        <w:rPr>
          <w:rFonts w:ascii="Times New Roman" w:hAnsi="Times New Roman" w:cs="Times New Roman"/>
          <w:sz w:val="26"/>
          <w:szCs w:val="26"/>
          <w:u w:val="single"/>
        </w:rPr>
      </w:pPr>
      <w:r w:rsidRPr="00BF3CCA">
        <w:rPr>
          <w:rFonts w:ascii="Times New Roman" w:hAnsi="Times New Roman" w:cs="Times New Roman"/>
          <w:sz w:val="26"/>
          <w:szCs w:val="26"/>
          <w:u w:val="single"/>
        </w:rPr>
        <w:t>и членов его семьи</w:t>
      </w:r>
    </w:p>
    <w:p w:rsidR="003B5890" w:rsidRPr="00BF3CCA" w:rsidRDefault="003B5890" w:rsidP="00944002">
      <w:pPr>
        <w:pStyle w:val="ConsPlusNonformat"/>
        <w:jc w:val="center"/>
        <w:rPr>
          <w:rFonts w:ascii="Times New Roman" w:hAnsi="Times New Roman" w:cs="Times New Roman"/>
        </w:rPr>
      </w:pPr>
      <w:r w:rsidRPr="00BF3CCA">
        <w:rPr>
          <w:rFonts w:ascii="Times New Roman" w:hAnsi="Times New Roman" w:cs="Times New Roman"/>
        </w:rPr>
        <w:t>(полное наименование должности )</w:t>
      </w:r>
    </w:p>
    <w:p w:rsidR="003B5890" w:rsidRPr="00BF3CCA" w:rsidRDefault="003B5890" w:rsidP="00944002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BF3CCA">
        <w:rPr>
          <w:rFonts w:ascii="Times New Roman" w:hAnsi="Times New Roman" w:cs="Times New Roman"/>
          <w:sz w:val="26"/>
          <w:szCs w:val="26"/>
        </w:rPr>
        <w:t>за период с 1 января по 31 декабря 2015 года</w:t>
      </w:r>
    </w:p>
    <w:p w:rsidR="003B5890" w:rsidRPr="00BF3CCA" w:rsidRDefault="003B5890" w:rsidP="00944002">
      <w:pPr>
        <w:pStyle w:val="ConsPlusNormal"/>
        <w:ind w:firstLine="540"/>
        <w:jc w:val="both"/>
        <w:outlineLvl w:val="0"/>
        <w:rPr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666"/>
        <w:gridCol w:w="1574"/>
        <w:gridCol w:w="2160"/>
        <w:gridCol w:w="1080"/>
        <w:gridCol w:w="1612"/>
        <w:gridCol w:w="2150"/>
        <w:gridCol w:w="1666"/>
        <w:gridCol w:w="1071"/>
        <w:gridCol w:w="1666"/>
      </w:tblGrid>
      <w:tr w:rsidR="003B5890" w:rsidRPr="00BF3CCA" w:rsidTr="00944002">
        <w:trPr>
          <w:tblCellSpacing w:w="5" w:type="nil"/>
        </w:trPr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BE6967">
            <w:pPr>
              <w:pStyle w:val="ConsPlusCell"/>
              <w:jc w:val="center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>Деклариро-ванный</w:t>
            </w:r>
            <w:r w:rsidRPr="00BF3CCA">
              <w:rPr>
                <w:rFonts w:ascii="Courier New" w:hAnsi="Courier New" w:cs="Courier New"/>
              </w:rPr>
              <w:br/>
              <w:t xml:space="preserve"> годовой доход </w:t>
            </w:r>
            <w:r w:rsidRPr="00BF3CCA">
              <w:rPr>
                <w:rFonts w:ascii="Courier New" w:hAnsi="Courier New" w:cs="Courier New"/>
              </w:rPr>
              <w:br/>
              <w:t xml:space="preserve">за 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BF3CCA">
                <w:rPr>
                  <w:rFonts w:ascii="Courier New" w:hAnsi="Courier New" w:cs="Courier New"/>
                </w:rPr>
                <w:t>2015 г</w:t>
              </w:r>
            </w:smartTag>
            <w:r w:rsidRPr="00BF3CCA">
              <w:rPr>
                <w:rFonts w:ascii="Courier New" w:hAnsi="Courier New" w:cs="Courier New"/>
              </w:rPr>
              <w:t xml:space="preserve">. </w:t>
            </w:r>
            <w:r w:rsidRPr="00BF3CCA">
              <w:rPr>
                <w:rFonts w:ascii="Courier New" w:hAnsi="Courier New" w:cs="Courier New"/>
              </w:rPr>
              <w:br/>
              <w:t xml:space="preserve">  (руб.)</w:t>
            </w:r>
          </w:p>
        </w:tc>
        <w:tc>
          <w:tcPr>
            <w:tcW w:w="70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 xml:space="preserve">  Перечень объектов недвижимого имущества и   </w:t>
            </w:r>
            <w:r w:rsidRPr="00BF3CCA">
              <w:rPr>
                <w:rFonts w:ascii="Courier New" w:hAnsi="Courier New" w:cs="Courier New"/>
              </w:rPr>
              <w:br/>
              <w:t xml:space="preserve"> транспортных средств, принадлежащих на праве </w:t>
            </w:r>
            <w:r w:rsidRPr="00BF3CCA">
              <w:rPr>
                <w:rFonts w:ascii="Courier New" w:hAnsi="Courier New" w:cs="Courier New"/>
              </w:rPr>
              <w:br/>
              <w:t xml:space="preserve">                собственности                 </w:t>
            </w:r>
          </w:p>
        </w:tc>
        <w:tc>
          <w:tcPr>
            <w:tcW w:w="4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 xml:space="preserve">  Перечень объектов недвижимого  </w:t>
            </w:r>
            <w:r w:rsidRPr="00BF3CCA">
              <w:rPr>
                <w:rFonts w:ascii="Courier New" w:hAnsi="Courier New" w:cs="Courier New"/>
              </w:rPr>
              <w:br/>
              <w:t xml:space="preserve">    имущества, находящихся в     </w:t>
            </w:r>
            <w:r w:rsidRPr="00BF3CCA">
              <w:rPr>
                <w:rFonts w:ascii="Courier New" w:hAnsi="Courier New" w:cs="Courier New"/>
              </w:rPr>
              <w:br/>
              <w:t xml:space="preserve">           пользовании           </w:t>
            </w:r>
          </w:p>
        </w:tc>
      </w:tr>
      <w:tr w:rsidR="003B5890" w:rsidRPr="00BF3CCA" w:rsidTr="00944002">
        <w:trPr>
          <w:tblCellSpacing w:w="5" w:type="nil"/>
        </w:trPr>
        <w:tc>
          <w:tcPr>
            <w:tcW w:w="1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5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>вид объектов</w:t>
            </w:r>
            <w:r w:rsidRPr="00BF3CCA">
              <w:rPr>
                <w:rFonts w:ascii="Courier New" w:hAnsi="Courier New" w:cs="Courier New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>площадь</w:t>
            </w:r>
            <w:r w:rsidRPr="00BF3CCA">
              <w:rPr>
                <w:rFonts w:ascii="Courier New" w:hAnsi="Courier New" w:cs="Courier New"/>
              </w:rPr>
              <w:br/>
              <w:t>(кв. м)</w:t>
            </w:r>
          </w:p>
        </w:tc>
        <w:tc>
          <w:tcPr>
            <w:tcW w:w="1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 xml:space="preserve">   страна   </w:t>
            </w:r>
            <w:r w:rsidRPr="00BF3CCA">
              <w:rPr>
                <w:rFonts w:ascii="Courier New" w:hAnsi="Courier New" w:cs="Courier New"/>
              </w:rPr>
              <w:br/>
              <w:t>расположения</w:t>
            </w:r>
          </w:p>
        </w:tc>
        <w:tc>
          <w:tcPr>
            <w:tcW w:w="21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>транспортные</w:t>
            </w:r>
            <w:r w:rsidRPr="00BF3CCA">
              <w:rPr>
                <w:rFonts w:ascii="Courier New" w:hAnsi="Courier New" w:cs="Courier New"/>
              </w:rPr>
              <w:br/>
              <w:t xml:space="preserve">  средства  </w:t>
            </w: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>вид объектов</w:t>
            </w:r>
            <w:r w:rsidRPr="00BF3CCA">
              <w:rPr>
                <w:rFonts w:ascii="Courier New" w:hAnsi="Courier New" w:cs="Courier New"/>
              </w:rPr>
              <w:br/>
              <w:t>недвижимости</w:t>
            </w: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>площадь</w:t>
            </w:r>
            <w:r w:rsidRPr="00BF3CCA">
              <w:rPr>
                <w:rFonts w:ascii="Courier New" w:hAnsi="Courier New" w:cs="Courier New"/>
              </w:rPr>
              <w:br/>
              <w:t>(кв. м)</w:t>
            </w: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 xml:space="preserve">   страна   </w:t>
            </w:r>
            <w:r w:rsidRPr="00BF3CCA">
              <w:rPr>
                <w:rFonts w:ascii="Courier New" w:hAnsi="Courier New" w:cs="Courier New"/>
              </w:rPr>
              <w:br/>
              <w:t>расположения</w:t>
            </w:r>
          </w:p>
        </w:tc>
      </w:tr>
      <w:tr w:rsidR="003B5890" w:rsidRPr="00BF3CCA" w:rsidTr="00944002">
        <w:trPr>
          <w:tblCellSpacing w:w="5" w:type="nil"/>
        </w:trPr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ind w:right="-209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Пачков</w:t>
            </w:r>
          </w:p>
          <w:p w:rsidR="003B5890" w:rsidRPr="00BF3CCA" w:rsidRDefault="003B5890" w:rsidP="00944002">
            <w:pPr>
              <w:pStyle w:val="ConsPlusCell"/>
              <w:ind w:right="-209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Евгений</w:t>
            </w:r>
          </w:p>
          <w:p w:rsidR="003B5890" w:rsidRPr="00BF3CCA" w:rsidRDefault="003B5890" w:rsidP="00944002">
            <w:pPr>
              <w:pStyle w:val="ConsPlusCell"/>
              <w:ind w:right="-209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Валерьевич</w:t>
            </w:r>
          </w:p>
        </w:tc>
        <w:tc>
          <w:tcPr>
            <w:tcW w:w="15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1314117,82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57,8</w:t>
            </w:r>
          </w:p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28,8</w:t>
            </w:r>
          </w:p>
        </w:tc>
        <w:tc>
          <w:tcPr>
            <w:tcW w:w="1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ISUZU BIGHORN</w:t>
            </w: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, 1993</w:t>
            </w:r>
          </w:p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Трактор ЮМЗ – 6, 1976</w:t>
            </w: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890" w:rsidRPr="00BF3CCA" w:rsidTr="00EF1174">
        <w:trPr>
          <w:tblCellSpacing w:w="5" w:type="nil"/>
        </w:trPr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 xml:space="preserve">Супруга </w:t>
            </w:r>
          </w:p>
        </w:tc>
        <w:tc>
          <w:tcPr>
            <w:tcW w:w="15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280034,55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CB3A7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CB3A7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57,8</w:t>
            </w: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CB3A7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3B5890" w:rsidRPr="00BF3CCA" w:rsidTr="00C30B9D">
        <w:trPr>
          <w:tblCellSpacing w:w="5" w:type="nil"/>
        </w:trPr>
        <w:tc>
          <w:tcPr>
            <w:tcW w:w="146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EF1174" w:rsidRDefault="003B5890" w:rsidP="00EF117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174">
              <w:rPr>
                <w:rFonts w:ascii="Times New Roman" w:hAnsi="Times New Roman" w:cs="Times New Roman"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3B5890" w:rsidRPr="00EF1174" w:rsidRDefault="003B5890" w:rsidP="00EF117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5890" w:rsidRPr="00BF3CCA" w:rsidRDefault="003B5890" w:rsidP="00EF117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174">
              <w:rPr>
                <w:rFonts w:ascii="Times New Roman" w:hAnsi="Times New Roman" w:cs="Times New Roman"/>
                <w:sz w:val="24"/>
                <w:szCs w:val="24"/>
              </w:rPr>
              <w:t>сделки не совершались</w:t>
            </w:r>
          </w:p>
        </w:tc>
      </w:tr>
    </w:tbl>
    <w:p w:rsidR="003B5890" w:rsidRDefault="003B5890"/>
    <w:p w:rsidR="003B5890" w:rsidRPr="00BF3CCA" w:rsidRDefault="003B5890"/>
    <w:p w:rsidR="003B5890" w:rsidRPr="00BF3CCA" w:rsidRDefault="003B5890"/>
    <w:p w:rsidR="003B5890" w:rsidRPr="00BF3CCA" w:rsidRDefault="003B5890"/>
    <w:p w:rsidR="003B5890" w:rsidRPr="00BF3CCA" w:rsidRDefault="003B5890"/>
    <w:p w:rsidR="003B5890" w:rsidRDefault="003B5890"/>
    <w:p w:rsidR="003B5890" w:rsidRDefault="003B5890"/>
    <w:p w:rsidR="003B5890" w:rsidRPr="00BF3CCA" w:rsidRDefault="003B5890"/>
    <w:p w:rsidR="003B5890" w:rsidRPr="00BF3CCA" w:rsidRDefault="003B5890"/>
    <w:p w:rsidR="003B5890" w:rsidRPr="00BF3CCA" w:rsidRDefault="003B5890"/>
    <w:p w:rsidR="003B5890" w:rsidRPr="00BF3CCA" w:rsidRDefault="003B5890" w:rsidP="00944002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BF3CCA">
        <w:rPr>
          <w:rFonts w:ascii="Times New Roman" w:hAnsi="Times New Roman" w:cs="Times New Roman"/>
          <w:sz w:val="26"/>
          <w:szCs w:val="26"/>
        </w:rPr>
        <w:t>Сведения</w:t>
      </w:r>
    </w:p>
    <w:p w:rsidR="003B5890" w:rsidRPr="00BF3CCA" w:rsidRDefault="003B5890" w:rsidP="00944002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BF3CCA">
        <w:rPr>
          <w:rFonts w:ascii="Times New Roman" w:hAnsi="Times New Roman" w:cs="Times New Roman"/>
          <w:sz w:val="26"/>
          <w:szCs w:val="26"/>
        </w:rPr>
        <w:t>о доходах, об имуществе и обязательствах имущественного характера</w:t>
      </w:r>
    </w:p>
    <w:p w:rsidR="003B5890" w:rsidRPr="00BF3CCA" w:rsidRDefault="003B5890" w:rsidP="00944002">
      <w:pPr>
        <w:pStyle w:val="ConsPlusNonformat"/>
        <w:jc w:val="center"/>
        <w:rPr>
          <w:rFonts w:ascii="Times New Roman" w:hAnsi="Times New Roman" w:cs="Times New Roman"/>
          <w:sz w:val="26"/>
          <w:szCs w:val="26"/>
          <w:u w:val="single"/>
        </w:rPr>
      </w:pPr>
      <w:r w:rsidRPr="00BF3CCA">
        <w:rPr>
          <w:rFonts w:ascii="Times New Roman" w:hAnsi="Times New Roman" w:cs="Times New Roman"/>
          <w:sz w:val="26"/>
          <w:szCs w:val="26"/>
          <w:u w:val="single"/>
        </w:rPr>
        <w:t xml:space="preserve">депутата  Думы Чугуевского муниципального района   </w:t>
      </w:r>
    </w:p>
    <w:p w:rsidR="003B5890" w:rsidRPr="00BF3CCA" w:rsidRDefault="003B5890" w:rsidP="00944002">
      <w:pPr>
        <w:pStyle w:val="ConsPlusNonformat"/>
        <w:jc w:val="center"/>
        <w:rPr>
          <w:rFonts w:ascii="Times New Roman" w:hAnsi="Times New Roman" w:cs="Times New Roman"/>
          <w:sz w:val="26"/>
          <w:szCs w:val="26"/>
          <w:u w:val="single"/>
        </w:rPr>
      </w:pPr>
      <w:r w:rsidRPr="00BF3CCA">
        <w:rPr>
          <w:rFonts w:ascii="Times New Roman" w:hAnsi="Times New Roman" w:cs="Times New Roman"/>
          <w:sz w:val="26"/>
          <w:szCs w:val="26"/>
          <w:u w:val="single"/>
        </w:rPr>
        <w:t>и членов его семьи</w:t>
      </w:r>
    </w:p>
    <w:p w:rsidR="003B5890" w:rsidRPr="00BF3CCA" w:rsidRDefault="003B5890" w:rsidP="00944002">
      <w:pPr>
        <w:pStyle w:val="ConsPlusNonformat"/>
        <w:jc w:val="center"/>
        <w:rPr>
          <w:rFonts w:ascii="Times New Roman" w:hAnsi="Times New Roman" w:cs="Times New Roman"/>
        </w:rPr>
      </w:pPr>
      <w:r w:rsidRPr="00BF3CCA">
        <w:rPr>
          <w:rFonts w:ascii="Times New Roman" w:hAnsi="Times New Roman" w:cs="Times New Roman"/>
        </w:rPr>
        <w:t>(полное наименование должности )</w:t>
      </w:r>
    </w:p>
    <w:p w:rsidR="003B5890" w:rsidRPr="00BF3CCA" w:rsidRDefault="003B5890" w:rsidP="00944002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BF3CCA">
        <w:rPr>
          <w:rFonts w:ascii="Times New Roman" w:hAnsi="Times New Roman" w:cs="Times New Roman"/>
          <w:sz w:val="26"/>
          <w:szCs w:val="26"/>
        </w:rPr>
        <w:t>за период с 1 января по 31 декабря 2015 года</w:t>
      </w:r>
    </w:p>
    <w:p w:rsidR="003B5890" w:rsidRPr="00BF3CCA" w:rsidRDefault="003B5890" w:rsidP="00944002">
      <w:pPr>
        <w:pStyle w:val="ConsPlusNormal"/>
        <w:ind w:firstLine="540"/>
        <w:jc w:val="both"/>
        <w:outlineLvl w:val="0"/>
        <w:rPr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666"/>
        <w:gridCol w:w="1574"/>
        <w:gridCol w:w="2160"/>
        <w:gridCol w:w="1080"/>
        <w:gridCol w:w="1612"/>
        <w:gridCol w:w="2150"/>
        <w:gridCol w:w="1666"/>
        <w:gridCol w:w="1071"/>
        <w:gridCol w:w="1666"/>
      </w:tblGrid>
      <w:tr w:rsidR="003B5890" w:rsidRPr="00BF3CCA" w:rsidTr="00944002">
        <w:trPr>
          <w:tblCellSpacing w:w="5" w:type="nil"/>
        </w:trPr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>Деклариро-ванный</w:t>
            </w:r>
            <w:r w:rsidRPr="00BF3CCA">
              <w:rPr>
                <w:rFonts w:ascii="Courier New" w:hAnsi="Courier New" w:cs="Courier New"/>
              </w:rPr>
              <w:br/>
              <w:t xml:space="preserve"> годовой доход </w:t>
            </w:r>
            <w:r w:rsidRPr="00BF3CCA">
              <w:rPr>
                <w:rFonts w:ascii="Courier New" w:hAnsi="Courier New" w:cs="Courier New"/>
              </w:rPr>
              <w:br/>
              <w:t xml:space="preserve">за  2015 г. </w:t>
            </w:r>
            <w:r w:rsidRPr="00BF3CCA">
              <w:rPr>
                <w:rFonts w:ascii="Courier New" w:hAnsi="Courier New" w:cs="Courier New"/>
              </w:rPr>
              <w:br/>
              <w:t xml:space="preserve">  (руб.)</w:t>
            </w:r>
          </w:p>
        </w:tc>
        <w:tc>
          <w:tcPr>
            <w:tcW w:w="70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 xml:space="preserve">  Перечень объектов недвижимого имущества и   </w:t>
            </w:r>
            <w:r w:rsidRPr="00BF3CCA">
              <w:rPr>
                <w:rFonts w:ascii="Courier New" w:hAnsi="Courier New" w:cs="Courier New"/>
              </w:rPr>
              <w:br/>
              <w:t xml:space="preserve"> транспортных средств, принадлежащих на праве </w:t>
            </w:r>
            <w:r w:rsidRPr="00BF3CCA">
              <w:rPr>
                <w:rFonts w:ascii="Courier New" w:hAnsi="Courier New" w:cs="Courier New"/>
              </w:rPr>
              <w:br/>
              <w:t xml:space="preserve">                собственности                 </w:t>
            </w:r>
          </w:p>
        </w:tc>
        <w:tc>
          <w:tcPr>
            <w:tcW w:w="4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 xml:space="preserve">  Перечень объектов недвижимого  </w:t>
            </w:r>
            <w:r w:rsidRPr="00BF3CCA">
              <w:rPr>
                <w:rFonts w:ascii="Courier New" w:hAnsi="Courier New" w:cs="Courier New"/>
              </w:rPr>
              <w:br/>
              <w:t xml:space="preserve">    имущества, находящихся в     </w:t>
            </w:r>
            <w:r w:rsidRPr="00BF3CCA">
              <w:rPr>
                <w:rFonts w:ascii="Courier New" w:hAnsi="Courier New" w:cs="Courier New"/>
              </w:rPr>
              <w:br/>
              <w:t xml:space="preserve">           пользовании           </w:t>
            </w:r>
          </w:p>
        </w:tc>
      </w:tr>
      <w:tr w:rsidR="003B5890" w:rsidRPr="00BF3CCA" w:rsidTr="00944002">
        <w:trPr>
          <w:tblCellSpacing w:w="5" w:type="nil"/>
        </w:trPr>
        <w:tc>
          <w:tcPr>
            <w:tcW w:w="1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5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>вид объектов</w:t>
            </w:r>
            <w:r w:rsidRPr="00BF3CCA">
              <w:rPr>
                <w:rFonts w:ascii="Courier New" w:hAnsi="Courier New" w:cs="Courier New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>площадь</w:t>
            </w:r>
            <w:r w:rsidRPr="00BF3CCA">
              <w:rPr>
                <w:rFonts w:ascii="Courier New" w:hAnsi="Courier New" w:cs="Courier New"/>
              </w:rPr>
              <w:br/>
              <w:t>(кв. м)</w:t>
            </w:r>
          </w:p>
        </w:tc>
        <w:tc>
          <w:tcPr>
            <w:tcW w:w="1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 xml:space="preserve">   страна   </w:t>
            </w:r>
            <w:r w:rsidRPr="00BF3CCA">
              <w:rPr>
                <w:rFonts w:ascii="Courier New" w:hAnsi="Courier New" w:cs="Courier New"/>
              </w:rPr>
              <w:br/>
              <w:t>расположения</w:t>
            </w:r>
          </w:p>
        </w:tc>
        <w:tc>
          <w:tcPr>
            <w:tcW w:w="21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>транспортные</w:t>
            </w:r>
            <w:r w:rsidRPr="00BF3CCA">
              <w:rPr>
                <w:rFonts w:ascii="Courier New" w:hAnsi="Courier New" w:cs="Courier New"/>
              </w:rPr>
              <w:br/>
              <w:t xml:space="preserve">  средства  </w:t>
            </w: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>вид объектов</w:t>
            </w:r>
            <w:r w:rsidRPr="00BF3CCA">
              <w:rPr>
                <w:rFonts w:ascii="Courier New" w:hAnsi="Courier New" w:cs="Courier New"/>
              </w:rPr>
              <w:br/>
              <w:t>недвижимости</w:t>
            </w: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>площадь</w:t>
            </w:r>
            <w:r w:rsidRPr="00BF3CCA">
              <w:rPr>
                <w:rFonts w:ascii="Courier New" w:hAnsi="Courier New" w:cs="Courier New"/>
              </w:rPr>
              <w:br/>
              <w:t>(кв. м)</w:t>
            </w: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 xml:space="preserve">   страна   </w:t>
            </w:r>
            <w:r w:rsidRPr="00BF3CCA">
              <w:rPr>
                <w:rFonts w:ascii="Courier New" w:hAnsi="Courier New" w:cs="Courier New"/>
              </w:rPr>
              <w:br/>
              <w:t>расположения</w:t>
            </w:r>
          </w:p>
        </w:tc>
      </w:tr>
      <w:tr w:rsidR="003B5890" w:rsidRPr="00BF3CCA" w:rsidTr="00944002">
        <w:trPr>
          <w:tblCellSpacing w:w="5" w:type="nil"/>
        </w:trPr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ind w:right="-209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Леонов</w:t>
            </w:r>
          </w:p>
          <w:p w:rsidR="003B5890" w:rsidRPr="00BF3CCA" w:rsidRDefault="003B5890" w:rsidP="00944002">
            <w:pPr>
              <w:pStyle w:val="ConsPlusCell"/>
              <w:ind w:right="-209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Сергей</w:t>
            </w:r>
          </w:p>
          <w:p w:rsidR="003B5890" w:rsidRPr="00BF3CCA" w:rsidRDefault="003B5890" w:rsidP="00944002">
            <w:pPr>
              <w:pStyle w:val="ConsPlusCell"/>
              <w:ind w:right="-209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Николаевич</w:t>
            </w:r>
          </w:p>
        </w:tc>
        <w:tc>
          <w:tcPr>
            <w:tcW w:w="15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990094.45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1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Тойота ИСИС</w:t>
            </w: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6E7D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Часть жилого дома</w:t>
            </w:r>
          </w:p>
          <w:p w:rsidR="003B5890" w:rsidRPr="00BF3CCA" w:rsidRDefault="003B5890" w:rsidP="006E7D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62,3</w:t>
            </w:r>
          </w:p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1274</w:t>
            </w: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890" w:rsidRPr="00BF3CCA" w:rsidTr="006E7D2C">
        <w:trPr>
          <w:tblCellSpacing w:w="5" w:type="nil"/>
        </w:trPr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 xml:space="preserve">Супруга </w:t>
            </w:r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593759,77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62,3</w:t>
            </w:r>
          </w:p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1274</w:t>
            </w:r>
          </w:p>
        </w:tc>
        <w:tc>
          <w:tcPr>
            <w:tcW w:w="1612" w:type="dxa"/>
            <w:tcBorders>
              <w:left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50" w:type="dxa"/>
            <w:tcBorders>
              <w:left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Тойота Ипсум</w:t>
            </w:r>
          </w:p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71" w:type="dxa"/>
            <w:tcBorders>
              <w:left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890" w:rsidRPr="00BF3CCA" w:rsidTr="006E7D2C">
        <w:trPr>
          <w:trHeight w:val="165"/>
          <w:tblCellSpacing w:w="5" w:type="nil"/>
        </w:trPr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890" w:rsidRPr="00BF3CCA" w:rsidTr="006E7D2C">
        <w:trPr>
          <w:trHeight w:val="105"/>
          <w:tblCellSpacing w:w="5" w:type="nil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 xml:space="preserve">Сын 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890" w:rsidRPr="00BF3CCA" w:rsidTr="00EF1174">
        <w:trPr>
          <w:trHeight w:val="165"/>
          <w:tblCellSpacing w:w="5" w:type="nil"/>
        </w:trPr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890" w:rsidRPr="00BF3CCA" w:rsidTr="00C30B9D">
        <w:trPr>
          <w:trHeight w:val="105"/>
          <w:tblCellSpacing w:w="5" w:type="nil"/>
        </w:trPr>
        <w:tc>
          <w:tcPr>
            <w:tcW w:w="1464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5890" w:rsidRPr="00EF1174" w:rsidRDefault="003B5890" w:rsidP="00EF117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174">
              <w:rPr>
                <w:rFonts w:ascii="Times New Roman" w:hAnsi="Times New Roman" w:cs="Times New Roman"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3B5890" w:rsidRPr="00EF1174" w:rsidRDefault="003B5890" w:rsidP="00EF117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5890" w:rsidRPr="00BF3CCA" w:rsidRDefault="003B5890" w:rsidP="00EF117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174">
              <w:rPr>
                <w:rFonts w:ascii="Times New Roman" w:hAnsi="Times New Roman" w:cs="Times New Roman"/>
                <w:sz w:val="24"/>
                <w:szCs w:val="24"/>
              </w:rPr>
              <w:t>сделки не совершались</w:t>
            </w:r>
          </w:p>
        </w:tc>
      </w:tr>
      <w:tr w:rsidR="003B5890" w:rsidRPr="00BF3CCA" w:rsidTr="00C30B9D">
        <w:trPr>
          <w:tblCellSpacing w:w="5" w:type="nil"/>
        </w:trPr>
        <w:tc>
          <w:tcPr>
            <w:tcW w:w="14645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B5890" w:rsidRPr="00BF3CCA" w:rsidRDefault="003B5890" w:rsidP="00944002"/>
    <w:p w:rsidR="003B5890" w:rsidRPr="00BF3CCA" w:rsidRDefault="003B5890"/>
    <w:p w:rsidR="003B5890" w:rsidRDefault="003B5890"/>
    <w:p w:rsidR="003B5890" w:rsidRPr="00BF3CCA" w:rsidRDefault="003B5890"/>
    <w:p w:rsidR="003B5890" w:rsidRPr="00BF3CCA" w:rsidRDefault="003B5890"/>
    <w:p w:rsidR="003B5890" w:rsidRPr="00BF3CCA" w:rsidRDefault="003B5890" w:rsidP="00944002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BF3CCA">
        <w:rPr>
          <w:rFonts w:ascii="Times New Roman" w:hAnsi="Times New Roman" w:cs="Times New Roman"/>
          <w:sz w:val="26"/>
          <w:szCs w:val="26"/>
        </w:rPr>
        <w:t>Сведения</w:t>
      </w:r>
    </w:p>
    <w:p w:rsidR="003B5890" w:rsidRPr="00BF3CCA" w:rsidRDefault="003B5890" w:rsidP="00944002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BF3CCA">
        <w:rPr>
          <w:rFonts w:ascii="Times New Roman" w:hAnsi="Times New Roman" w:cs="Times New Roman"/>
          <w:sz w:val="26"/>
          <w:szCs w:val="26"/>
        </w:rPr>
        <w:t>о доходах, об имуществе и обязательствах имущественного характера</w:t>
      </w:r>
    </w:p>
    <w:p w:rsidR="003B5890" w:rsidRPr="00BF3CCA" w:rsidRDefault="003B5890" w:rsidP="00944002">
      <w:pPr>
        <w:pStyle w:val="ConsPlusNonformat"/>
        <w:jc w:val="center"/>
        <w:rPr>
          <w:rFonts w:ascii="Times New Roman" w:hAnsi="Times New Roman" w:cs="Times New Roman"/>
          <w:sz w:val="26"/>
          <w:szCs w:val="26"/>
          <w:u w:val="single"/>
        </w:rPr>
      </w:pPr>
      <w:r w:rsidRPr="00BF3CCA">
        <w:rPr>
          <w:rFonts w:ascii="Times New Roman" w:hAnsi="Times New Roman" w:cs="Times New Roman"/>
          <w:sz w:val="26"/>
          <w:szCs w:val="26"/>
          <w:u w:val="single"/>
        </w:rPr>
        <w:t xml:space="preserve">депутата  Думы Чугуевского муниципального района   </w:t>
      </w:r>
    </w:p>
    <w:p w:rsidR="003B5890" w:rsidRPr="00BF3CCA" w:rsidRDefault="003B5890" w:rsidP="00944002">
      <w:pPr>
        <w:pStyle w:val="ConsPlusNonformat"/>
        <w:jc w:val="center"/>
        <w:rPr>
          <w:rFonts w:ascii="Times New Roman" w:hAnsi="Times New Roman" w:cs="Times New Roman"/>
          <w:sz w:val="26"/>
          <w:szCs w:val="26"/>
          <w:u w:val="single"/>
        </w:rPr>
      </w:pPr>
      <w:r w:rsidRPr="00BF3CCA">
        <w:rPr>
          <w:rFonts w:ascii="Times New Roman" w:hAnsi="Times New Roman" w:cs="Times New Roman"/>
          <w:sz w:val="26"/>
          <w:szCs w:val="26"/>
          <w:u w:val="single"/>
        </w:rPr>
        <w:t>и членов его семьи</w:t>
      </w:r>
    </w:p>
    <w:p w:rsidR="003B5890" w:rsidRPr="00BF3CCA" w:rsidRDefault="003B5890" w:rsidP="00944002">
      <w:pPr>
        <w:pStyle w:val="ConsPlusNonformat"/>
        <w:jc w:val="center"/>
        <w:rPr>
          <w:rFonts w:ascii="Times New Roman" w:hAnsi="Times New Roman" w:cs="Times New Roman"/>
        </w:rPr>
      </w:pPr>
      <w:r w:rsidRPr="00BF3CCA">
        <w:rPr>
          <w:rFonts w:ascii="Times New Roman" w:hAnsi="Times New Roman" w:cs="Times New Roman"/>
        </w:rPr>
        <w:t>(полное наименование должности )</w:t>
      </w:r>
    </w:p>
    <w:p w:rsidR="003B5890" w:rsidRPr="00BF3CCA" w:rsidRDefault="003B5890" w:rsidP="00944002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BF3CCA">
        <w:rPr>
          <w:rFonts w:ascii="Times New Roman" w:hAnsi="Times New Roman" w:cs="Times New Roman"/>
          <w:sz w:val="26"/>
          <w:szCs w:val="26"/>
        </w:rPr>
        <w:t>за период с 1 января по 31 декабря 2015 года</w:t>
      </w:r>
    </w:p>
    <w:p w:rsidR="003B5890" w:rsidRPr="00BF3CCA" w:rsidRDefault="003B5890" w:rsidP="00944002">
      <w:pPr>
        <w:pStyle w:val="ConsPlusNormal"/>
        <w:ind w:firstLine="540"/>
        <w:jc w:val="both"/>
        <w:outlineLvl w:val="0"/>
        <w:rPr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666"/>
        <w:gridCol w:w="1574"/>
        <w:gridCol w:w="2147"/>
        <w:gridCol w:w="1093"/>
        <w:gridCol w:w="1612"/>
        <w:gridCol w:w="2150"/>
        <w:gridCol w:w="1666"/>
        <w:gridCol w:w="1071"/>
        <w:gridCol w:w="1666"/>
      </w:tblGrid>
      <w:tr w:rsidR="003B5890" w:rsidRPr="00BF3CCA" w:rsidTr="00944002">
        <w:trPr>
          <w:tblCellSpacing w:w="5" w:type="nil"/>
        </w:trPr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1815EB">
            <w:pPr>
              <w:pStyle w:val="ConsPlusCell"/>
              <w:jc w:val="center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>Деклариро-ванный</w:t>
            </w:r>
            <w:r w:rsidRPr="00BF3CCA">
              <w:rPr>
                <w:rFonts w:ascii="Courier New" w:hAnsi="Courier New" w:cs="Courier New"/>
              </w:rPr>
              <w:br/>
              <w:t xml:space="preserve"> годовой доход </w:t>
            </w:r>
            <w:r w:rsidRPr="00BF3CCA">
              <w:rPr>
                <w:rFonts w:ascii="Courier New" w:hAnsi="Courier New" w:cs="Courier New"/>
              </w:rPr>
              <w:br/>
              <w:t xml:space="preserve">за  2015 г. </w:t>
            </w:r>
            <w:r w:rsidRPr="00BF3CCA">
              <w:rPr>
                <w:rFonts w:ascii="Courier New" w:hAnsi="Courier New" w:cs="Courier New"/>
              </w:rPr>
              <w:br/>
              <w:t xml:space="preserve">  (руб.)</w:t>
            </w:r>
          </w:p>
        </w:tc>
        <w:tc>
          <w:tcPr>
            <w:tcW w:w="70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 xml:space="preserve">  Перечень объектов недвижимого имущества и   </w:t>
            </w:r>
            <w:r w:rsidRPr="00BF3CCA">
              <w:rPr>
                <w:rFonts w:ascii="Courier New" w:hAnsi="Courier New" w:cs="Courier New"/>
              </w:rPr>
              <w:br/>
              <w:t xml:space="preserve"> транспортных средств, принадлежащих на праве </w:t>
            </w:r>
            <w:r w:rsidRPr="00BF3CCA">
              <w:rPr>
                <w:rFonts w:ascii="Courier New" w:hAnsi="Courier New" w:cs="Courier New"/>
              </w:rPr>
              <w:br/>
              <w:t xml:space="preserve">                собственности                 </w:t>
            </w:r>
          </w:p>
        </w:tc>
        <w:tc>
          <w:tcPr>
            <w:tcW w:w="4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 xml:space="preserve">  Перечень объектов недвижимого  </w:t>
            </w:r>
            <w:r w:rsidRPr="00BF3CCA">
              <w:rPr>
                <w:rFonts w:ascii="Courier New" w:hAnsi="Courier New" w:cs="Courier New"/>
              </w:rPr>
              <w:br/>
              <w:t xml:space="preserve">    имущества, находящихся в     </w:t>
            </w:r>
            <w:r w:rsidRPr="00BF3CCA">
              <w:rPr>
                <w:rFonts w:ascii="Courier New" w:hAnsi="Courier New" w:cs="Courier New"/>
              </w:rPr>
              <w:br/>
              <w:t xml:space="preserve">           пользовании           </w:t>
            </w:r>
          </w:p>
        </w:tc>
      </w:tr>
      <w:tr w:rsidR="003B5890" w:rsidRPr="00BF3CCA" w:rsidTr="00B739E6">
        <w:trPr>
          <w:tblCellSpacing w:w="5" w:type="nil"/>
        </w:trPr>
        <w:tc>
          <w:tcPr>
            <w:tcW w:w="1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5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21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>вид объектов</w:t>
            </w:r>
            <w:r w:rsidRPr="00BF3CCA">
              <w:rPr>
                <w:rFonts w:ascii="Courier New" w:hAnsi="Courier New" w:cs="Courier New"/>
              </w:rPr>
              <w:br/>
              <w:t>недвижимости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>площадь</w:t>
            </w:r>
            <w:r w:rsidRPr="00BF3CCA">
              <w:rPr>
                <w:rFonts w:ascii="Courier New" w:hAnsi="Courier New" w:cs="Courier New"/>
              </w:rPr>
              <w:br/>
              <w:t>(кв. м)</w:t>
            </w:r>
          </w:p>
        </w:tc>
        <w:tc>
          <w:tcPr>
            <w:tcW w:w="1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 xml:space="preserve">   страна   </w:t>
            </w:r>
            <w:r w:rsidRPr="00BF3CCA">
              <w:rPr>
                <w:rFonts w:ascii="Courier New" w:hAnsi="Courier New" w:cs="Courier New"/>
              </w:rPr>
              <w:br/>
              <w:t>расположения</w:t>
            </w:r>
          </w:p>
        </w:tc>
        <w:tc>
          <w:tcPr>
            <w:tcW w:w="21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>транспортные</w:t>
            </w:r>
            <w:r w:rsidRPr="00BF3CCA">
              <w:rPr>
                <w:rFonts w:ascii="Courier New" w:hAnsi="Courier New" w:cs="Courier New"/>
              </w:rPr>
              <w:br/>
              <w:t xml:space="preserve">  средства  </w:t>
            </w: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>вид объектов</w:t>
            </w:r>
            <w:r w:rsidRPr="00BF3CCA">
              <w:rPr>
                <w:rFonts w:ascii="Courier New" w:hAnsi="Courier New" w:cs="Courier New"/>
              </w:rPr>
              <w:br/>
              <w:t>недвижимости</w:t>
            </w: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>площадь</w:t>
            </w:r>
            <w:r w:rsidRPr="00BF3CCA">
              <w:rPr>
                <w:rFonts w:ascii="Courier New" w:hAnsi="Courier New" w:cs="Courier New"/>
              </w:rPr>
              <w:br/>
              <w:t>(кв. м)</w:t>
            </w: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 xml:space="preserve">   страна   </w:t>
            </w:r>
            <w:r w:rsidRPr="00BF3CCA">
              <w:rPr>
                <w:rFonts w:ascii="Courier New" w:hAnsi="Courier New" w:cs="Courier New"/>
              </w:rPr>
              <w:br/>
              <w:t>расположения</w:t>
            </w:r>
          </w:p>
        </w:tc>
      </w:tr>
      <w:tr w:rsidR="003B5890" w:rsidRPr="00BF3CCA" w:rsidTr="00B739E6">
        <w:trPr>
          <w:tblCellSpacing w:w="5" w:type="nil"/>
        </w:trPr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ind w:right="-209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Воробьев</w:t>
            </w:r>
          </w:p>
          <w:p w:rsidR="003B5890" w:rsidRPr="00BF3CCA" w:rsidRDefault="003B5890" w:rsidP="00944002">
            <w:pPr>
              <w:pStyle w:val="ConsPlusCell"/>
              <w:ind w:right="-209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Олег</w:t>
            </w:r>
          </w:p>
          <w:p w:rsidR="003B5890" w:rsidRPr="00BF3CCA" w:rsidRDefault="003B5890" w:rsidP="00944002">
            <w:pPr>
              <w:pStyle w:val="ConsPlusCell"/>
              <w:ind w:right="-209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Брониславович</w:t>
            </w:r>
          </w:p>
        </w:tc>
        <w:tc>
          <w:tcPr>
            <w:tcW w:w="15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604348,48</w:t>
            </w:r>
          </w:p>
        </w:tc>
        <w:tc>
          <w:tcPr>
            <w:tcW w:w="21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613,00</w:t>
            </w:r>
          </w:p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599,99</w:t>
            </w:r>
          </w:p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¼ от 199,00</w:t>
            </w:r>
          </w:p>
        </w:tc>
        <w:tc>
          <w:tcPr>
            <w:tcW w:w="1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1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890" w:rsidRPr="00BF3CCA" w:rsidTr="00807BEA">
        <w:trPr>
          <w:tblCellSpacing w:w="5" w:type="nil"/>
        </w:trPr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807B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 xml:space="preserve">Супруга </w:t>
            </w:r>
          </w:p>
        </w:tc>
        <w:tc>
          <w:tcPr>
            <w:tcW w:w="15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807BE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338608,29</w:t>
            </w:r>
          </w:p>
        </w:tc>
        <w:tc>
          <w:tcPr>
            <w:tcW w:w="21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807BE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3B5890" w:rsidRPr="00BF3CCA" w:rsidRDefault="003B5890" w:rsidP="00807BE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807BE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  <w:p w:rsidR="003B5890" w:rsidRPr="00BF3CCA" w:rsidRDefault="003B5890" w:rsidP="00807BE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¼ от 199,00</w:t>
            </w:r>
          </w:p>
        </w:tc>
        <w:tc>
          <w:tcPr>
            <w:tcW w:w="1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807BE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3B5890" w:rsidRPr="00BF3CCA" w:rsidRDefault="003B5890" w:rsidP="00807BE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 xml:space="preserve">Россия  </w:t>
            </w:r>
          </w:p>
        </w:tc>
        <w:tc>
          <w:tcPr>
            <w:tcW w:w="21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807BE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Тойота Венза, 2013</w:t>
            </w: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807BE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807BE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807BE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890" w:rsidRPr="00BF3CCA" w:rsidTr="00B739E6">
        <w:trPr>
          <w:tblCellSpacing w:w="5" w:type="nil"/>
        </w:trPr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ind w:right="-209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 xml:space="preserve">Дочь </w:t>
            </w:r>
          </w:p>
        </w:tc>
        <w:tc>
          <w:tcPr>
            <w:tcW w:w="15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807BE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1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807BE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3B5890" w:rsidRPr="00BF3CCA" w:rsidRDefault="003B5890" w:rsidP="00807BE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807BE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  <w:p w:rsidR="003B5890" w:rsidRPr="00BF3CCA" w:rsidRDefault="003B5890" w:rsidP="000632D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¼ от 199,00</w:t>
            </w:r>
          </w:p>
        </w:tc>
        <w:tc>
          <w:tcPr>
            <w:tcW w:w="1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807BE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3B5890" w:rsidRPr="00BF3CCA" w:rsidRDefault="003B5890" w:rsidP="00807BE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 xml:space="preserve">Россия  </w:t>
            </w:r>
          </w:p>
        </w:tc>
        <w:tc>
          <w:tcPr>
            <w:tcW w:w="21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807BE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807BE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807BE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890" w:rsidRPr="00BF3CCA" w:rsidTr="00EF1174">
        <w:trPr>
          <w:trHeight w:val="720"/>
          <w:tblCellSpacing w:w="5" w:type="nil"/>
        </w:trPr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ind w:right="-209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 xml:space="preserve">Сын </w:t>
            </w:r>
          </w:p>
        </w:tc>
        <w:tc>
          <w:tcPr>
            <w:tcW w:w="15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1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807BE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3B5890" w:rsidRPr="00BF3CCA" w:rsidRDefault="003B5890" w:rsidP="00807BE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807BE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  <w:p w:rsidR="003B5890" w:rsidRPr="00BF3CCA" w:rsidRDefault="003B5890" w:rsidP="000632D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¼ от 199,00</w:t>
            </w:r>
          </w:p>
        </w:tc>
        <w:tc>
          <w:tcPr>
            <w:tcW w:w="1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807BE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3B5890" w:rsidRPr="00BF3CCA" w:rsidRDefault="003B5890" w:rsidP="00807BE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 xml:space="preserve">Россия  </w:t>
            </w:r>
          </w:p>
        </w:tc>
        <w:tc>
          <w:tcPr>
            <w:tcW w:w="21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807BE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807BE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890" w:rsidRPr="00BF3CCA" w:rsidTr="00EF1174">
        <w:trPr>
          <w:trHeight w:val="562"/>
          <w:tblCellSpacing w:w="5" w:type="nil"/>
        </w:trPr>
        <w:tc>
          <w:tcPr>
            <w:tcW w:w="146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EF1174" w:rsidRDefault="003B5890" w:rsidP="00EF117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174">
              <w:rPr>
                <w:rFonts w:ascii="Times New Roman" w:hAnsi="Times New Roman" w:cs="Times New Roman"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3B5890" w:rsidRPr="00EF1174" w:rsidRDefault="003B5890" w:rsidP="00EF117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5890" w:rsidRPr="00BF3CCA" w:rsidRDefault="003B5890" w:rsidP="00EF117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174">
              <w:rPr>
                <w:rFonts w:ascii="Times New Roman" w:hAnsi="Times New Roman" w:cs="Times New Roman"/>
                <w:sz w:val="24"/>
                <w:szCs w:val="24"/>
              </w:rPr>
              <w:t>сделки не совершались</w:t>
            </w:r>
          </w:p>
        </w:tc>
      </w:tr>
    </w:tbl>
    <w:p w:rsidR="003B5890" w:rsidRDefault="003B5890"/>
    <w:p w:rsidR="003B5890" w:rsidRPr="00BF3CCA" w:rsidRDefault="003B5890"/>
    <w:p w:rsidR="003B5890" w:rsidRPr="00BF3CCA" w:rsidRDefault="003B5890" w:rsidP="00944002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BF3CCA">
        <w:rPr>
          <w:rFonts w:ascii="Times New Roman" w:hAnsi="Times New Roman" w:cs="Times New Roman"/>
          <w:sz w:val="26"/>
          <w:szCs w:val="26"/>
        </w:rPr>
        <w:t>Сведения</w:t>
      </w:r>
    </w:p>
    <w:p w:rsidR="003B5890" w:rsidRPr="00BF3CCA" w:rsidRDefault="003B5890" w:rsidP="00944002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BF3CCA">
        <w:rPr>
          <w:rFonts w:ascii="Times New Roman" w:hAnsi="Times New Roman" w:cs="Times New Roman"/>
          <w:sz w:val="26"/>
          <w:szCs w:val="26"/>
        </w:rPr>
        <w:t>о доходах, об имуществе и обязательствах имущественного характера</w:t>
      </w:r>
    </w:p>
    <w:p w:rsidR="003B5890" w:rsidRPr="00BF3CCA" w:rsidRDefault="003B5890" w:rsidP="00944002">
      <w:pPr>
        <w:pStyle w:val="ConsPlusNonformat"/>
        <w:jc w:val="center"/>
        <w:rPr>
          <w:rFonts w:ascii="Times New Roman" w:hAnsi="Times New Roman" w:cs="Times New Roman"/>
          <w:sz w:val="26"/>
          <w:szCs w:val="26"/>
          <w:u w:val="single"/>
        </w:rPr>
      </w:pPr>
      <w:r w:rsidRPr="00BF3CCA">
        <w:rPr>
          <w:rFonts w:ascii="Times New Roman" w:hAnsi="Times New Roman" w:cs="Times New Roman"/>
          <w:sz w:val="26"/>
          <w:szCs w:val="26"/>
          <w:u w:val="single"/>
        </w:rPr>
        <w:t xml:space="preserve">депутата  Думы Чугуевского муниципального района   </w:t>
      </w:r>
    </w:p>
    <w:p w:rsidR="003B5890" w:rsidRPr="00BF3CCA" w:rsidRDefault="003B5890" w:rsidP="00944002">
      <w:pPr>
        <w:pStyle w:val="ConsPlusNonformat"/>
        <w:jc w:val="center"/>
        <w:rPr>
          <w:rFonts w:ascii="Times New Roman" w:hAnsi="Times New Roman" w:cs="Times New Roman"/>
          <w:sz w:val="26"/>
          <w:szCs w:val="26"/>
          <w:u w:val="single"/>
        </w:rPr>
      </w:pPr>
      <w:r w:rsidRPr="00BF3CCA">
        <w:rPr>
          <w:rFonts w:ascii="Times New Roman" w:hAnsi="Times New Roman" w:cs="Times New Roman"/>
          <w:sz w:val="26"/>
          <w:szCs w:val="26"/>
          <w:u w:val="single"/>
        </w:rPr>
        <w:t>и членов его семьи</w:t>
      </w:r>
    </w:p>
    <w:p w:rsidR="003B5890" w:rsidRPr="00BF3CCA" w:rsidRDefault="003B5890" w:rsidP="00944002">
      <w:pPr>
        <w:pStyle w:val="ConsPlusNonformat"/>
        <w:jc w:val="center"/>
        <w:rPr>
          <w:rFonts w:ascii="Times New Roman" w:hAnsi="Times New Roman" w:cs="Times New Roman"/>
        </w:rPr>
      </w:pPr>
      <w:r w:rsidRPr="00BF3CCA">
        <w:rPr>
          <w:rFonts w:ascii="Times New Roman" w:hAnsi="Times New Roman" w:cs="Times New Roman"/>
        </w:rPr>
        <w:t>(полное наименование должности )</w:t>
      </w:r>
    </w:p>
    <w:p w:rsidR="003B5890" w:rsidRPr="00BF3CCA" w:rsidRDefault="003B5890" w:rsidP="00944002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BF3CCA">
        <w:rPr>
          <w:rFonts w:ascii="Times New Roman" w:hAnsi="Times New Roman" w:cs="Times New Roman"/>
          <w:sz w:val="26"/>
          <w:szCs w:val="26"/>
        </w:rPr>
        <w:t>за период с 1 января по 31 декабря 2015 года</w:t>
      </w:r>
    </w:p>
    <w:p w:rsidR="003B5890" w:rsidRPr="00BF3CCA" w:rsidRDefault="003B5890" w:rsidP="00944002">
      <w:pPr>
        <w:pStyle w:val="ConsPlusNormal"/>
        <w:ind w:firstLine="540"/>
        <w:jc w:val="both"/>
        <w:outlineLvl w:val="0"/>
        <w:rPr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843"/>
        <w:gridCol w:w="1397"/>
        <w:gridCol w:w="2160"/>
        <w:gridCol w:w="1080"/>
        <w:gridCol w:w="1612"/>
        <w:gridCol w:w="2150"/>
        <w:gridCol w:w="1666"/>
        <w:gridCol w:w="1071"/>
        <w:gridCol w:w="1666"/>
      </w:tblGrid>
      <w:tr w:rsidR="003B5890" w:rsidRPr="00BF3CCA" w:rsidTr="000B629F">
        <w:trPr>
          <w:tblCellSpacing w:w="5" w:type="nil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1815EB">
            <w:pPr>
              <w:pStyle w:val="ConsPlusCell"/>
              <w:jc w:val="center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>Деклариро-ванный</w:t>
            </w:r>
            <w:r w:rsidRPr="00BF3CCA">
              <w:rPr>
                <w:rFonts w:ascii="Courier New" w:hAnsi="Courier New" w:cs="Courier New"/>
              </w:rPr>
              <w:br/>
              <w:t xml:space="preserve"> годовой доход </w:t>
            </w:r>
            <w:r w:rsidRPr="00BF3CCA">
              <w:rPr>
                <w:rFonts w:ascii="Courier New" w:hAnsi="Courier New" w:cs="Courier New"/>
              </w:rPr>
              <w:br/>
              <w:t xml:space="preserve">за  2015 г. </w:t>
            </w:r>
            <w:r w:rsidRPr="00BF3CCA">
              <w:rPr>
                <w:rFonts w:ascii="Courier New" w:hAnsi="Courier New" w:cs="Courier New"/>
              </w:rPr>
              <w:br/>
              <w:t xml:space="preserve">  (руб.)</w:t>
            </w:r>
          </w:p>
        </w:tc>
        <w:tc>
          <w:tcPr>
            <w:tcW w:w="70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 xml:space="preserve">  Перечень объектов недвижимого имущества и   </w:t>
            </w:r>
            <w:r w:rsidRPr="00BF3CCA">
              <w:rPr>
                <w:rFonts w:ascii="Courier New" w:hAnsi="Courier New" w:cs="Courier New"/>
              </w:rPr>
              <w:br/>
              <w:t xml:space="preserve"> транспортных средств, принадлежащих на праве </w:t>
            </w:r>
            <w:r w:rsidRPr="00BF3CCA">
              <w:rPr>
                <w:rFonts w:ascii="Courier New" w:hAnsi="Courier New" w:cs="Courier New"/>
              </w:rPr>
              <w:br/>
              <w:t xml:space="preserve">                собственности                 </w:t>
            </w:r>
          </w:p>
        </w:tc>
        <w:tc>
          <w:tcPr>
            <w:tcW w:w="4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 xml:space="preserve">  Перечень объектов недвижимого  </w:t>
            </w:r>
            <w:r w:rsidRPr="00BF3CCA">
              <w:rPr>
                <w:rFonts w:ascii="Courier New" w:hAnsi="Courier New" w:cs="Courier New"/>
              </w:rPr>
              <w:br/>
              <w:t xml:space="preserve">    имущества, находящихся в     </w:t>
            </w:r>
            <w:r w:rsidRPr="00BF3CCA">
              <w:rPr>
                <w:rFonts w:ascii="Courier New" w:hAnsi="Courier New" w:cs="Courier New"/>
              </w:rPr>
              <w:br/>
              <w:t xml:space="preserve">           пользовании           </w:t>
            </w:r>
          </w:p>
        </w:tc>
      </w:tr>
      <w:tr w:rsidR="003B5890" w:rsidRPr="00BF3CCA" w:rsidTr="000B629F">
        <w:trPr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>вид объектов</w:t>
            </w:r>
            <w:r w:rsidRPr="00BF3CCA">
              <w:rPr>
                <w:rFonts w:ascii="Courier New" w:hAnsi="Courier New" w:cs="Courier New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>площадь</w:t>
            </w:r>
            <w:r w:rsidRPr="00BF3CCA">
              <w:rPr>
                <w:rFonts w:ascii="Courier New" w:hAnsi="Courier New" w:cs="Courier New"/>
              </w:rPr>
              <w:br/>
              <w:t>(кв. м)</w:t>
            </w:r>
          </w:p>
        </w:tc>
        <w:tc>
          <w:tcPr>
            <w:tcW w:w="1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 xml:space="preserve">   страна   </w:t>
            </w:r>
            <w:r w:rsidRPr="00BF3CCA">
              <w:rPr>
                <w:rFonts w:ascii="Courier New" w:hAnsi="Courier New" w:cs="Courier New"/>
              </w:rPr>
              <w:br/>
              <w:t>расположения</w:t>
            </w:r>
          </w:p>
        </w:tc>
        <w:tc>
          <w:tcPr>
            <w:tcW w:w="21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>транспортные</w:t>
            </w:r>
            <w:r w:rsidRPr="00BF3CCA">
              <w:rPr>
                <w:rFonts w:ascii="Courier New" w:hAnsi="Courier New" w:cs="Courier New"/>
              </w:rPr>
              <w:br/>
              <w:t xml:space="preserve">  средства  </w:t>
            </w: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>вид объектов</w:t>
            </w:r>
            <w:r w:rsidRPr="00BF3CCA">
              <w:rPr>
                <w:rFonts w:ascii="Courier New" w:hAnsi="Courier New" w:cs="Courier New"/>
              </w:rPr>
              <w:br/>
              <w:t>недвижимости</w:t>
            </w: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>площадь</w:t>
            </w:r>
            <w:r w:rsidRPr="00BF3CCA">
              <w:rPr>
                <w:rFonts w:ascii="Courier New" w:hAnsi="Courier New" w:cs="Courier New"/>
              </w:rPr>
              <w:br/>
              <w:t>(кв. м)</w:t>
            </w: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 xml:space="preserve">   страна   </w:t>
            </w:r>
            <w:r w:rsidRPr="00BF3CCA">
              <w:rPr>
                <w:rFonts w:ascii="Courier New" w:hAnsi="Courier New" w:cs="Courier New"/>
              </w:rPr>
              <w:br/>
              <w:t>расположения</w:t>
            </w:r>
          </w:p>
        </w:tc>
      </w:tr>
      <w:tr w:rsidR="003B5890" w:rsidRPr="00BF3CCA" w:rsidTr="000B629F">
        <w:trPr>
          <w:tblCellSpacing w:w="5" w:type="nil"/>
        </w:trPr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ind w:right="-209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Белецкий</w:t>
            </w:r>
          </w:p>
          <w:p w:rsidR="003B5890" w:rsidRPr="00BF3CCA" w:rsidRDefault="003B5890" w:rsidP="00944002">
            <w:pPr>
              <w:pStyle w:val="ConsPlusCell"/>
              <w:ind w:right="-209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Василий</w:t>
            </w:r>
          </w:p>
          <w:p w:rsidR="003B5890" w:rsidRPr="00BF3CCA" w:rsidRDefault="003B5890" w:rsidP="00944002">
            <w:pPr>
              <w:pStyle w:val="ConsPlusCell"/>
              <w:ind w:right="-209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 xml:space="preserve">Константинович </w:t>
            </w: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1212944,48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</w:t>
            </w:r>
          </w:p>
          <w:p w:rsidR="003B5890" w:rsidRPr="00BF3CCA" w:rsidRDefault="003B5890" w:rsidP="003029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3B5890" w:rsidRPr="00BF3CCA" w:rsidRDefault="003B5890" w:rsidP="003029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 xml:space="preserve">Гараж </w:t>
            </w:r>
          </w:p>
          <w:p w:rsidR="003B5890" w:rsidRPr="00BF3CCA" w:rsidRDefault="003B5890" w:rsidP="003029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Нежилое здание</w:t>
            </w:r>
          </w:p>
          <w:p w:rsidR="003B5890" w:rsidRPr="00BF3CCA" w:rsidRDefault="003B5890" w:rsidP="003029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Нежилое помещение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2500,00</w:t>
            </w:r>
          </w:p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45,00</w:t>
            </w:r>
          </w:p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32,20</w:t>
            </w:r>
          </w:p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66,30</w:t>
            </w:r>
          </w:p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24,00</w:t>
            </w:r>
          </w:p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70,60</w:t>
            </w:r>
          </w:p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40,40</w:t>
            </w:r>
          </w:p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Suzuki Escudo. 1991</w:t>
            </w:r>
          </w:p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 Hiace, 1992</w:t>
            </w:r>
          </w:p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Isuzu Elf, 1997</w:t>
            </w:r>
          </w:p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ЗИЛ ММЗ 4505, 1990</w:t>
            </w: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Недвижимое имущество</w:t>
            </w: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1510,0</w:t>
            </w:r>
          </w:p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503,0</w:t>
            </w:r>
          </w:p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93,2</w:t>
            </w: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</w:tr>
      <w:tr w:rsidR="003B5890" w:rsidRPr="00BF3CCA" w:rsidTr="00EF1174">
        <w:trPr>
          <w:tblCellSpacing w:w="5" w:type="nil"/>
        </w:trPr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 xml:space="preserve">Супруга </w:t>
            </w:r>
          </w:p>
        </w:tc>
        <w:tc>
          <w:tcPr>
            <w:tcW w:w="1397" w:type="dxa"/>
            <w:tcBorders>
              <w:left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462606,09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66,30</w:t>
            </w:r>
          </w:p>
        </w:tc>
        <w:tc>
          <w:tcPr>
            <w:tcW w:w="1612" w:type="dxa"/>
            <w:tcBorders>
              <w:left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150" w:type="dxa"/>
            <w:tcBorders>
              <w:left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71" w:type="dxa"/>
            <w:tcBorders>
              <w:left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890" w:rsidRPr="00BF3CCA" w:rsidTr="00EF1174">
        <w:trPr>
          <w:trHeight w:val="90"/>
          <w:tblCellSpacing w:w="5" w:type="nil"/>
        </w:trPr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890" w:rsidRPr="00BF3CCA" w:rsidTr="00C30B9D">
        <w:trPr>
          <w:trHeight w:val="210"/>
          <w:tblCellSpacing w:w="5" w:type="nil"/>
        </w:trPr>
        <w:tc>
          <w:tcPr>
            <w:tcW w:w="146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EF1174" w:rsidRDefault="003B5890" w:rsidP="00EF117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174">
              <w:rPr>
                <w:rFonts w:ascii="Times New Roman" w:hAnsi="Times New Roman" w:cs="Times New Roman"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3B5890" w:rsidRPr="00EF1174" w:rsidRDefault="003B5890" w:rsidP="00EF117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5890" w:rsidRPr="00BF3CCA" w:rsidRDefault="003B5890" w:rsidP="00EF117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174">
              <w:rPr>
                <w:rFonts w:ascii="Times New Roman" w:hAnsi="Times New Roman" w:cs="Times New Roman"/>
                <w:sz w:val="24"/>
                <w:szCs w:val="24"/>
              </w:rPr>
              <w:t>сделки не совершались</w:t>
            </w:r>
          </w:p>
        </w:tc>
      </w:tr>
    </w:tbl>
    <w:p w:rsidR="003B5890" w:rsidRPr="00BF3CCA" w:rsidRDefault="003B5890" w:rsidP="00944002">
      <w:pPr>
        <w:jc w:val="center"/>
      </w:pPr>
    </w:p>
    <w:p w:rsidR="003B5890" w:rsidRPr="00BF3CCA" w:rsidRDefault="003B5890"/>
    <w:p w:rsidR="003B5890" w:rsidRPr="00BF3CCA" w:rsidRDefault="003B5890"/>
    <w:p w:rsidR="003B5890" w:rsidRPr="00BF3CCA" w:rsidRDefault="003B5890" w:rsidP="00944002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BF3CCA">
        <w:rPr>
          <w:rFonts w:ascii="Times New Roman" w:hAnsi="Times New Roman" w:cs="Times New Roman"/>
          <w:sz w:val="26"/>
          <w:szCs w:val="26"/>
        </w:rPr>
        <w:t>Сведения</w:t>
      </w:r>
    </w:p>
    <w:p w:rsidR="003B5890" w:rsidRPr="00BF3CCA" w:rsidRDefault="003B5890" w:rsidP="00944002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BF3CCA">
        <w:rPr>
          <w:rFonts w:ascii="Times New Roman" w:hAnsi="Times New Roman" w:cs="Times New Roman"/>
          <w:sz w:val="26"/>
          <w:szCs w:val="26"/>
        </w:rPr>
        <w:t>о доходах, об имуществе и обязательствах имущественного характера</w:t>
      </w:r>
    </w:p>
    <w:p w:rsidR="003B5890" w:rsidRPr="00BF3CCA" w:rsidRDefault="003B5890" w:rsidP="00944002">
      <w:pPr>
        <w:pStyle w:val="ConsPlusNonformat"/>
        <w:jc w:val="center"/>
        <w:rPr>
          <w:rFonts w:ascii="Times New Roman" w:hAnsi="Times New Roman" w:cs="Times New Roman"/>
          <w:sz w:val="26"/>
          <w:szCs w:val="26"/>
          <w:u w:val="single"/>
        </w:rPr>
      </w:pPr>
      <w:r w:rsidRPr="00BF3CCA">
        <w:rPr>
          <w:rFonts w:ascii="Times New Roman" w:hAnsi="Times New Roman" w:cs="Times New Roman"/>
          <w:sz w:val="26"/>
          <w:szCs w:val="26"/>
          <w:u w:val="single"/>
        </w:rPr>
        <w:t xml:space="preserve">депутата  Думы Чугуевского муниципального района   </w:t>
      </w:r>
    </w:p>
    <w:p w:rsidR="003B5890" w:rsidRPr="00BF3CCA" w:rsidRDefault="003B5890" w:rsidP="00944002">
      <w:pPr>
        <w:pStyle w:val="ConsPlusNonformat"/>
        <w:jc w:val="center"/>
        <w:rPr>
          <w:rFonts w:ascii="Times New Roman" w:hAnsi="Times New Roman" w:cs="Times New Roman"/>
          <w:sz w:val="26"/>
          <w:szCs w:val="26"/>
          <w:u w:val="single"/>
        </w:rPr>
      </w:pPr>
      <w:r w:rsidRPr="00BF3CCA">
        <w:rPr>
          <w:rFonts w:ascii="Times New Roman" w:hAnsi="Times New Roman" w:cs="Times New Roman"/>
          <w:sz w:val="26"/>
          <w:szCs w:val="26"/>
          <w:u w:val="single"/>
        </w:rPr>
        <w:t>и членов его семьи</w:t>
      </w:r>
    </w:p>
    <w:p w:rsidR="003B5890" w:rsidRPr="00BF3CCA" w:rsidRDefault="003B5890" w:rsidP="00944002">
      <w:pPr>
        <w:pStyle w:val="ConsPlusNonformat"/>
        <w:jc w:val="center"/>
        <w:rPr>
          <w:rFonts w:ascii="Times New Roman" w:hAnsi="Times New Roman" w:cs="Times New Roman"/>
        </w:rPr>
      </w:pPr>
      <w:r w:rsidRPr="00BF3CCA">
        <w:rPr>
          <w:rFonts w:ascii="Times New Roman" w:hAnsi="Times New Roman" w:cs="Times New Roman"/>
        </w:rPr>
        <w:t>(полное наименование должности )</w:t>
      </w:r>
    </w:p>
    <w:p w:rsidR="003B5890" w:rsidRPr="00BF3CCA" w:rsidRDefault="003B5890" w:rsidP="00944002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BF3CCA">
        <w:rPr>
          <w:rFonts w:ascii="Times New Roman" w:hAnsi="Times New Roman" w:cs="Times New Roman"/>
          <w:sz w:val="26"/>
          <w:szCs w:val="26"/>
        </w:rPr>
        <w:t>за период с 1 января по 31 декабря 2015 года</w:t>
      </w:r>
    </w:p>
    <w:p w:rsidR="003B5890" w:rsidRPr="00BF3CCA" w:rsidRDefault="003B5890" w:rsidP="00944002">
      <w:pPr>
        <w:pStyle w:val="ConsPlusNormal"/>
        <w:ind w:firstLine="540"/>
        <w:jc w:val="both"/>
        <w:outlineLvl w:val="0"/>
        <w:rPr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666"/>
        <w:gridCol w:w="1574"/>
        <w:gridCol w:w="2160"/>
        <w:gridCol w:w="1080"/>
        <w:gridCol w:w="1612"/>
        <w:gridCol w:w="2150"/>
        <w:gridCol w:w="1666"/>
        <w:gridCol w:w="1071"/>
        <w:gridCol w:w="1666"/>
      </w:tblGrid>
      <w:tr w:rsidR="003B5890" w:rsidRPr="00BF3CCA" w:rsidTr="00944002">
        <w:trPr>
          <w:tblCellSpacing w:w="5" w:type="nil"/>
        </w:trPr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1815EB">
            <w:pPr>
              <w:pStyle w:val="ConsPlusCell"/>
              <w:jc w:val="center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>Деклариро-ванный</w:t>
            </w:r>
            <w:r w:rsidRPr="00BF3CCA">
              <w:rPr>
                <w:rFonts w:ascii="Courier New" w:hAnsi="Courier New" w:cs="Courier New"/>
              </w:rPr>
              <w:br/>
              <w:t xml:space="preserve"> годовой доход </w:t>
            </w:r>
            <w:r w:rsidRPr="00BF3CCA">
              <w:rPr>
                <w:rFonts w:ascii="Courier New" w:hAnsi="Courier New" w:cs="Courier New"/>
              </w:rPr>
              <w:br/>
              <w:t xml:space="preserve">за  2015 г. </w:t>
            </w:r>
            <w:r w:rsidRPr="00BF3CCA">
              <w:rPr>
                <w:rFonts w:ascii="Courier New" w:hAnsi="Courier New" w:cs="Courier New"/>
              </w:rPr>
              <w:br/>
              <w:t xml:space="preserve">  (руб.)</w:t>
            </w:r>
          </w:p>
        </w:tc>
        <w:tc>
          <w:tcPr>
            <w:tcW w:w="70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 xml:space="preserve">  Перечень объектов недвижимого имущества и   </w:t>
            </w:r>
            <w:r w:rsidRPr="00BF3CCA">
              <w:rPr>
                <w:rFonts w:ascii="Courier New" w:hAnsi="Courier New" w:cs="Courier New"/>
              </w:rPr>
              <w:br/>
              <w:t xml:space="preserve"> транспортных средств, принадлежащих на праве </w:t>
            </w:r>
            <w:r w:rsidRPr="00BF3CCA">
              <w:rPr>
                <w:rFonts w:ascii="Courier New" w:hAnsi="Courier New" w:cs="Courier New"/>
              </w:rPr>
              <w:br/>
              <w:t xml:space="preserve">                собственности                 </w:t>
            </w:r>
          </w:p>
        </w:tc>
        <w:tc>
          <w:tcPr>
            <w:tcW w:w="4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 xml:space="preserve">  Перечень объектов недвижимого  </w:t>
            </w:r>
            <w:r w:rsidRPr="00BF3CCA">
              <w:rPr>
                <w:rFonts w:ascii="Courier New" w:hAnsi="Courier New" w:cs="Courier New"/>
              </w:rPr>
              <w:br/>
              <w:t xml:space="preserve">    имущества, находящихся в     </w:t>
            </w:r>
            <w:r w:rsidRPr="00BF3CCA">
              <w:rPr>
                <w:rFonts w:ascii="Courier New" w:hAnsi="Courier New" w:cs="Courier New"/>
              </w:rPr>
              <w:br/>
              <w:t xml:space="preserve">           пользовании           </w:t>
            </w:r>
          </w:p>
        </w:tc>
      </w:tr>
      <w:tr w:rsidR="003B5890" w:rsidRPr="00BF3CCA" w:rsidTr="00944002">
        <w:trPr>
          <w:tblCellSpacing w:w="5" w:type="nil"/>
        </w:trPr>
        <w:tc>
          <w:tcPr>
            <w:tcW w:w="1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5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>вид объектов</w:t>
            </w:r>
            <w:r w:rsidRPr="00BF3CCA">
              <w:rPr>
                <w:rFonts w:ascii="Courier New" w:hAnsi="Courier New" w:cs="Courier New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>площадь</w:t>
            </w:r>
            <w:r w:rsidRPr="00BF3CCA">
              <w:rPr>
                <w:rFonts w:ascii="Courier New" w:hAnsi="Courier New" w:cs="Courier New"/>
              </w:rPr>
              <w:br/>
              <w:t>(кв. м)</w:t>
            </w:r>
          </w:p>
        </w:tc>
        <w:tc>
          <w:tcPr>
            <w:tcW w:w="1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 xml:space="preserve">   страна   </w:t>
            </w:r>
            <w:r w:rsidRPr="00BF3CCA">
              <w:rPr>
                <w:rFonts w:ascii="Courier New" w:hAnsi="Courier New" w:cs="Courier New"/>
              </w:rPr>
              <w:br/>
              <w:t>расположения</w:t>
            </w:r>
          </w:p>
        </w:tc>
        <w:tc>
          <w:tcPr>
            <w:tcW w:w="21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>транспортные</w:t>
            </w:r>
            <w:r w:rsidRPr="00BF3CCA">
              <w:rPr>
                <w:rFonts w:ascii="Courier New" w:hAnsi="Courier New" w:cs="Courier New"/>
              </w:rPr>
              <w:br/>
              <w:t xml:space="preserve">  средства  </w:t>
            </w: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>вид объектов</w:t>
            </w:r>
            <w:r w:rsidRPr="00BF3CCA">
              <w:rPr>
                <w:rFonts w:ascii="Courier New" w:hAnsi="Courier New" w:cs="Courier New"/>
              </w:rPr>
              <w:br/>
              <w:t>недвижимости</w:t>
            </w: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>площадь</w:t>
            </w:r>
            <w:r w:rsidRPr="00BF3CCA">
              <w:rPr>
                <w:rFonts w:ascii="Courier New" w:hAnsi="Courier New" w:cs="Courier New"/>
              </w:rPr>
              <w:br/>
              <w:t>(кв. м)</w:t>
            </w: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 xml:space="preserve">   страна   </w:t>
            </w:r>
            <w:r w:rsidRPr="00BF3CCA">
              <w:rPr>
                <w:rFonts w:ascii="Courier New" w:hAnsi="Courier New" w:cs="Courier New"/>
              </w:rPr>
              <w:br/>
              <w:t>расположения</w:t>
            </w:r>
          </w:p>
        </w:tc>
      </w:tr>
      <w:tr w:rsidR="003B5890" w:rsidRPr="00BF3CCA" w:rsidTr="00944002">
        <w:trPr>
          <w:tblCellSpacing w:w="5" w:type="nil"/>
        </w:trPr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ind w:right="-209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Еремина</w:t>
            </w:r>
          </w:p>
          <w:p w:rsidR="003B5890" w:rsidRPr="00BF3CCA" w:rsidRDefault="003B5890" w:rsidP="00944002">
            <w:pPr>
              <w:pStyle w:val="ConsPlusCell"/>
              <w:ind w:right="-209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Нина</w:t>
            </w:r>
          </w:p>
          <w:p w:rsidR="003B5890" w:rsidRPr="00BF3CCA" w:rsidRDefault="003B5890" w:rsidP="00944002">
            <w:pPr>
              <w:pStyle w:val="ConsPlusCell"/>
              <w:ind w:right="-209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Ивановна</w:t>
            </w:r>
          </w:p>
        </w:tc>
        <w:tc>
          <w:tcPr>
            <w:tcW w:w="15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1045711,75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½ от 66,2</w:t>
            </w:r>
          </w:p>
        </w:tc>
        <w:tc>
          <w:tcPr>
            <w:tcW w:w="1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890" w:rsidRPr="00BF3CCA" w:rsidTr="00EF1174">
        <w:trPr>
          <w:tblCellSpacing w:w="5" w:type="nil"/>
        </w:trPr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 xml:space="preserve">Супруг </w:t>
            </w:r>
          </w:p>
        </w:tc>
        <w:tc>
          <w:tcPr>
            <w:tcW w:w="15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1016426,2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890" w:rsidRPr="00BF3CCA" w:rsidTr="00C30B9D">
        <w:trPr>
          <w:tblCellSpacing w:w="5" w:type="nil"/>
        </w:trPr>
        <w:tc>
          <w:tcPr>
            <w:tcW w:w="146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EF1174" w:rsidRDefault="003B5890" w:rsidP="00EF117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174">
              <w:rPr>
                <w:rFonts w:ascii="Times New Roman" w:hAnsi="Times New Roman" w:cs="Times New Roman"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3B5890" w:rsidRPr="00EF1174" w:rsidRDefault="003B5890" w:rsidP="00EF117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5890" w:rsidRPr="00BF3CCA" w:rsidRDefault="003B5890" w:rsidP="00EF117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174">
              <w:rPr>
                <w:rFonts w:ascii="Times New Roman" w:hAnsi="Times New Roman" w:cs="Times New Roman"/>
                <w:sz w:val="24"/>
                <w:szCs w:val="24"/>
              </w:rPr>
              <w:t>сделки не совершались</w:t>
            </w:r>
          </w:p>
        </w:tc>
      </w:tr>
    </w:tbl>
    <w:p w:rsidR="003B5890" w:rsidRPr="00BF3CCA" w:rsidRDefault="003B5890" w:rsidP="00944002">
      <w:pPr>
        <w:jc w:val="center"/>
      </w:pPr>
    </w:p>
    <w:p w:rsidR="003B5890" w:rsidRPr="00BF3CCA" w:rsidRDefault="003B5890"/>
    <w:p w:rsidR="003B5890" w:rsidRPr="00BF3CCA" w:rsidRDefault="003B5890"/>
    <w:p w:rsidR="003B5890" w:rsidRPr="00BF3CCA" w:rsidRDefault="003B5890"/>
    <w:p w:rsidR="003B5890" w:rsidRPr="00BF3CCA" w:rsidRDefault="003B5890"/>
    <w:p w:rsidR="003B5890" w:rsidRPr="00BF3CCA" w:rsidRDefault="003B5890"/>
    <w:p w:rsidR="003B5890" w:rsidRPr="00BF3CCA" w:rsidRDefault="003B5890"/>
    <w:p w:rsidR="003B5890" w:rsidRDefault="003B5890"/>
    <w:p w:rsidR="003B5890" w:rsidRPr="00BF3CCA" w:rsidRDefault="003B5890"/>
    <w:p w:rsidR="003B5890" w:rsidRPr="00BF3CCA" w:rsidRDefault="003B5890"/>
    <w:p w:rsidR="003B5890" w:rsidRPr="00BF3CCA" w:rsidRDefault="003B5890"/>
    <w:p w:rsidR="003B5890" w:rsidRPr="00BF3CCA" w:rsidRDefault="003B5890" w:rsidP="00944002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BF3CCA">
        <w:rPr>
          <w:rFonts w:ascii="Times New Roman" w:hAnsi="Times New Roman" w:cs="Times New Roman"/>
          <w:sz w:val="26"/>
          <w:szCs w:val="26"/>
        </w:rPr>
        <w:t>Сведения</w:t>
      </w:r>
    </w:p>
    <w:p w:rsidR="003B5890" w:rsidRPr="00BF3CCA" w:rsidRDefault="003B5890" w:rsidP="00944002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BF3CCA">
        <w:rPr>
          <w:rFonts w:ascii="Times New Roman" w:hAnsi="Times New Roman" w:cs="Times New Roman"/>
          <w:sz w:val="26"/>
          <w:szCs w:val="26"/>
        </w:rPr>
        <w:t>о доходах, об имуществе и обязательствах имущественного характера</w:t>
      </w:r>
    </w:p>
    <w:p w:rsidR="003B5890" w:rsidRPr="00BF3CCA" w:rsidRDefault="003B5890" w:rsidP="00944002">
      <w:pPr>
        <w:pStyle w:val="ConsPlusNonformat"/>
        <w:jc w:val="center"/>
        <w:rPr>
          <w:rFonts w:ascii="Times New Roman" w:hAnsi="Times New Roman" w:cs="Times New Roman"/>
          <w:sz w:val="26"/>
          <w:szCs w:val="26"/>
          <w:u w:val="single"/>
        </w:rPr>
      </w:pPr>
      <w:r w:rsidRPr="00BF3CCA">
        <w:rPr>
          <w:rFonts w:ascii="Times New Roman" w:hAnsi="Times New Roman" w:cs="Times New Roman"/>
          <w:sz w:val="26"/>
          <w:szCs w:val="26"/>
          <w:u w:val="single"/>
        </w:rPr>
        <w:t xml:space="preserve">депутата  Думы Чугуевского муниципального района   </w:t>
      </w:r>
    </w:p>
    <w:p w:rsidR="003B5890" w:rsidRPr="00BF3CCA" w:rsidRDefault="003B5890" w:rsidP="00944002">
      <w:pPr>
        <w:pStyle w:val="ConsPlusNonformat"/>
        <w:jc w:val="center"/>
        <w:rPr>
          <w:rFonts w:ascii="Times New Roman" w:hAnsi="Times New Roman" w:cs="Times New Roman"/>
          <w:sz w:val="26"/>
          <w:szCs w:val="26"/>
          <w:u w:val="single"/>
        </w:rPr>
      </w:pPr>
      <w:r w:rsidRPr="00BF3CCA">
        <w:rPr>
          <w:rFonts w:ascii="Times New Roman" w:hAnsi="Times New Roman" w:cs="Times New Roman"/>
          <w:sz w:val="26"/>
          <w:szCs w:val="26"/>
          <w:u w:val="single"/>
        </w:rPr>
        <w:t>и членов его семьи</w:t>
      </w:r>
    </w:p>
    <w:p w:rsidR="003B5890" w:rsidRPr="00BF3CCA" w:rsidRDefault="003B5890" w:rsidP="00944002">
      <w:pPr>
        <w:pStyle w:val="ConsPlusNonformat"/>
        <w:jc w:val="center"/>
        <w:rPr>
          <w:rFonts w:ascii="Times New Roman" w:hAnsi="Times New Roman" w:cs="Times New Roman"/>
        </w:rPr>
      </w:pPr>
      <w:r w:rsidRPr="00BF3CCA">
        <w:rPr>
          <w:rFonts w:ascii="Times New Roman" w:hAnsi="Times New Roman" w:cs="Times New Roman"/>
        </w:rPr>
        <w:t>(полное наименование должности )</w:t>
      </w:r>
    </w:p>
    <w:p w:rsidR="003B5890" w:rsidRPr="00BF3CCA" w:rsidRDefault="003B5890" w:rsidP="00944002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BF3CCA">
        <w:rPr>
          <w:rFonts w:ascii="Times New Roman" w:hAnsi="Times New Roman" w:cs="Times New Roman"/>
          <w:sz w:val="26"/>
          <w:szCs w:val="26"/>
        </w:rPr>
        <w:t>за период с 1 января по 31 декабря 2015 года</w:t>
      </w:r>
    </w:p>
    <w:p w:rsidR="003B5890" w:rsidRPr="00BF3CCA" w:rsidRDefault="003B5890" w:rsidP="00944002">
      <w:pPr>
        <w:pStyle w:val="ConsPlusNormal"/>
        <w:ind w:firstLine="540"/>
        <w:jc w:val="both"/>
        <w:outlineLvl w:val="0"/>
        <w:rPr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666"/>
        <w:gridCol w:w="1574"/>
        <w:gridCol w:w="2160"/>
        <w:gridCol w:w="1080"/>
        <w:gridCol w:w="1612"/>
        <w:gridCol w:w="2256"/>
        <w:gridCol w:w="1560"/>
        <w:gridCol w:w="1071"/>
        <w:gridCol w:w="1666"/>
      </w:tblGrid>
      <w:tr w:rsidR="003B5890" w:rsidRPr="00BF3CCA" w:rsidTr="0081370D">
        <w:trPr>
          <w:tblCellSpacing w:w="5" w:type="nil"/>
        </w:trPr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BE6967">
            <w:pPr>
              <w:pStyle w:val="ConsPlusCell"/>
              <w:jc w:val="center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>Деклариро-ванный</w:t>
            </w:r>
            <w:r w:rsidRPr="00BF3CCA">
              <w:rPr>
                <w:rFonts w:ascii="Courier New" w:hAnsi="Courier New" w:cs="Courier New"/>
              </w:rPr>
              <w:br/>
              <w:t xml:space="preserve"> годовой доход </w:t>
            </w:r>
            <w:r w:rsidRPr="00BF3CCA">
              <w:rPr>
                <w:rFonts w:ascii="Courier New" w:hAnsi="Courier New" w:cs="Courier New"/>
              </w:rPr>
              <w:br/>
              <w:t xml:space="preserve">за  2015 г. </w:t>
            </w:r>
            <w:r w:rsidRPr="00BF3CCA">
              <w:rPr>
                <w:rFonts w:ascii="Courier New" w:hAnsi="Courier New" w:cs="Courier New"/>
              </w:rPr>
              <w:br/>
              <w:t xml:space="preserve">  (руб.)</w:t>
            </w:r>
          </w:p>
        </w:tc>
        <w:tc>
          <w:tcPr>
            <w:tcW w:w="71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 xml:space="preserve">  Перечень объектов недвижимого имущества и   </w:t>
            </w:r>
            <w:r w:rsidRPr="00BF3CCA">
              <w:rPr>
                <w:rFonts w:ascii="Courier New" w:hAnsi="Courier New" w:cs="Courier New"/>
              </w:rPr>
              <w:br/>
              <w:t xml:space="preserve"> транспортных средств, принадлежащих на праве </w:t>
            </w:r>
            <w:r w:rsidRPr="00BF3CCA">
              <w:rPr>
                <w:rFonts w:ascii="Courier New" w:hAnsi="Courier New" w:cs="Courier New"/>
              </w:rPr>
              <w:br/>
              <w:t xml:space="preserve">                собственности                 </w:t>
            </w:r>
          </w:p>
        </w:tc>
        <w:tc>
          <w:tcPr>
            <w:tcW w:w="4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 xml:space="preserve">  Перечень объектов недвижимого  </w:t>
            </w:r>
            <w:r w:rsidRPr="00BF3CCA">
              <w:rPr>
                <w:rFonts w:ascii="Courier New" w:hAnsi="Courier New" w:cs="Courier New"/>
              </w:rPr>
              <w:br/>
              <w:t xml:space="preserve">    имущества, находящихся в     </w:t>
            </w:r>
            <w:r w:rsidRPr="00BF3CCA">
              <w:rPr>
                <w:rFonts w:ascii="Courier New" w:hAnsi="Courier New" w:cs="Courier New"/>
              </w:rPr>
              <w:br/>
              <w:t xml:space="preserve">           пользовании           </w:t>
            </w:r>
          </w:p>
        </w:tc>
      </w:tr>
      <w:tr w:rsidR="003B5890" w:rsidRPr="00BF3CCA" w:rsidTr="0081370D">
        <w:trPr>
          <w:tblCellSpacing w:w="5" w:type="nil"/>
        </w:trPr>
        <w:tc>
          <w:tcPr>
            <w:tcW w:w="1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5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>вид объектов</w:t>
            </w:r>
            <w:r w:rsidRPr="00BF3CCA">
              <w:rPr>
                <w:rFonts w:ascii="Courier New" w:hAnsi="Courier New" w:cs="Courier New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>площадь</w:t>
            </w:r>
            <w:r w:rsidRPr="00BF3CCA">
              <w:rPr>
                <w:rFonts w:ascii="Courier New" w:hAnsi="Courier New" w:cs="Courier New"/>
              </w:rPr>
              <w:br/>
              <w:t>(кв. м)</w:t>
            </w:r>
          </w:p>
        </w:tc>
        <w:tc>
          <w:tcPr>
            <w:tcW w:w="1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 xml:space="preserve">   страна   </w:t>
            </w:r>
            <w:r w:rsidRPr="00BF3CCA">
              <w:rPr>
                <w:rFonts w:ascii="Courier New" w:hAnsi="Courier New" w:cs="Courier New"/>
              </w:rPr>
              <w:br/>
              <w:t>расположения</w:t>
            </w:r>
          </w:p>
        </w:tc>
        <w:tc>
          <w:tcPr>
            <w:tcW w:w="22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>транспортные</w:t>
            </w:r>
            <w:r w:rsidRPr="00BF3CCA">
              <w:rPr>
                <w:rFonts w:ascii="Courier New" w:hAnsi="Courier New" w:cs="Courier New"/>
              </w:rPr>
              <w:br/>
              <w:t xml:space="preserve">  средства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>вид объектов</w:t>
            </w:r>
            <w:r w:rsidRPr="00BF3CCA">
              <w:rPr>
                <w:rFonts w:ascii="Courier New" w:hAnsi="Courier New" w:cs="Courier New"/>
              </w:rPr>
              <w:br/>
              <w:t>недвижимости</w:t>
            </w: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>площадь</w:t>
            </w:r>
            <w:r w:rsidRPr="00BF3CCA">
              <w:rPr>
                <w:rFonts w:ascii="Courier New" w:hAnsi="Courier New" w:cs="Courier New"/>
              </w:rPr>
              <w:br/>
              <w:t>(кв. м)</w:t>
            </w: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 xml:space="preserve">   страна   </w:t>
            </w:r>
            <w:r w:rsidRPr="00BF3CCA">
              <w:rPr>
                <w:rFonts w:ascii="Courier New" w:hAnsi="Courier New" w:cs="Courier New"/>
              </w:rPr>
              <w:br/>
              <w:t>расположения</w:t>
            </w:r>
          </w:p>
        </w:tc>
      </w:tr>
      <w:tr w:rsidR="003B5890" w:rsidRPr="00BF3CCA" w:rsidTr="0081370D">
        <w:trPr>
          <w:tblCellSpacing w:w="5" w:type="nil"/>
        </w:trPr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ind w:right="-209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Чеченина</w:t>
            </w:r>
          </w:p>
          <w:p w:rsidR="003B5890" w:rsidRPr="00BF3CCA" w:rsidRDefault="003B5890" w:rsidP="00944002">
            <w:pPr>
              <w:pStyle w:val="ConsPlusCell"/>
              <w:ind w:right="-209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Наталья</w:t>
            </w:r>
          </w:p>
          <w:p w:rsidR="003B5890" w:rsidRPr="00BF3CCA" w:rsidRDefault="003B5890" w:rsidP="00944002">
            <w:pPr>
              <w:pStyle w:val="ConsPlusCell"/>
              <w:ind w:right="-209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Сергеевна</w:t>
            </w:r>
          </w:p>
        </w:tc>
        <w:tc>
          <w:tcPr>
            <w:tcW w:w="15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744772,77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1600,0</w:t>
            </w:r>
          </w:p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40,6</w:t>
            </w:r>
          </w:p>
        </w:tc>
        <w:tc>
          <w:tcPr>
            <w:tcW w:w="1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2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890" w:rsidRPr="00BF3CCA" w:rsidTr="00EF1174">
        <w:trPr>
          <w:tblCellSpacing w:w="5" w:type="nil"/>
        </w:trPr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 xml:space="preserve">Супруг </w:t>
            </w:r>
          </w:p>
        </w:tc>
        <w:tc>
          <w:tcPr>
            <w:tcW w:w="15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10 000,0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Honda civic, 1985</w:t>
            </w:r>
          </w:p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 Toyace, 2008</w:t>
            </w:r>
          </w:p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 Town Ace, 1990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6A61C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3B5890" w:rsidRPr="00BF3CCA" w:rsidRDefault="003B5890" w:rsidP="006A61C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2C2D8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1600,0</w:t>
            </w:r>
          </w:p>
          <w:p w:rsidR="003B5890" w:rsidRPr="00BF3CCA" w:rsidRDefault="003B5890" w:rsidP="002C2D8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5890" w:rsidRPr="00BF3CCA" w:rsidRDefault="003B5890" w:rsidP="002C2D8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40,6</w:t>
            </w: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2C2D8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3B5890" w:rsidRPr="00BF3CCA" w:rsidRDefault="003B5890" w:rsidP="002C2D8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5890" w:rsidRPr="00BF3CCA" w:rsidRDefault="003B5890" w:rsidP="002C2D8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</w:tr>
      <w:tr w:rsidR="003B5890" w:rsidRPr="00BF3CCA" w:rsidTr="00C30B9D">
        <w:trPr>
          <w:tblCellSpacing w:w="5" w:type="nil"/>
        </w:trPr>
        <w:tc>
          <w:tcPr>
            <w:tcW w:w="146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EF1174" w:rsidRDefault="003B5890" w:rsidP="00EF117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174">
              <w:rPr>
                <w:rFonts w:ascii="Times New Roman" w:hAnsi="Times New Roman" w:cs="Times New Roman"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3B5890" w:rsidRPr="00EF1174" w:rsidRDefault="003B5890" w:rsidP="00EF117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5890" w:rsidRPr="00BF3CCA" w:rsidRDefault="003B5890" w:rsidP="00EF117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174">
              <w:rPr>
                <w:rFonts w:ascii="Times New Roman" w:hAnsi="Times New Roman" w:cs="Times New Roman"/>
                <w:sz w:val="24"/>
                <w:szCs w:val="24"/>
              </w:rPr>
              <w:t>сделки не совершались</w:t>
            </w:r>
          </w:p>
        </w:tc>
      </w:tr>
    </w:tbl>
    <w:p w:rsidR="003B5890" w:rsidRPr="00BF3CCA" w:rsidRDefault="003B5890" w:rsidP="00944002">
      <w:pPr>
        <w:jc w:val="center"/>
      </w:pPr>
    </w:p>
    <w:p w:rsidR="003B5890" w:rsidRPr="00BF3CCA" w:rsidRDefault="003B5890"/>
    <w:p w:rsidR="003B5890" w:rsidRPr="00BF3CCA" w:rsidRDefault="003B5890" w:rsidP="00944002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3B5890" w:rsidRPr="00BF3CCA" w:rsidRDefault="003B5890" w:rsidP="00944002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3B5890" w:rsidRPr="00BF3CCA" w:rsidRDefault="003B5890" w:rsidP="00944002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3B5890" w:rsidRPr="00BF3CCA" w:rsidRDefault="003B5890" w:rsidP="00944002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3B5890" w:rsidRPr="00BF3CCA" w:rsidRDefault="003B5890" w:rsidP="00944002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3B5890" w:rsidRPr="00BF3CCA" w:rsidRDefault="003B5890" w:rsidP="00944002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BF3CCA">
        <w:rPr>
          <w:rFonts w:ascii="Times New Roman" w:hAnsi="Times New Roman" w:cs="Times New Roman"/>
          <w:sz w:val="26"/>
          <w:szCs w:val="26"/>
        </w:rPr>
        <w:t>Сведения</w:t>
      </w:r>
    </w:p>
    <w:p w:rsidR="003B5890" w:rsidRPr="00BF3CCA" w:rsidRDefault="003B5890" w:rsidP="00944002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BF3CCA">
        <w:rPr>
          <w:rFonts w:ascii="Times New Roman" w:hAnsi="Times New Roman" w:cs="Times New Roman"/>
          <w:sz w:val="26"/>
          <w:szCs w:val="26"/>
        </w:rPr>
        <w:t>о доходах, об имуществе и обязательствах имущественного характера</w:t>
      </w:r>
    </w:p>
    <w:p w:rsidR="003B5890" w:rsidRPr="00BF3CCA" w:rsidRDefault="003B5890" w:rsidP="00944002">
      <w:pPr>
        <w:pStyle w:val="ConsPlusNonformat"/>
        <w:jc w:val="center"/>
        <w:rPr>
          <w:rFonts w:ascii="Times New Roman" w:hAnsi="Times New Roman" w:cs="Times New Roman"/>
          <w:sz w:val="26"/>
          <w:szCs w:val="26"/>
          <w:u w:val="single"/>
        </w:rPr>
      </w:pPr>
      <w:r w:rsidRPr="00BF3CCA">
        <w:rPr>
          <w:rFonts w:ascii="Times New Roman" w:hAnsi="Times New Roman" w:cs="Times New Roman"/>
          <w:sz w:val="26"/>
          <w:szCs w:val="26"/>
          <w:u w:val="single"/>
        </w:rPr>
        <w:t xml:space="preserve">депутата  Думы Чугуевского муниципального района   </w:t>
      </w:r>
    </w:p>
    <w:p w:rsidR="003B5890" w:rsidRPr="00BF3CCA" w:rsidRDefault="003B5890" w:rsidP="00944002">
      <w:pPr>
        <w:pStyle w:val="ConsPlusNonformat"/>
        <w:jc w:val="center"/>
        <w:rPr>
          <w:rFonts w:ascii="Times New Roman" w:hAnsi="Times New Roman" w:cs="Times New Roman"/>
          <w:sz w:val="26"/>
          <w:szCs w:val="26"/>
          <w:u w:val="single"/>
        </w:rPr>
      </w:pPr>
      <w:r w:rsidRPr="00BF3CCA">
        <w:rPr>
          <w:rFonts w:ascii="Times New Roman" w:hAnsi="Times New Roman" w:cs="Times New Roman"/>
          <w:sz w:val="26"/>
          <w:szCs w:val="26"/>
          <w:u w:val="single"/>
        </w:rPr>
        <w:t>и членов его семьи</w:t>
      </w:r>
    </w:p>
    <w:p w:rsidR="003B5890" w:rsidRPr="00BF3CCA" w:rsidRDefault="003B5890" w:rsidP="00944002">
      <w:pPr>
        <w:pStyle w:val="ConsPlusNonformat"/>
        <w:jc w:val="center"/>
        <w:rPr>
          <w:rFonts w:ascii="Times New Roman" w:hAnsi="Times New Roman" w:cs="Times New Roman"/>
        </w:rPr>
      </w:pPr>
      <w:r w:rsidRPr="00BF3CCA">
        <w:rPr>
          <w:rFonts w:ascii="Times New Roman" w:hAnsi="Times New Roman" w:cs="Times New Roman"/>
        </w:rPr>
        <w:t>(полное наименование должности )</w:t>
      </w:r>
    </w:p>
    <w:p w:rsidR="003B5890" w:rsidRPr="00BF3CCA" w:rsidRDefault="003B5890" w:rsidP="00944002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BF3CCA">
        <w:rPr>
          <w:rFonts w:ascii="Times New Roman" w:hAnsi="Times New Roman" w:cs="Times New Roman"/>
          <w:sz w:val="26"/>
          <w:szCs w:val="26"/>
        </w:rPr>
        <w:t>за период с 1 января по 31 декабря 2015 года</w:t>
      </w:r>
    </w:p>
    <w:p w:rsidR="003B5890" w:rsidRPr="00BF3CCA" w:rsidRDefault="003B5890" w:rsidP="00944002">
      <w:pPr>
        <w:pStyle w:val="ConsPlusNormal"/>
        <w:ind w:firstLine="540"/>
        <w:jc w:val="both"/>
        <w:outlineLvl w:val="0"/>
        <w:rPr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666"/>
        <w:gridCol w:w="1574"/>
        <w:gridCol w:w="2160"/>
        <w:gridCol w:w="1080"/>
        <w:gridCol w:w="1612"/>
        <w:gridCol w:w="2150"/>
        <w:gridCol w:w="1666"/>
        <w:gridCol w:w="1071"/>
        <w:gridCol w:w="1666"/>
      </w:tblGrid>
      <w:tr w:rsidR="003B5890" w:rsidRPr="00BF3CCA" w:rsidTr="00944002">
        <w:trPr>
          <w:tblCellSpacing w:w="5" w:type="nil"/>
        </w:trPr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1815EB">
            <w:pPr>
              <w:pStyle w:val="ConsPlusCell"/>
              <w:jc w:val="center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>Деклариро-ванный</w:t>
            </w:r>
            <w:r w:rsidRPr="00BF3CCA">
              <w:rPr>
                <w:rFonts w:ascii="Courier New" w:hAnsi="Courier New" w:cs="Courier New"/>
              </w:rPr>
              <w:br/>
              <w:t xml:space="preserve"> годовой доход </w:t>
            </w:r>
            <w:r w:rsidRPr="00BF3CCA">
              <w:rPr>
                <w:rFonts w:ascii="Courier New" w:hAnsi="Courier New" w:cs="Courier New"/>
              </w:rPr>
              <w:br/>
              <w:t xml:space="preserve">за  2015 г. </w:t>
            </w:r>
            <w:r w:rsidRPr="00BF3CCA">
              <w:rPr>
                <w:rFonts w:ascii="Courier New" w:hAnsi="Courier New" w:cs="Courier New"/>
              </w:rPr>
              <w:br/>
              <w:t xml:space="preserve">  (руб.)</w:t>
            </w:r>
          </w:p>
        </w:tc>
        <w:tc>
          <w:tcPr>
            <w:tcW w:w="70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 xml:space="preserve">  Перечень объектов недвижимого имущества и   </w:t>
            </w:r>
            <w:r w:rsidRPr="00BF3CCA">
              <w:rPr>
                <w:rFonts w:ascii="Courier New" w:hAnsi="Courier New" w:cs="Courier New"/>
              </w:rPr>
              <w:br/>
              <w:t xml:space="preserve"> транспортных средств, принадлежащих на праве </w:t>
            </w:r>
            <w:r w:rsidRPr="00BF3CCA">
              <w:rPr>
                <w:rFonts w:ascii="Courier New" w:hAnsi="Courier New" w:cs="Courier New"/>
              </w:rPr>
              <w:br/>
              <w:t xml:space="preserve">                собственности                 </w:t>
            </w:r>
          </w:p>
        </w:tc>
        <w:tc>
          <w:tcPr>
            <w:tcW w:w="4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 xml:space="preserve">  Перечень объектов недвижимого  </w:t>
            </w:r>
            <w:r w:rsidRPr="00BF3CCA">
              <w:rPr>
                <w:rFonts w:ascii="Courier New" w:hAnsi="Courier New" w:cs="Courier New"/>
              </w:rPr>
              <w:br/>
              <w:t xml:space="preserve">    имущества, находящихся в     </w:t>
            </w:r>
            <w:r w:rsidRPr="00BF3CCA">
              <w:rPr>
                <w:rFonts w:ascii="Courier New" w:hAnsi="Courier New" w:cs="Courier New"/>
              </w:rPr>
              <w:br/>
              <w:t xml:space="preserve">           пользовании           </w:t>
            </w:r>
          </w:p>
        </w:tc>
      </w:tr>
      <w:tr w:rsidR="003B5890" w:rsidRPr="00BF3CCA" w:rsidTr="00944002">
        <w:trPr>
          <w:tblCellSpacing w:w="5" w:type="nil"/>
        </w:trPr>
        <w:tc>
          <w:tcPr>
            <w:tcW w:w="1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5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>вид объектов</w:t>
            </w:r>
            <w:r w:rsidRPr="00BF3CCA">
              <w:rPr>
                <w:rFonts w:ascii="Courier New" w:hAnsi="Courier New" w:cs="Courier New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>площадь</w:t>
            </w:r>
            <w:r w:rsidRPr="00BF3CCA">
              <w:rPr>
                <w:rFonts w:ascii="Courier New" w:hAnsi="Courier New" w:cs="Courier New"/>
              </w:rPr>
              <w:br/>
              <w:t>(кв. м)</w:t>
            </w:r>
          </w:p>
        </w:tc>
        <w:tc>
          <w:tcPr>
            <w:tcW w:w="1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 xml:space="preserve">   страна   </w:t>
            </w:r>
            <w:r w:rsidRPr="00BF3CCA">
              <w:rPr>
                <w:rFonts w:ascii="Courier New" w:hAnsi="Courier New" w:cs="Courier New"/>
              </w:rPr>
              <w:br/>
              <w:t>расположения</w:t>
            </w:r>
          </w:p>
        </w:tc>
        <w:tc>
          <w:tcPr>
            <w:tcW w:w="21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>транспортные</w:t>
            </w:r>
            <w:r w:rsidRPr="00BF3CCA">
              <w:rPr>
                <w:rFonts w:ascii="Courier New" w:hAnsi="Courier New" w:cs="Courier New"/>
              </w:rPr>
              <w:br/>
              <w:t xml:space="preserve">  средства  </w:t>
            </w: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>вид объектов</w:t>
            </w:r>
            <w:r w:rsidRPr="00BF3CCA">
              <w:rPr>
                <w:rFonts w:ascii="Courier New" w:hAnsi="Courier New" w:cs="Courier New"/>
              </w:rPr>
              <w:br/>
              <w:t>недвижимости</w:t>
            </w: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>площадь</w:t>
            </w:r>
            <w:r w:rsidRPr="00BF3CCA">
              <w:rPr>
                <w:rFonts w:ascii="Courier New" w:hAnsi="Courier New" w:cs="Courier New"/>
              </w:rPr>
              <w:br/>
              <w:t>(кв. м)</w:t>
            </w: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 xml:space="preserve">   страна   </w:t>
            </w:r>
            <w:r w:rsidRPr="00BF3CCA">
              <w:rPr>
                <w:rFonts w:ascii="Courier New" w:hAnsi="Courier New" w:cs="Courier New"/>
              </w:rPr>
              <w:br/>
              <w:t>расположения</w:t>
            </w:r>
          </w:p>
        </w:tc>
      </w:tr>
      <w:tr w:rsidR="003B5890" w:rsidRPr="00BF3CCA" w:rsidTr="00944002">
        <w:trPr>
          <w:tblCellSpacing w:w="5" w:type="nil"/>
        </w:trPr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ind w:right="-209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Шустиков</w:t>
            </w:r>
          </w:p>
          <w:p w:rsidR="003B5890" w:rsidRPr="00BF3CCA" w:rsidRDefault="003B5890" w:rsidP="00944002">
            <w:pPr>
              <w:pStyle w:val="ConsPlusCell"/>
              <w:ind w:right="-209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Анатолий</w:t>
            </w:r>
          </w:p>
          <w:p w:rsidR="003B5890" w:rsidRPr="00BF3CCA" w:rsidRDefault="003B5890" w:rsidP="004924E1">
            <w:pPr>
              <w:pStyle w:val="ConsPlusCell"/>
              <w:ind w:right="-209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Николаевич</w:t>
            </w:r>
          </w:p>
        </w:tc>
        <w:tc>
          <w:tcPr>
            <w:tcW w:w="15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512785,17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½ от 46,9</w:t>
            </w:r>
          </w:p>
        </w:tc>
        <w:tc>
          <w:tcPr>
            <w:tcW w:w="1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Ниссан Датсун, 2000</w:t>
            </w: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890" w:rsidRPr="00BF3CCA" w:rsidTr="00EF1174">
        <w:trPr>
          <w:tblCellSpacing w:w="5" w:type="nil"/>
        </w:trPr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 xml:space="preserve">Супруга </w:t>
            </w:r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195411,96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3B5890" w:rsidRPr="00BF3CCA" w:rsidRDefault="003B5890" w:rsidP="002C2D8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3B5890" w:rsidRPr="00BF3CCA" w:rsidRDefault="003B5890" w:rsidP="002C2D8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½ от 46,9</w:t>
            </w:r>
          </w:p>
        </w:tc>
        <w:tc>
          <w:tcPr>
            <w:tcW w:w="1612" w:type="dxa"/>
            <w:tcBorders>
              <w:left w:val="single" w:sz="4" w:space="0" w:color="auto"/>
              <w:right w:val="single" w:sz="4" w:space="0" w:color="auto"/>
            </w:tcBorders>
          </w:tcPr>
          <w:p w:rsidR="003B5890" w:rsidRPr="00BF3CCA" w:rsidRDefault="003B5890" w:rsidP="002C2D8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50" w:type="dxa"/>
            <w:tcBorders>
              <w:left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71" w:type="dxa"/>
            <w:tcBorders>
              <w:left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890" w:rsidRPr="00BF3CCA" w:rsidTr="00C30B9D">
        <w:trPr>
          <w:trHeight w:val="105"/>
          <w:tblCellSpacing w:w="5" w:type="nil"/>
        </w:trPr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2C2D8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2C2D8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2C2D8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890" w:rsidRPr="00BF3CCA" w:rsidTr="00C30B9D">
        <w:trPr>
          <w:trHeight w:val="180"/>
          <w:tblCellSpacing w:w="5" w:type="nil"/>
        </w:trPr>
        <w:tc>
          <w:tcPr>
            <w:tcW w:w="146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C30B9D" w:rsidRDefault="003B5890" w:rsidP="00C30B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B9D">
              <w:rPr>
                <w:rFonts w:ascii="Times New Roman" w:hAnsi="Times New Roman" w:cs="Times New Roman"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3B5890" w:rsidRPr="00C30B9D" w:rsidRDefault="003B5890" w:rsidP="00C30B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5890" w:rsidRPr="00BF3CCA" w:rsidRDefault="003B5890" w:rsidP="00C30B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B9D">
              <w:rPr>
                <w:rFonts w:ascii="Times New Roman" w:hAnsi="Times New Roman" w:cs="Times New Roman"/>
                <w:sz w:val="24"/>
                <w:szCs w:val="24"/>
              </w:rPr>
              <w:t>сделки не совершались</w:t>
            </w:r>
          </w:p>
        </w:tc>
      </w:tr>
    </w:tbl>
    <w:p w:rsidR="003B5890" w:rsidRPr="00BF3CCA" w:rsidRDefault="003B5890" w:rsidP="00944002">
      <w:pPr>
        <w:jc w:val="center"/>
      </w:pPr>
    </w:p>
    <w:p w:rsidR="003B5890" w:rsidRPr="00BF3CCA" w:rsidRDefault="003B5890" w:rsidP="00944002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3B5890" w:rsidRPr="00BF3CCA" w:rsidRDefault="003B5890" w:rsidP="00944002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3B5890" w:rsidRPr="00BF3CCA" w:rsidRDefault="003B5890" w:rsidP="00944002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3B5890" w:rsidRPr="00BF3CCA" w:rsidRDefault="003B5890" w:rsidP="00944002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3B5890" w:rsidRPr="00BF3CCA" w:rsidRDefault="003B5890" w:rsidP="00944002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3B5890" w:rsidRPr="00BF3CCA" w:rsidRDefault="003B5890" w:rsidP="00944002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3B5890" w:rsidRPr="00BF3CCA" w:rsidRDefault="003B5890" w:rsidP="00944002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3B5890" w:rsidRPr="00BF3CCA" w:rsidRDefault="003B5890" w:rsidP="00944002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3B5890" w:rsidRPr="00BF3CCA" w:rsidRDefault="003B5890" w:rsidP="00944002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3B5890" w:rsidRPr="00BF3CCA" w:rsidRDefault="003B5890" w:rsidP="00944002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BF3CCA">
        <w:rPr>
          <w:rFonts w:ascii="Times New Roman" w:hAnsi="Times New Roman" w:cs="Times New Roman"/>
          <w:sz w:val="26"/>
          <w:szCs w:val="26"/>
        </w:rPr>
        <w:t>Сведения</w:t>
      </w:r>
    </w:p>
    <w:p w:rsidR="003B5890" w:rsidRPr="00BF3CCA" w:rsidRDefault="003B5890" w:rsidP="00944002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BF3CCA">
        <w:rPr>
          <w:rFonts w:ascii="Times New Roman" w:hAnsi="Times New Roman" w:cs="Times New Roman"/>
          <w:sz w:val="26"/>
          <w:szCs w:val="26"/>
        </w:rPr>
        <w:t>о доходах, об имуществе и обязательствах имущественного характера</w:t>
      </w:r>
    </w:p>
    <w:p w:rsidR="003B5890" w:rsidRPr="00BF3CCA" w:rsidRDefault="003B5890" w:rsidP="00944002">
      <w:pPr>
        <w:pStyle w:val="ConsPlusNonformat"/>
        <w:jc w:val="center"/>
        <w:rPr>
          <w:rFonts w:ascii="Times New Roman" w:hAnsi="Times New Roman" w:cs="Times New Roman"/>
          <w:sz w:val="26"/>
          <w:szCs w:val="26"/>
          <w:u w:val="single"/>
        </w:rPr>
      </w:pPr>
      <w:r w:rsidRPr="00BF3CCA">
        <w:rPr>
          <w:rFonts w:ascii="Times New Roman" w:hAnsi="Times New Roman" w:cs="Times New Roman"/>
          <w:sz w:val="26"/>
          <w:szCs w:val="26"/>
          <w:u w:val="single"/>
        </w:rPr>
        <w:t xml:space="preserve">депутата  Думы Чугуевского муниципального района   </w:t>
      </w:r>
    </w:p>
    <w:p w:rsidR="003B5890" w:rsidRPr="00BF3CCA" w:rsidRDefault="003B5890" w:rsidP="00944002">
      <w:pPr>
        <w:pStyle w:val="ConsPlusNonformat"/>
        <w:jc w:val="center"/>
        <w:rPr>
          <w:rFonts w:ascii="Times New Roman" w:hAnsi="Times New Roman" w:cs="Times New Roman"/>
          <w:sz w:val="26"/>
          <w:szCs w:val="26"/>
          <w:u w:val="single"/>
        </w:rPr>
      </w:pPr>
      <w:r w:rsidRPr="00BF3CCA">
        <w:rPr>
          <w:rFonts w:ascii="Times New Roman" w:hAnsi="Times New Roman" w:cs="Times New Roman"/>
          <w:sz w:val="26"/>
          <w:szCs w:val="26"/>
          <w:u w:val="single"/>
        </w:rPr>
        <w:t>и членов его семьи</w:t>
      </w:r>
    </w:p>
    <w:p w:rsidR="003B5890" w:rsidRPr="00BF3CCA" w:rsidRDefault="003B5890" w:rsidP="00944002">
      <w:pPr>
        <w:pStyle w:val="ConsPlusNonformat"/>
        <w:jc w:val="center"/>
        <w:rPr>
          <w:rFonts w:ascii="Times New Roman" w:hAnsi="Times New Roman" w:cs="Times New Roman"/>
        </w:rPr>
      </w:pPr>
      <w:r w:rsidRPr="00BF3CCA">
        <w:rPr>
          <w:rFonts w:ascii="Times New Roman" w:hAnsi="Times New Roman" w:cs="Times New Roman"/>
        </w:rPr>
        <w:t>(полное наименование должности )</w:t>
      </w:r>
    </w:p>
    <w:p w:rsidR="003B5890" w:rsidRPr="00BF3CCA" w:rsidRDefault="003B5890" w:rsidP="00944002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BF3CCA">
        <w:rPr>
          <w:rFonts w:ascii="Times New Roman" w:hAnsi="Times New Roman" w:cs="Times New Roman"/>
          <w:sz w:val="26"/>
          <w:szCs w:val="26"/>
        </w:rPr>
        <w:t>за период с 1 января по 31 декабря 2015 года</w:t>
      </w:r>
    </w:p>
    <w:p w:rsidR="003B5890" w:rsidRPr="00BF3CCA" w:rsidRDefault="003B5890" w:rsidP="00944002">
      <w:pPr>
        <w:pStyle w:val="ConsPlusNormal"/>
        <w:ind w:firstLine="540"/>
        <w:jc w:val="both"/>
        <w:outlineLvl w:val="0"/>
        <w:rPr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666"/>
        <w:gridCol w:w="1574"/>
        <w:gridCol w:w="2160"/>
        <w:gridCol w:w="1080"/>
        <w:gridCol w:w="1612"/>
        <w:gridCol w:w="2681"/>
        <w:gridCol w:w="1135"/>
        <w:gridCol w:w="1071"/>
        <w:gridCol w:w="1666"/>
      </w:tblGrid>
      <w:tr w:rsidR="003B5890" w:rsidRPr="00BF3CCA" w:rsidTr="00D22614">
        <w:trPr>
          <w:tblCellSpacing w:w="5" w:type="nil"/>
        </w:trPr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1815EB">
            <w:pPr>
              <w:pStyle w:val="ConsPlusCell"/>
              <w:jc w:val="center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>Деклариро-ванный</w:t>
            </w:r>
            <w:r w:rsidRPr="00BF3CCA">
              <w:rPr>
                <w:rFonts w:ascii="Courier New" w:hAnsi="Courier New" w:cs="Courier New"/>
              </w:rPr>
              <w:br/>
              <w:t xml:space="preserve"> годовой доход </w:t>
            </w:r>
            <w:r w:rsidRPr="00BF3CCA">
              <w:rPr>
                <w:rFonts w:ascii="Courier New" w:hAnsi="Courier New" w:cs="Courier New"/>
              </w:rPr>
              <w:br/>
              <w:t xml:space="preserve">за  2015 г. </w:t>
            </w:r>
            <w:r w:rsidRPr="00BF3CCA">
              <w:rPr>
                <w:rFonts w:ascii="Courier New" w:hAnsi="Courier New" w:cs="Courier New"/>
              </w:rPr>
              <w:br/>
              <w:t xml:space="preserve">  (руб.)</w:t>
            </w:r>
          </w:p>
        </w:tc>
        <w:tc>
          <w:tcPr>
            <w:tcW w:w="75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 xml:space="preserve">  Перечень объектов недвижимого имущества и   </w:t>
            </w:r>
            <w:r w:rsidRPr="00BF3CCA">
              <w:rPr>
                <w:rFonts w:ascii="Courier New" w:hAnsi="Courier New" w:cs="Courier New"/>
              </w:rPr>
              <w:br/>
              <w:t xml:space="preserve"> транспортных средств, принадлежащих на праве </w:t>
            </w:r>
            <w:r w:rsidRPr="00BF3CCA">
              <w:rPr>
                <w:rFonts w:ascii="Courier New" w:hAnsi="Courier New" w:cs="Courier New"/>
              </w:rPr>
              <w:br/>
              <w:t xml:space="preserve">                собственности                 </w:t>
            </w:r>
          </w:p>
        </w:tc>
        <w:tc>
          <w:tcPr>
            <w:tcW w:w="3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 xml:space="preserve">  Перечень объектов недвижимого  </w:t>
            </w:r>
            <w:r w:rsidRPr="00BF3CCA">
              <w:rPr>
                <w:rFonts w:ascii="Courier New" w:hAnsi="Courier New" w:cs="Courier New"/>
              </w:rPr>
              <w:br/>
              <w:t xml:space="preserve">    имущества, находящихся в     </w:t>
            </w:r>
            <w:r w:rsidRPr="00BF3CCA">
              <w:rPr>
                <w:rFonts w:ascii="Courier New" w:hAnsi="Courier New" w:cs="Courier New"/>
              </w:rPr>
              <w:br/>
              <w:t xml:space="preserve">           пользовании           </w:t>
            </w:r>
          </w:p>
        </w:tc>
      </w:tr>
      <w:tr w:rsidR="003B5890" w:rsidRPr="00BF3CCA" w:rsidTr="00D22614">
        <w:trPr>
          <w:tblCellSpacing w:w="5" w:type="nil"/>
        </w:trPr>
        <w:tc>
          <w:tcPr>
            <w:tcW w:w="1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5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>вид объектов</w:t>
            </w:r>
            <w:r w:rsidRPr="00BF3CCA">
              <w:rPr>
                <w:rFonts w:ascii="Courier New" w:hAnsi="Courier New" w:cs="Courier New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>площадь</w:t>
            </w:r>
            <w:r w:rsidRPr="00BF3CCA">
              <w:rPr>
                <w:rFonts w:ascii="Courier New" w:hAnsi="Courier New" w:cs="Courier New"/>
              </w:rPr>
              <w:br/>
              <w:t>(кв. м)</w:t>
            </w:r>
          </w:p>
        </w:tc>
        <w:tc>
          <w:tcPr>
            <w:tcW w:w="1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 xml:space="preserve">   страна   </w:t>
            </w:r>
            <w:r w:rsidRPr="00BF3CCA">
              <w:rPr>
                <w:rFonts w:ascii="Courier New" w:hAnsi="Courier New" w:cs="Courier New"/>
              </w:rPr>
              <w:br/>
              <w:t>расположения</w:t>
            </w:r>
          </w:p>
        </w:tc>
        <w:tc>
          <w:tcPr>
            <w:tcW w:w="26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>транспортные</w:t>
            </w:r>
            <w:r w:rsidRPr="00BF3CCA">
              <w:rPr>
                <w:rFonts w:ascii="Courier New" w:hAnsi="Courier New" w:cs="Courier New"/>
              </w:rPr>
              <w:br/>
              <w:t xml:space="preserve">  средства  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>вид объектов</w:t>
            </w:r>
            <w:r w:rsidRPr="00BF3CCA">
              <w:rPr>
                <w:rFonts w:ascii="Courier New" w:hAnsi="Courier New" w:cs="Courier New"/>
              </w:rPr>
              <w:br/>
              <w:t>недвижимости</w:t>
            </w: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>площадь</w:t>
            </w:r>
            <w:r w:rsidRPr="00BF3CCA">
              <w:rPr>
                <w:rFonts w:ascii="Courier New" w:hAnsi="Courier New" w:cs="Courier New"/>
              </w:rPr>
              <w:br/>
              <w:t>(кв. м)</w:t>
            </w: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 xml:space="preserve">   страна   </w:t>
            </w:r>
            <w:r w:rsidRPr="00BF3CCA">
              <w:rPr>
                <w:rFonts w:ascii="Courier New" w:hAnsi="Courier New" w:cs="Courier New"/>
              </w:rPr>
              <w:br/>
              <w:t>расположения</w:t>
            </w:r>
          </w:p>
        </w:tc>
      </w:tr>
      <w:tr w:rsidR="003B5890" w:rsidRPr="00BF3CCA" w:rsidTr="00C30B9D">
        <w:trPr>
          <w:tblCellSpacing w:w="5" w:type="nil"/>
        </w:trPr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ind w:right="-209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Черногородов</w:t>
            </w:r>
          </w:p>
          <w:p w:rsidR="003B5890" w:rsidRPr="00BF3CCA" w:rsidRDefault="003B5890" w:rsidP="00944002">
            <w:pPr>
              <w:pStyle w:val="ConsPlusCell"/>
              <w:ind w:right="-209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Андрей</w:t>
            </w:r>
          </w:p>
          <w:p w:rsidR="003B5890" w:rsidRPr="00BF3CCA" w:rsidRDefault="003B5890" w:rsidP="00944002">
            <w:pPr>
              <w:pStyle w:val="ConsPlusCell"/>
              <w:ind w:right="-209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Геннадьевич</w:t>
            </w:r>
          </w:p>
        </w:tc>
        <w:tc>
          <w:tcPr>
            <w:tcW w:w="15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2648341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Nissan Safari</w:t>
            </w:r>
          </w:p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 Hilaks</w:t>
            </w:r>
          </w:p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 Hilaks</w:t>
            </w:r>
          </w:p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Камаз</w:t>
            </w:r>
          </w:p>
          <w:p w:rsidR="003B5890" w:rsidRPr="00BF3CCA" w:rsidRDefault="003B5890" w:rsidP="00D226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Камаз</w:t>
            </w:r>
          </w:p>
          <w:p w:rsidR="003B5890" w:rsidRPr="00BF3CCA" w:rsidRDefault="003B5890" w:rsidP="00D226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Камаз</w:t>
            </w:r>
          </w:p>
          <w:p w:rsidR="003B5890" w:rsidRPr="00BF3CCA" w:rsidRDefault="003B5890" w:rsidP="00D226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Камаз</w:t>
            </w:r>
          </w:p>
          <w:p w:rsidR="003B5890" w:rsidRPr="00BF3CCA" w:rsidRDefault="003B5890" w:rsidP="00D226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Камаз</w:t>
            </w:r>
          </w:p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Урал</w:t>
            </w:r>
          </w:p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Урал</w:t>
            </w:r>
          </w:p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Бульдозер катерпиллер</w:t>
            </w:r>
          </w:p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Трактор ТТ4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890" w:rsidRPr="00BF3CCA" w:rsidTr="00C30B9D">
        <w:trPr>
          <w:tblCellSpacing w:w="5" w:type="nil"/>
        </w:trPr>
        <w:tc>
          <w:tcPr>
            <w:tcW w:w="146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C30B9D" w:rsidRDefault="003B5890" w:rsidP="00C30B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B9D">
              <w:rPr>
                <w:rFonts w:ascii="Times New Roman" w:hAnsi="Times New Roman" w:cs="Times New Roman"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3B5890" w:rsidRPr="00C30B9D" w:rsidRDefault="003B5890" w:rsidP="00C30B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5890" w:rsidRPr="00BF3CCA" w:rsidRDefault="003B5890" w:rsidP="00C30B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B9D">
              <w:rPr>
                <w:rFonts w:ascii="Times New Roman" w:hAnsi="Times New Roman" w:cs="Times New Roman"/>
                <w:sz w:val="24"/>
                <w:szCs w:val="24"/>
              </w:rPr>
              <w:t>сделки не совершались</w:t>
            </w:r>
          </w:p>
        </w:tc>
      </w:tr>
    </w:tbl>
    <w:p w:rsidR="003B5890" w:rsidRPr="00BF3CCA" w:rsidRDefault="003B5890" w:rsidP="00944002">
      <w:pPr>
        <w:jc w:val="center"/>
      </w:pPr>
    </w:p>
    <w:p w:rsidR="003B5890" w:rsidRPr="00BF3CCA" w:rsidRDefault="003B5890" w:rsidP="00944002"/>
    <w:p w:rsidR="003B5890" w:rsidRPr="00BF3CCA" w:rsidRDefault="003B5890" w:rsidP="00944002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BF3CCA">
        <w:rPr>
          <w:rFonts w:ascii="Times New Roman" w:hAnsi="Times New Roman" w:cs="Times New Roman"/>
          <w:sz w:val="26"/>
          <w:szCs w:val="26"/>
        </w:rPr>
        <w:t>Сведения</w:t>
      </w:r>
    </w:p>
    <w:p w:rsidR="003B5890" w:rsidRPr="00BF3CCA" w:rsidRDefault="003B5890" w:rsidP="00944002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BF3CCA">
        <w:rPr>
          <w:rFonts w:ascii="Times New Roman" w:hAnsi="Times New Roman" w:cs="Times New Roman"/>
          <w:sz w:val="26"/>
          <w:szCs w:val="26"/>
        </w:rPr>
        <w:t>о доходах, об имуществе и обязательствах имущественного характера</w:t>
      </w:r>
    </w:p>
    <w:p w:rsidR="003B5890" w:rsidRPr="00BF3CCA" w:rsidRDefault="003B5890" w:rsidP="00944002">
      <w:pPr>
        <w:pStyle w:val="ConsPlusNonformat"/>
        <w:jc w:val="center"/>
        <w:rPr>
          <w:rFonts w:ascii="Times New Roman" w:hAnsi="Times New Roman" w:cs="Times New Roman"/>
          <w:sz w:val="26"/>
          <w:szCs w:val="26"/>
          <w:u w:val="single"/>
        </w:rPr>
      </w:pPr>
      <w:r w:rsidRPr="00BF3CCA">
        <w:rPr>
          <w:rFonts w:ascii="Times New Roman" w:hAnsi="Times New Roman" w:cs="Times New Roman"/>
          <w:sz w:val="26"/>
          <w:szCs w:val="26"/>
          <w:u w:val="single"/>
        </w:rPr>
        <w:t xml:space="preserve">депутата  Думы Чугуевского муниципального района   </w:t>
      </w:r>
    </w:p>
    <w:p w:rsidR="003B5890" w:rsidRPr="00BF3CCA" w:rsidRDefault="003B5890" w:rsidP="00944002">
      <w:pPr>
        <w:pStyle w:val="ConsPlusNonformat"/>
        <w:jc w:val="center"/>
        <w:rPr>
          <w:rFonts w:ascii="Times New Roman" w:hAnsi="Times New Roman" w:cs="Times New Roman"/>
          <w:sz w:val="26"/>
          <w:szCs w:val="26"/>
          <w:u w:val="single"/>
        </w:rPr>
      </w:pPr>
      <w:r w:rsidRPr="00BF3CCA">
        <w:rPr>
          <w:rFonts w:ascii="Times New Roman" w:hAnsi="Times New Roman" w:cs="Times New Roman"/>
          <w:sz w:val="26"/>
          <w:szCs w:val="26"/>
          <w:u w:val="single"/>
        </w:rPr>
        <w:t>и членов его семьи</w:t>
      </w:r>
    </w:p>
    <w:p w:rsidR="003B5890" w:rsidRPr="00BF3CCA" w:rsidRDefault="003B5890" w:rsidP="00944002">
      <w:pPr>
        <w:pStyle w:val="ConsPlusNonformat"/>
        <w:jc w:val="center"/>
        <w:rPr>
          <w:rFonts w:ascii="Times New Roman" w:hAnsi="Times New Roman" w:cs="Times New Roman"/>
        </w:rPr>
      </w:pPr>
      <w:r w:rsidRPr="00BF3CCA">
        <w:rPr>
          <w:rFonts w:ascii="Times New Roman" w:hAnsi="Times New Roman" w:cs="Times New Roman"/>
        </w:rPr>
        <w:t>(полное наименование должности )</w:t>
      </w:r>
    </w:p>
    <w:p w:rsidR="003B5890" w:rsidRPr="00BF3CCA" w:rsidRDefault="003B5890" w:rsidP="00944002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BF3CCA">
        <w:rPr>
          <w:rFonts w:ascii="Times New Roman" w:hAnsi="Times New Roman" w:cs="Times New Roman"/>
          <w:sz w:val="26"/>
          <w:szCs w:val="26"/>
        </w:rPr>
        <w:t>за период с 1 января по 31 декабря 2015 года</w:t>
      </w:r>
    </w:p>
    <w:p w:rsidR="003B5890" w:rsidRPr="00BF3CCA" w:rsidRDefault="003B5890" w:rsidP="00944002">
      <w:pPr>
        <w:pStyle w:val="ConsPlusNormal"/>
        <w:ind w:firstLine="540"/>
        <w:jc w:val="both"/>
        <w:outlineLvl w:val="0"/>
        <w:rPr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666"/>
        <w:gridCol w:w="1574"/>
        <w:gridCol w:w="2160"/>
        <w:gridCol w:w="1080"/>
        <w:gridCol w:w="1612"/>
        <w:gridCol w:w="2150"/>
        <w:gridCol w:w="1666"/>
        <w:gridCol w:w="1071"/>
        <w:gridCol w:w="1666"/>
      </w:tblGrid>
      <w:tr w:rsidR="003B5890" w:rsidRPr="00BF3CCA" w:rsidTr="00944002">
        <w:trPr>
          <w:tblCellSpacing w:w="5" w:type="nil"/>
        </w:trPr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1815EB">
            <w:pPr>
              <w:pStyle w:val="ConsPlusCell"/>
              <w:jc w:val="center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>Деклариро-ванный</w:t>
            </w:r>
            <w:r w:rsidRPr="00BF3CCA">
              <w:rPr>
                <w:rFonts w:ascii="Courier New" w:hAnsi="Courier New" w:cs="Courier New"/>
              </w:rPr>
              <w:br/>
              <w:t xml:space="preserve"> годовой доход </w:t>
            </w:r>
            <w:r w:rsidRPr="00BF3CCA">
              <w:rPr>
                <w:rFonts w:ascii="Courier New" w:hAnsi="Courier New" w:cs="Courier New"/>
              </w:rPr>
              <w:br/>
              <w:t xml:space="preserve">за  2015 г. </w:t>
            </w:r>
            <w:r w:rsidRPr="00BF3CCA">
              <w:rPr>
                <w:rFonts w:ascii="Courier New" w:hAnsi="Courier New" w:cs="Courier New"/>
              </w:rPr>
              <w:br/>
              <w:t xml:space="preserve">  (руб.)</w:t>
            </w:r>
          </w:p>
        </w:tc>
        <w:tc>
          <w:tcPr>
            <w:tcW w:w="70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 xml:space="preserve">  Перечень объектов недвижимого имущества и   </w:t>
            </w:r>
            <w:r w:rsidRPr="00BF3CCA">
              <w:rPr>
                <w:rFonts w:ascii="Courier New" w:hAnsi="Courier New" w:cs="Courier New"/>
              </w:rPr>
              <w:br/>
              <w:t xml:space="preserve"> транспортных средств, принадлежащих на праве </w:t>
            </w:r>
            <w:r w:rsidRPr="00BF3CCA">
              <w:rPr>
                <w:rFonts w:ascii="Courier New" w:hAnsi="Courier New" w:cs="Courier New"/>
              </w:rPr>
              <w:br/>
              <w:t xml:space="preserve">                собственности                 </w:t>
            </w:r>
          </w:p>
        </w:tc>
        <w:tc>
          <w:tcPr>
            <w:tcW w:w="4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 xml:space="preserve">  Перечень объектов недвижимого  </w:t>
            </w:r>
            <w:r w:rsidRPr="00BF3CCA">
              <w:rPr>
                <w:rFonts w:ascii="Courier New" w:hAnsi="Courier New" w:cs="Courier New"/>
              </w:rPr>
              <w:br/>
              <w:t xml:space="preserve">    имущества, находящихся в     </w:t>
            </w:r>
            <w:r w:rsidRPr="00BF3CCA">
              <w:rPr>
                <w:rFonts w:ascii="Courier New" w:hAnsi="Courier New" w:cs="Courier New"/>
              </w:rPr>
              <w:br/>
              <w:t xml:space="preserve">           пользовании           </w:t>
            </w:r>
          </w:p>
        </w:tc>
      </w:tr>
      <w:tr w:rsidR="003B5890" w:rsidRPr="00BF3CCA" w:rsidTr="00944002">
        <w:trPr>
          <w:tblCellSpacing w:w="5" w:type="nil"/>
        </w:trPr>
        <w:tc>
          <w:tcPr>
            <w:tcW w:w="1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5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>вид объектов</w:t>
            </w:r>
            <w:r w:rsidRPr="00BF3CCA">
              <w:rPr>
                <w:rFonts w:ascii="Courier New" w:hAnsi="Courier New" w:cs="Courier New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>площадь</w:t>
            </w:r>
            <w:r w:rsidRPr="00BF3CCA">
              <w:rPr>
                <w:rFonts w:ascii="Courier New" w:hAnsi="Courier New" w:cs="Courier New"/>
              </w:rPr>
              <w:br/>
              <w:t>(кв. м)</w:t>
            </w:r>
          </w:p>
        </w:tc>
        <w:tc>
          <w:tcPr>
            <w:tcW w:w="1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 xml:space="preserve">   страна   </w:t>
            </w:r>
            <w:r w:rsidRPr="00BF3CCA">
              <w:rPr>
                <w:rFonts w:ascii="Courier New" w:hAnsi="Courier New" w:cs="Courier New"/>
              </w:rPr>
              <w:br/>
              <w:t>расположения</w:t>
            </w:r>
          </w:p>
        </w:tc>
        <w:tc>
          <w:tcPr>
            <w:tcW w:w="21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>транспортные</w:t>
            </w:r>
            <w:r w:rsidRPr="00BF3CCA">
              <w:rPr>
                <w:rFonts w:ascii="Courier New" w:hAnsi="Courier New" w:cs="Courier New"/>
              </w:rPr>
              <w:br/>
              <w:t xml:space="preserve">  средства  </w:t>
            </w: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>вид объектов</w:t>
            </w:r>
            <w:r w:rsidRPr="00BF3CCA">
              <w:rPr>
                <w:rFonts w:ascii="Courier New" w:hAnsi="Courier New" w:cs="Courier New"/>
              </w:rPr>
              <w:br/>
              <w:t>недвижимости</w:t>
            </w: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>площадь</w:t>
            </w:r>
            <w:r w:rsidRPr="00BF3CCA">
              <w:rPr>
                <w:rFonts w:ascii="Courier New" w:hAnsi="Courier New" w:cs="Courier New"/>
              </w:rPr>
              <w:br/>
              <w:t>(кв. м)</w:t>
            </w: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 xml:space="preserve">   страна   </w:t>
            </w:r>
            <w:r w:rsidRPr="00BF3CCA">
              <w:rPr>
                <w:rFonts w:ascii="Courier New" w:hAnsi="Courier New" w:cs="Courier New"/>
              </w:rPr>
              <w:br/>
              <w:t>расположения</w:t>
            </w:r>
          </w:p>
        </w:tc>
      </w:tr>
      <w:tr w:rsidR="003B5890" w:rsidRPr="00BF3CCA" w:rsidTr="00944002">
        <w:trPr>
          <w:tblCellSpacing w:w="5" w:type="nil"/>
        </w:trPr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ind w:right="-209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Кравченко</w:t>
            </w:r>
          </w:p>
          <w:p w:rsidR="003B5890" w:rsidRPr="00BF3CCA" w:rsidRDefault="003B5890" w:rsidP="00944002">
            <w:pPr>
              <w:pStyle w:val="ConsPlusCell"/>
              <w:ind w:right="-209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Алексей</w:t>
            </w:r>
          </w:p>
          <w:p w:rsidR="003B5890" w:rsidRPr="00BF3CCA" w:rsidRDefault="003B5890" w:rsidP="00944002">
            <w:pPr>
              <w:pStyle w:val="ConsPlusCell"/>
              <w:ind w:right="-209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Григорьевич</w:t>
            </w:r>
          </w:p>
        </w:tc>
        <w:tc>
          <w:tcPr>
            <w:tcW w:w="15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513383,20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 xml:space="preserve">Гараж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114,30</w:t>
            </w:r>
          </w:p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1/26 от  912,70</w:t>
            </w:r>
          </w:p>
        </w:tc>
        <w:tc>
          <w:tcPr>
            <w:tcW w:w="1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 xml:space="preserve">Россия  </w:t>
            </w:r>
          </w:p>
        </w:tc>
        <w:tc>
          <w:tcPr>
            <w:tcW w:w="21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05526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 Land Cruiser Prado</w:t>
            </w: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890" w:rsidRPr="00BF3CCA" w:rsidTr="00C30B9D">
        <w:trPr>
          <w:tblCellSpacing w:w="5" w:type="nil"/>
        </w:trPr>
        <w:tc>
          <w:tcPr>
            <w:tcW w:w="14645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C30B9D" w:rsidRDefault="003B5890" w:rsidP="00C30B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B9D">
              <w:rPr>
                <w:rFonts w:ascii="Times New Roman" w:hAnsi="Times New Roman" w:cs="Times New Roman"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3B5890" w:rsidRPr="00C30B9D" w:rsidRDefault="003B5890" w:rsidP="00C30B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5890" w:rsidRPr="00BF3CCA" w:rsidRDefault="003B5890" w:rsidP="00C30B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B9D">
              <w:rPr>
                <w:rFonts w:ascii="Times New Roman" w:hAnsi="Times New Roman" w:cs="Times New Roman"/>
                <w:sz w:val="24"/>
                <w:szCs w:val="24"/>
              </w:rPr>
              <w:t>сделки не совершались</w:t>
            </w:r>
          </w:p>
        </w:tc>
      </w:tr>
    </w:tbl>
    <w:p w:rsidR="003B5890" w:rsidRDefault="003B5890"/>
    <w:p w:rsidR="003B5890" w:rsidRPr="00BF3CCA" w:rsidRDefault="003B5890"/>
    <w:p w:rsidR="003B5890" w:rsidRPr="00BF3CCA" w:rsidRDefault="003B5890"/>
    <w:p w:rsidR="003B5890" w:rsidRPr="00BF3CCA" w:rsidRDefault="003B5890"/>
    <w:p w:rsidR="003B5890" w:rsidRPr="00BF3CCA" w:rsidRDefault="003B5890"/>
    <w:p w:rsidR="003B5890" w:rsidRPr="00BF3CCA" w:rsidRDefault="003B5890"/>
    <w:p w:rsidR="003B5890" w:rsidRPr="00BF3CCA" w:rsidRDefault="003B5890"/>
    <w:p w:rsidR="003B5890" w:rsidRPr="00BF3CCA" w:rsidRDefault="003B5890"/>
    <w:p w:rsidR="003B5890" w:rsidRPr="00BF3CCA" w:rsidRDefault="003B5890"/>
    <w:p w:rsidR="003B5890" w:rsidRPr="00BF3CCA" w:rsidRDefault="003B5890"/>
    <w:p w:rsidR="003B5890" w:rsidRPr="00BF3CCA" w:rsidRDefault="003B5890" w:rsidP="00944002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BF3CCA">
        <w:rPr>
          <w:rFonts w:ascii="Times New Roman" w:hAnsi="Times New Roman" w:cs="Times New Roman"/>
          <w:sz w:val="26"/>
          <w:szCs w:val="26"/>
        </w:rPr>
        <w:t>Сведения</w:t>
      </w:r>
    </w:p>
    <w:p w:rsidR="003B5890" w:rsidRPr="00BF3CCA" w:rsidRDefault="003B5890" w:rsidP="00944002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BF3CCA">
        <w:rPr>
          <w:rFonts w:ascii="Times New Roman" w:hAnsi="Times New Roman" w:cs="Times New Roman"/>
          <w:sz w:val="26"/>
          <w:szCs w:val="26"/>
        </w:rPr>
        <w:t>о доходах, об имуществе и обязательствах имущественного характера</w:t>
      </w:r>
    </w:p>
    <w:p w:rsidR="003B5890" w:rsidRPr="00BF3CCA" w:rsidRDefault="003B5890" w:rsidP="00944002">
      <w:pPr>
        <w:pStyle w:val="ConsPlusNonformat"/>
        <w:jc w:val="center"/>
        <w:rPr>
          <w:rFonts w:ascii="Times New Roman" w:hAnsi="Times New Roman" w:cs="Times New Roman"/>
          <w:sz w:val="26"/>
          <w:szCs w:val="26"/>
          <w:u w:val="single"/>
        </w:rPr>
      </w:pPr>
      <w:r w:rsidRPr="00BF3CCA">
        <w:rPr>
          <w:rFonts w:ascii="Times New Roman" w:hAnsi="Times New Roman" w:cs="Times New Roman"/>
          <w:sz w:val="26"/>
          <w:szCs w:val="26"/>
          <w:u w:val="single"/>
        </w:rPr>
        <w:t xml:space="preserve">депутата  Думы Чугуевского муниципального района   </w:t>
      </w:r>
    </w:p>
    <w:p w:rsidR="003B5890" w:rsidRPr="00BF3CCA" w:rsidRDefault="003B5890" w:rsidP="00944002">
      <w:pPr>
        <w:pStyle w:val="ConsPlusNonformat"/>
        <w:jc w:val="center"/>
        <w:rPr>
          <w:rFonts w:ascii="Times New Roman" w:hAnsi="Times New Roman" w:cs="Times New Roman"/>
          <w:sz w:val="26"/>
          <w:szCs w:val="26"/>
          <w:u w:val="single"/>
        </w:rPr>
      </w:pPr>
      <w:r w:rsidRPr="00BF3CCA">
        <w:rPr>
          <w:rFonts w:ascii="Times New Roman" w:hAnsi="Times New Roman" w:cs="Times New Roman"/>
          <w:sz w:val="26"/>
          <w:szCs w:val="26"/>
          <w:u w:val="single"/>
        </w:rPr>
        <w:t>и членов его семьи</w:t>
      </w:r>
    </w:p>
    <w:p w:rsidR="003B5890" w:rsidRPr="00BF3CCA" w:rsidRDefault="003B5890" w:rsidP="00944002">
      <w:pPr>
        <w:pStyle w:val="ConsPlusNonformat"/>
        <w:jc w:val="center"/>
        <w:rPr>
          <w:rFonts w:ascii="Times New Roman" w:hAnsi="Times New Roman" w:cs="Times New Roman"/>
        </w:rPr>
      </w:pPr>
      <w:r w:rsidRPr="00BF3CCA">
        <w:rPr>
          <w:rFonts w:ascii="Times New Roman" w:hAnsi="Times New Roman" w:cs="Times New Roman"/>
        </w:rPr>
        <w:t>(полное наименование должности )</w:t>
      </w:r>
    </w:p>
    <w:p w:rsidR="003B5890" w:rsidRPr="00BF3CCA" w:rsidRDefault="003B5890" w:rsidP="00944002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BF3CCA">
        <w:rPr>
          <w:rFonts w:ascii="Times New Roman" w:hAnsi="Times New Roman" w:cs="Times New Roman"/>
          <w:sz w:val="26"/>
          <w:szCs w:val="26"/>
        </w:rPr>
        <w:t>за период с 1 января по 31 декабря 2015 года</w:t>
      </w:r>
    </w:p>
    <w:p w:rsidR="003B5890" w:rsidRPr="00BF3CCA" w:rsidRDefault="003B5890" w:rsidP="00944002">
      <w:pPr>
        <w:pStyle w:val="ConsPlusNormal"/>
        <w:ind w:firstLine="540"/>
        <w:jc w:val="both"/>
        <w:outlineLvl w:val="0"/>
        <w:rPr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666"/>
        <w:gridCol w:w="1574"/>
        <w:gridCol w:w="2160"/>
        <w:gridCol w:w="1080"/>
        <w:gridCol w:w="1612"/>
        <w:gridCol w:w="2150"/>
        <w:gridCol w:w="1666"/>
        <w:gridCol w:w="1071"/>
        <w:gridCol w:w="1666"/>
      </w:tblGrid>
      <w:tr w:rsidR="003B5890" w:rsidRPr="00BF3CCA" w:rsidTr="00944002">
        <w:trPr>
          <w:tblCellSpacing w:w="5" w:type="nil"/>
        </w:trPr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1815EB">
            <w:pPr>
              <w:pStyle w:val="ConsPlusCell"/>
              <w:jc w:val="center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>Деклариро-ванный</w:t>
            </w:r>
            <w:r w:rsidRPr="00BF3CCA">
              <w:rPr>
                <w:rFonts w:ascii="Courier New" w:hAnsi="Courier New" w:cs="Courier New"/>
              </w:rPr>
              <w:br/>
              <w:t xml:space="preserve"> годовой доход </w:t>
            </w:r>
            <w:r w:rsidRPr="00BF3CCA">
              <w:rPr>
                <w:rFonts w:ascii="Courier New" w:hAnsi="Courier New" w:cs="Courier New"/>
              </w:rPr>
              <w:br/>
              <w:t xml:space="preserve">за  2015 г. </w:t>
            </w:r>
            <w:r w:rsidRPr="00BF3CCA">
              <w:rPr>
                <w:rFonts w:ascii="Courier New" w:hAnsi="Courier New" w:cs="Courier New"/>
              </w:rPr>
              <w:br/>
              <w:t xml:space="preserve">  (руб.)</w:t>
            </w:r>
          </w:p>
        </w:tc>
        <w:tc>
          <w:tcPr>
            <w:tcW w:w="70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 xml:space="preserve">  Перечень объектов недвижимого имущества и   </w:t>
            </w:r>
            <w:r w:rsidRPr="00BF3CCA">
              <w:rPr>
                <w:rFonts w:ascii="Courier New" w:hAnsi="Courier New" w:cs="Courier New"/>
              </w:rPr>
              <w:br/>
              <w:t xml:space="preserve"> транспортных средств, принадлежащих на праве </w:t>
            </w:r>
            <w:r w:rsidRPr="00BF3CCA">
              <w:rPr>
                <w:rFonts w:ascii="Courier New" w:hAnsi="Courier New" w:cs="Courier New"/>
              </w:rPr>
              <w:br/>
              <w:t xml:space="preserve">                собственности                 </w:t>
            </w:r>
          </w:p>
        </w:tc>
        <w:tc>
          <w:tcPr>
            <w:tcW w:w="4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 xml:space="preserve">  Перечень объектов недвижимого  </w:t>
            </w:r>
            <w:r w:rsidRPr="00BF3CCA">
              <w:rPr>
                <w:rFonts w:ascii="Courier New" w:hAnsi="Courier New" w:cs="Courier New"/>
              </w:rPr>
              <w:br/>
              <w:t xml:space="preserve">    имущества, находящихся в     </w:t>
            </w:r>
            <w:r w:rsidRPr="00BF3CCA">
              <w:rPr>
                <w:rFonts w:ascii="Courier New" w:hAnsi="Courier New" w:cs="Courier New"/>
              </w:rPr>
              <w:br/>
              <w:t xml:space="preserve">           пользовании           </w:t>
            </w:r>
          </w:p>
        </w:tc>
      </w:tr>
      <w:tr w:rsidR="003B5890" w:rsidRPr="00BF3CCA" w:rsidTr="00944002">
        <w:trPr>
          <w:tblCellSpacing w:w="5" w:type="nil"/>
        </w:trPr>
        <w:tc>
          <w:tcPr>
            <w:tcW w:w="1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5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>вид объектов</w:t>
            </w:r>
            <w:r w:rsidRPr="00BF3CCA">
              <w:rPr>
                <w:rFonts w:ascii="Courier New" w:hAnsi="Courier New" w:cs="Courier New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>площадь</w:t>
            </w:r>
            <w:r w:rsidRPr="00BF3CCA">
              <w:rPr>
                <w:rFonts w:ascii="Courier New" w:hAnsi="Courier New" w:cs="Courier New"/>
              </w:rPr>
              <w:br/>
              <w:t>(кв. м)</w:t>
            </w:r>
          </w:p>
        </w:tc>
        <w:tc>
          <w:tcPr>
            <w:tcW w:w="1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 xml:space="preserve">   страна   </w:t>
            </w:r>
            <w:r w:rsidRPr="00BF3CCA">
              <w:rPr>
                <w:rFonts w:ascii="Courier New" w:hAnsi="Courier New" w:cs="Courier New"/>
              </w:rPr>
              <w:br/>
              <w:t>расположения</w:t>
            </w:r>
          </w:p>
        </w:tc>
        <w:tc>
          <w:tcPr>
            <w:tcW w:w="21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>транспортные</w:t>
            </w:r>
            <w:r w:rsidRPr="00BF3CCA">
              <w:rPr>
                <w:rFonts w:ascii="Courier New" w:hAnsi="Courier New" w:cs="Courier New"/>
              </w:rPr>
              <w:br/>
              <w:t xml:space="preserve">  средства  </w:t>
            </w: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>вид объектов</w:t>
            </w:r>
            <w:r w:rsidRPr="00BF3CCA">
              <w:rPr>
                <w:rFonts w:ascii="Courier New" w:hAnsi="Courier New" w:cs="Courier New"/>
              </w:rPr>
              <w:br/>
              <w:t>недвижимости</w:t>
            </w: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>площадь</w:t>
            </w:r>
            <w:r w:rsidRPr="00BF3CCA">
              <w:rPr>
                <w:rFonts w:ascii="Courier New" w:hAnsi="Courier New" w:cs="Courier New"/>
              </w:rPr>
              <w:br/>
              <w:t>(кв. м)</w:t>
            </w: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Courier New" w:hAnsi="Courier New" w:cs="Courier New"/>
              </w:rPr>
            </w:pPr>
            <w:r w:rsidRPr="00BF3CCA">
              <w:rPr>
                <w:rFonts w:ascii="Courier New" w:hAnsi="Courier New" w:cs="Courier New"/>
              </w:rPr>
              <w:t xml:space="preserve">   страна   </w:t>
            </w:r>
            <w:r w:rsidRPr="00BF3CCA">
              <w:rPr>
                <w:rFonts w:ascii="Courier New" w:hAnsi="Courier New" w:cs="Courier New"/>
              </w:rPr>
              <w:br/>
              <w:t>расположения</w:t>
            </w:r>
          </w:p>
        </w:tc>
      </w:tr>
      <w:tr w:rsidR="003B5890" w:rsidRPr="00BF3CCA" w:rsidTr="00944002">
        <w:trPr>
          <w:tblCellSpacing w:w="5" w:type="nil"/>
        </w:trPr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ind w:right="-209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Шатилова</w:t>
            </w:r>
          </w:p>
          <w:p w:rsidR="003B5890" w:rsidRPr="00BF3CCA" w:rsidRDefault="003B5890" w:rsidP="00944002">
            <w:pPr>
              <w:pStyle w:val="ConsPlusCell"/>
              <w:ind w:right="-209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Татьяна</w:t>
            </w:r>
          </w:p>
          <w:p w:rsidR="003B5890" w:rsidRPr="00BF3CCA" w:rsidRDefault="003B5890" w:rsidP="00944002">
            <w:pPr>
              <w:pStyle w:val="ConsPlusCell"/>
              <w:ind w:right="-209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Владимировна</w:t>
            </w:r>
          </w:p>
        </w:tc>
        <w:tc>
          <w:tcPr>
            <w:tcW w:w="15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801350,00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¼ от 67,5</w:t>
            </w:r>
          </w:p>
        </w:tc>
        <w:tc>
          <w:tcPr>
            <w:tcW w:w="1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1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890" w:rsidRPr="00BF3CCA" w:rsidTr="00C30B9D">
        <w:trPr>
          <w:tblCellSpacing w:w="5" w:type="nil"/>
        </w:trPr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 xml:space="preserve">Супруг </w:t>
            </w:r>
          </w:p>
        </w:tc>
        <w:tc>
          <w:tcPr>
            <w:tcW w:w="15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140000,00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47,5</w:t>
            </w:r>
          </w:p>
        </w:tc>
        <w:tc>
          <w:tcPr>
            <w:tcW w:w="1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7A3D4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Субару Леон</w:t>
            </w: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CC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BF3CCA" w:rsidRDefault="003B5890" w:rsidP="0094400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890" w:rsidRPr="00BF3CCA" w:rsidTr="00C30B9D">
        <w:trPr>
          <w:tblCellSpacing w:w="5" w:type="nil"/>
        </w:trPr>
        <w:tc>
          <w:tcPr>
            <w:tcW w:w="146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90" w:rsidRPr="00C30B9D" w:rsidRDefault="003B5890" w:rsidP="00C30B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B9D">
              <w:rPr>
                <w:rFonts w:ascii="Times New Roman" w:hAnsi="Times New Roman" w:cs="Times New Roman"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3B5890" w:rsidRPr="00C30B9D" w:rsidRDefault="003B5890" w:rsidP="00C30B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5890" w:rsidRPr="00BF3CCA" w:rsidRDefault="003B5890" w:rsidP="00C30B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B9D">
              <w:rPr>
                <w:rFonts w:ascii="Times New Roman" w:hAnsi="Times New Roman" w:cs="Times New Roman"/>
                <w:sz w:val="24"/>
                <w:szCs w:val="24"/>
              </w:rPr>
              <w:t>сделки не совершались</w:t>
            </w:r>
          </w:p>
        </w:tc>
      </w:tr>
    </w:tbl>
    <w:p w:rsidR="003B5890" w:rsidRPr="00BF3CCA" w:rsidRDefault="003B5890" w:rsidP="00944002">
      <w:pPr>
        <w:jc w:val="center"/>
      </w:pPr>
    </w:p>
    <w:p w:rsidR="003B5890" w:rsidRPr="00BF3CCA" w:rsidRDefault="003B5890" w:rsidP="00944002">
      <w:pPr>
        <w:jc w:val="center"/>
      </w:pPr>
      <w:r w:rsidRPr="00BF3CCA">
        <w:t>______________                       _______________________________________</w:t>
      </w:r>
    </w:p>
    <w:p w:rsidR="003B5890" w:rsidRPr="00BF3CCA" w:rsidRDefault="003B5890" w:rsidP="00944002">
      <w:pPr>
        <w:jc w:val="center"/>
        <w:rPr>
          <w:sz w:val="16"/>
          <w:szCs w:val="16"/>
        </w:rPr>
      </w:pPr>
      <w:r w:rsidRPr="00BF3CCA">
        <w:rPr>
          <w:sz w:val="16"/>
          <w:szCs w:val="16"/>
        </w:rPr>
        <w:t xml:space="preserve">      ( ф.и.о.) (подпись муниципального служащего, представившего сведения)</w:t>
      </w:r>
    </w:p>
    <w:p w:rsidR="003B5890" w:rsidRPr="00BF3CCA" w:rsidRDefault="003B5890" w:rsidP="00944002">
      <w:pPr>
        <w:jc w:val="center"/>
        <w:rPr>
          <w:sz w:val="16"/>
          <w:szCs w:val="16"/>
        </w:rPr>
      </w:pPr>
    </w:p>
    <w:p w:rsidR="003B5890" w:rsidRPr="00BF3CCA" w:rsidRDefault="003B5890" w:rsidP="00944002">
      <w:pPr>
        <w:jc w:val="center"/>
        <w:rPr>
          <w:sz w:val="16"/>
          <w:szCs w:val="16"/>
        </w:rPr>
      </w:pPr>
    </w:p>
    <w:p w:rsidR="003B5890" w:rsidRPr="00BF3CCA" w:rsidRDefault="003B5890" w:rsidP="00944002">
      <w:pPr>
        <w:jc w:val="center"/>
        <w:rPr>
          <w:sz w:val="16"/>
          <w:szCs w:val="16"/>
        </w:rPr>
      </w:pPr>
      <w:r w:rsidRPr="00BF3CCA">
        <w:rPr>
          <w:sz w:val="16"/>
          <w:szCs w:val="16"/>
        </w:rPr>
        <w:t>_______________     ___________________________           _______________________________________________</w:t>
      </w:r>
    </w:p>
    <w:p w:rsidR="003B5890" w:rsidRDefault="003B5890" w:rsidP="00944002">
      <w:pPr>
        <w:jc w:val="both"/>
        <w:rPr>
          <w:sz w:val="16"/>
          <w:szCs w:val="16"/>
        </w:rPr>
      </w:pPr>
      <w:r w:rsidRPr="00BF3CCA">
        <w:rPr>
          <w:sz w:val="16"/>
          <w:szCs w:val="16"/>
        </w:rPr>
        <w:t xml:space="preserve">                                                                                               (дата)                                ( ф.и.о. )                                                    (подпись кадрового работника)                                             </w:t>
      </w:r>
      <w:bookmarkStart w:id="0" w:name="_GoBack"/>
      <w:bookmarkEnd w:id="0"/>
    </w:p>
    <w:sectPr w:rsidR="003B5890" w:rsidSect="00944002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44002"/>
    <w:rsid w:val="00001CED"/>
    <w:rsid w:val="0000305D"/>
    <w:rsid w:val="00007217"/>
    <w:rsid w:val="0005295E"/>
    <w:rsid w:val="0005526E"/>
    <w:rsid w:val="000632DC"/>
    <w:rsid w:val="00063D92"/>
    <w:rsid w:val="000A2A65"/>
    <w:rsid w:val="000A5A48"/>
    <w:rsid w:val="000B629F"/>
    <w:rsid w:val="000C06CA"/>
    <w:rsid w:val="000E502B"/>
    <w:rsid w:val="00105242"/>
    <w:rsid w:val="00106599"/>
    <w:rsid w:val="00112290"/>
    <w:rsid w:val="00181047"/>
    <w:rsid w:val="001815EB"/>
    <w:rsid w:val="001973F1"/>
    <w:rsid w:val="001C09D3"/>
    <w:rsid w:val="001D3B32"/>
    <w:rsid w:val="001D6538"/>
    <w:rsid w:val="00206C7C"/>
    <w:rsid w:val="0021539A"/>
    <w:rsid w:val="00253D63"/>
    <w:rsid w:val="0027743E"/>
    <w:rsid w:val="00287C7C"/>
    <w:rsid w:val="002A2C5F"/>
    <w:rsid w:val="002B7F00"/>
    <w:rsid w:val="002C1192"/>
    <w:rsid w:val="002C2D8D"/>
    <w:rsid w:val="002D2641"/>
    <w:rsid w:val="002E1606"/>
    <w:rsid w:val="0030116E"/>
    <w:rsid w:val="003029BA"/>
    <w:rsid w:val="00307426"/>
    <w:rsid w:val="00315FA2"/>
    <w:rsid w:val="00321D83"/>
    <w:rsid w:val="00330487"/>
    <w:rsid w:val="00382397"/>
    <w:rsid w:val="003A4C0F"/>
    <w:rsid w:val="003B5890"/>
    <w:rsid w:val="003F2B55"/>
    <w:rsid w:val="00405F1E"/>
    <w:rsid w:val="00427557"/>
    <w:rsid w:val="004924E1"/>
    <w:rsid w:val="004C1520"/>
    <w:rsid w:val="00515C26"/>
    <w:rsid w:val="00534E1D"/>
    <w:rsid w:val="005357F2"/>
    <w:rsid w:val="00591AF9"/>
    <w:rsid w:val="005D2ED5"/>
    <w:rsid w:val="00621014"/>
    <w:rsid w:val="00640A25"/>
    <w:rsid w:val="006A1AC4"/>
    <w:rsid w:val="006A61CE"/>
    <w:rsid w:val="006D2014"/>
    <w:rsid w:val="006D365C"/>
    <w:rsid w:val="006D531F"/>
    <w:rsid w:val="006E7D2C"/>
    <w:rsid w:val="0076651F"/>
    <w:rsid w:val="007A3D43"/>
    <w:rsid w:val="007D3975"/>
    <w:rsid w:val="007D7105"/>
    <w:rsid w:val="00807BEA"/>
    <w:rsid w:val="0081370D"/>
    <w:rsid w:val="00816938"/>
    <w:rsid w:val="00842A3B"/>
    <w:rsid w:val="00875166"/>
    <w:rsid w:val="00880B6D"/>
    <w:rsid w:val="008A72F1"/>
    <w:rsid w:val="008B10DA"/>
    <w:rsid w:val="008C721B"/>
    <w:rsid w:val="008F4418"/>
    <w:rsid w:val="0091286F"/>
    <w:rsid w:val="00944002"/>
    <w:rsid w:val="00970636"/>
    <w:rsid w:val="00977EC8"/>
    <w:rsid w:val="00984362"/>
    <w:rsid w:val="00987DCF"/>
    <w:rsid w:val="00992789"/>
    <w:rsid w:val="009B765E"/>
    <w:rsid w:val="009F3253"/>
    <w:rsid w:val="009F6DCA"/>
    <w:rsid w:val="009F7469"/>
    <w:rsid w:val="00A00A2F"/>
    <w:rsid w:val="00A32165"/>
    <w:rsid w:val="00A6009F"/>
    <w:rsid w:val="00A76680"/>
    <w:rsid w:val="00A81AEE"/>
    <w:rsid w:val="00A828E3"/>
    <w:rsid w:val="00A8523B"/>
    <w:rsid w:val="00B739E6"/>
    <w:rsid w:val="00B871D2"/>
    <w:rsid w:val="00B93B1C"/>
    <w:rsid w:val="00BC4FC9"/>
    <w:rsid w:val="00BC74AF"/>
    <w:rsid w:val="00BE6967"/>
    <w:rsid w:val="00BF3CCA"/>
    <w:rsid w:val="00C042E0"/>
    <w:rsid w:val="00C11DDD"/>
    <w:rsid w:val="00C30B9D"/>
    <w:rsid w:val="00C4677C"/>
    <w:rsid w:val="00C83E03"/>
    <w:rsid w:val="00C85389"/>
    <w:rsid w:val="00CB3A7F"/>
    <w:rsid w:val="00CC5BC1"/>
    <w:rsid w:val="00CF6719"/>
    <w:rsid w:val="00D22614"/>
    <w:rsid w:val="00D35822"/>
    <w:rsid w:val="00D973A6"/>
    <w:rsid w:val="00DA43F1"/>
    <w:rsid w:val="00DA6956"/>
    <w:rsid w:val="00E220ED"/>
    <w:rsid w:val="00E26222"/>
    <w:rsid w:val="00E35E31"/>
    <w:rsid w:val="00E42AAC"/>
    <w:rsid w:val="00E50CC0"/>
    <w:rsid w:val="00E515BE"/>
    <w:rsid w:val="00E534ED"/>
    <w:rsid w:val="00E57522"/>
    <w:rsid w:val="00E8175B"/>
    <w:rsid w:val="00E863B9"/>
    <w:rsid w:val="00EA7465"/>
    <w:rsid w:val="00ED32C7"/>
    <w:rsid w:val="00EF1174"/>
    <w:rsid w:val="00F047F9"/>
    <w:rsid w:val="00F04D9E"/>
    <w:rsid w:val="00F25E80"/>
    <w:rsid w:val="00F25F19"/>
    <w:rsid w:val="00F366F8"/>
    <w:rsid w:val="00F50F89"/>
    <w:rsid w:val="00F607B4"/>
    <w:rsid w:val="00F70CC3"/>
    <w:rsid w:val="00FA6E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400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44002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944002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944002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A00A2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00A2F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336</TotalTime>
  <Pages>15</Pages>
  <Words>3194</Words>
  <Characters>18209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Ivanina</cp:lastModifiedBy>
  <cp:revision>94</cp:revision>
  <cp:lastPrinted>2016-05-11T02:25:00Z</cp:lastPrinted>
  <dcterms:created xsi:type="dcterms:W3CDTF">2016-04-27T00:13:00Z</dcterms:created>
  <dcterms:modified xsi:type="dcterms:W3CDTF">2016-05-13T03:24:00Z</dcterms:modified>
</cp:coreProperties>
</file>