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8E6" w:rsidRDefault="002638E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638E6" w:rsidRDefault="002638E6" w:rsidP="00A947FD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2638E6" w:rsidRDefault="002638E6" w:rsidP="00F40C33">
      <w:pPr>
        <w:jc w:val="center"/>
        <w:rPr>
          <w:sz w:val="24"/>
          <w:szCs w:val="24"/>
        </w:rPr>
      </w:pPr>
      <w:r>
        <w:rPr>
          <w:sz w:val="24"/>
          <w:szCs w:val="24"/>
        </w:rPr>
        <w:t>Заведующего муниципальным дошкольным образовательным бюджетным учреждением</w:t>
      </w:r>
    </w:p>
    <w:p w:rsidR="002638E6" w:rsidRDefault="002638E6" w:rsidP="00F40C33">
      <w:pPr>
        <w:jc w:val="center"/>
        <w:rPr>
          <w:sz w:val="24"/>
          <w:szCs w:val="24"/>
        </w:rPr>
      </w:pPr>
      <w:r>
        <w:rPr>
          <w:sz w:val="24"/>
          <w:szCs w:val="24"/>
        </w:rPr>
        <w:t>«Детский сад общеразвивающего вида № 3» с.Рудная Пристань  г.Дальнегорска</w:t>
      </w:r>
    </w:p>
    <w:p w:rsidR="002638E6" w:rsidRDefault="002638E6" w:rsidP="00E90728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её семьи за период с 1 января по 31 декабря 2015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5"/>
        <w:gridCol w:w="2084"/>
        <w:gridCol w:w="1721"/>
        <w:gridCol w:w="1236"/>
        <w:gridCol w:w="1677"/>
        <w:gridCol w:w="1768"/>
        <w:gridCol w:w="1721"/>
        <w:gridCol w:w="1217"/>
        <w:gridCol w:w="1677"/>
      </w:tblGrid>
      <w:tr w:rsidR="002638E6" w:rsidTr="001C1634">
        <w:trPr>
          <w:trHeight w:val="180"/>
        </w:trPr>
        <w:tc>
          <w:tcPr>
            <w:tcW w:w="1685" w:type="dxa"/>
            <w:vMerge w:val="restart"/>
          </w:tcPr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sz w:val="24"/>
                  <w:szCs w:val="24"/>
                </w:rPr>
                <w:t>2015</w:t>
              </w:r>
              <w:r w:rsidRPr="00F467AB">
                <w:rPr>
                  <w:sz w:val="24"/>
                  <w:szCs w:val="24"/>
                </w:rPr>
                <w:t xml:space="preserve"> г</w:t>
              </w:r>
            </w:smartTag>
            <w:r w:rsidRPr="00F467AB">
              <w:rPr>
                <w:sz w:val="24"/>
                <w:szCs w:val="24"/>
              </w:rPr>
              <w:t>.</w:t>
            </w:r>
          </w:p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370" w:type="dxa"/>
            <w:gridSpan w:val="4"/>
          </w:tcPr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7" w:type="dxa"/>
            <w:gridSpan w:val="3"/>
          </w:tcPr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638E6" w:rsidTr="001C1634">
        <w:trPr>
          <w:trHeight w:val="180"/>
        </w:trPr>
        <w:tc>
          <w:tcPr>
            <w:tcW w:w="1685" w:type="dxa"/>
            <w:vMerge/>
          </w:tcPr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8" w:type="dxa"/>
          </w:tcPr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49" w:type="dxa"/>
          </w:tcPr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638E6" w:rsidRPr="00F467AB" w:rsidRDefault="002638E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2638E6" w:rsidRPr="00A635C9" w:rsidTr="00E90728">
        <w:trPr>
          <w:trHeight w:val="1864"/>
        </w:trPr>
        <w:tc>
          <w:tcPr>
            <w:tcW w:w="1685" w:type="dxa"/>
          </w:tcPr>
          <w:p w:rsidR="002638E6" w:rsidRPr="00A635C9" w:rsidRDefault="002638E6" w:rsidP="009275FF">
            <w:pPr>
              <w:jc w:val="center"/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Доброскокина Галина Викторовна</w:t>
            </w:r>
          </w:p>
        </w:tc>
        <w:tc>
          <w:tcPr>
            <w:tcW w:w="2084" w:type="dxa"/>
          </w:tcPr>
          <w:p w:rsidR="002638E6" w:rsidRPr="00A635C9" w:rsidRDefault="002638E6" w:rsidP="001C1634">
            <w:pPr>
              <w:rPr>
                <w:sz w:val="24"/>
                <w:szCs w:val="24"/>
              </w:rPr>
            </w:pPr>
            <w:r w:rsidRPr="00A635C9">
              <w:rPr>
                <w:bCs/>
                <w:sz w:val="24"/>
                <w:szCs w:val="24"/>
              </w:rPr>
              <w:t xml:space="preserve">        </w:t>
            </w:r>
            <w:r>
              <w:rPr>
                <w:bCs/>
                <w:sz w:val="24"/>
                <w:szCs w:val="24"/>
              </w:rPr>
              <w:t>591 469,14</w:t>
            </w:r>
          </w:p>
        </w:tc>
        <w:tc>
          <w:tcPr>
            <w:tcW w:w="1721" w:type="dxa"/>
          </w:tcPr>
          <w:p w:rsidR="002638E6" w:rsidRPr="00A635C9" w:rsidRDefault="002638E6" w:rsidP="00F40C33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Квартира</w:t>
            </w:r>
          </w:p>
          <w:p w:rsidR="002638E6" w:rsidRPr="00A635C9" w:rsidRDefault="002638E6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2638E6" w:rsidRPr="00A635C9" w:rsidRDefault="002638E6" w:rsidP="00D67D8B">
            <w:pPr>
              <w:jc w:val="center"/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1/3 от 78,5</w:t>
            </w:r>
          </w:p>
          <w:p w:rsidR="002638E6" w:rsidRPr="00A635C9" w:rsidRDefault="002638E6" w:rsidP="00F40C33"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2638E6" w:rsidRPr="00A635C9" w:rsidRDefault="002638E6" w:rsidP="00D67D8B">
            <w:pPr>
              <w:jc w:val="center"/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Россия</w:t>
            </w:r>
          </w:p>
          <w:p w:rsidR="002638E6" w:rsidRPr="00A635C9" w:rsidRDefault="002638E6" w:rsidP="00D67D8B">
            <w:pPr>
              <w:jc w:val="center"/>
              <w:rPr>
                <w:sz w:val="24"/>
                <w:szCs w:val="24"/>
              </w:rPr>
            </w:pPr>
          </w:p>
          <w:p w:rsidR="002638E6" w:rsidRPr="00A635C9" w:rsidRDefault="002638E6" w:rsidP="00D67D8B">
            <w:pPr>
              <w:jc w:val="center"/>
              <w:rPr>
                <w:sz w:val="24"/>
                <w:szCs w:val="24"/>
              </w:rPr>
            </w:pPr>
          </w:p>
          <w:p w:rsidR="002638E6" w:rsidRPr="00A635C9" w:rsidRDefault="002638E6" w:rsidP="00F40C33">
            <w:pPr>
              <w:rPr>
                <w:sz w:val="24"/>
                <w:szCs w:val="24"/>
              </w:rPr>
            </w:pPr>
          </w:p>
          <w:p w:rsidR="002638E6" w:rsidRPr="00A635C9" w:rsidRDefault="002638E6" w:rsidP="00D67D8B">
            <w:pPr>
              <w:jc w:val="center"/>
              <w:rPr>
                <w:sz w:val="24"/>
                <w:szCs w:val="24"/>
              </w:rPr>
            </w:pPr>
          </w:p>
          <w:p w:rsidR="002638E6" w:rsidRPr="00A635C9" w:rsidRDefault="002638E6" w:rsidP="00D67D8B">
            <w:pPr>
              <w:jc w:val="center"/>
              <w:rPr>
                <w:sz w:val="24"/>
                <w:szCs w:val="24"/>
              </w:rPr>
            </w:pPr>
          </w:p>
          <w:p w:rsidR="002638E6" w:rsidRPr="00A635C9" w:rsidRDefault="002638E6" w:rsidP="00F40C33">
            <w:pPr>
              <w:rPr>
                <w:sz w:val="24"/>
                <w:szCs w:val="24"/>
              </w:rPr>
            </w:pPr>
          </w:p>
          <w:p w:rsidR="002638E6" w:rsidRPr="00A635C9" w:rsidRDefault="002638E6" w:rsidP="00D67D8B">
            <w:pPr>
              <w:jc w:val="center"/>
              <w:rPr>
                <w:sz w:val="24"/>
                <w:szCs w:val="24"/>
              </w:rPr>
            </w:pPr>
          </w:p>
          <w:p w:rsidR="002638E6" w:rsidRPr="00A635C9" w:rsidRDefault="002638E6" w:rsidP="00F40C33">
            <w:pPr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2638E6" w:rsidRPr="00A635C9" w:rsidRDefault="002638E6" w:rsidP="00534898">
            <w:pPr>
              <w:jc w:val="center"/>
              <w:rPr>
                <w:sz w:val="24"/>
                <w:szCs w:val="24"/>
              </w:rPr>
            </w:pPr>
          </w:p>
          <w:p w:rsidR="002638E6" w:rsidRPr="00A635C9" w:rsidRDefault="002638E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  <w:p w:rsidR="002638E6" w:rsidRPr="00A635C9" w:rsidRDefault="002638E6" w:rsidP="00DC42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2638E6" w:rsidRDefault="002638E6" w:rsidP="00E978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Земельный участок</w:t>
            </w:r>
          </w:p>
          <w:p w:rsidR="002638E6" w:rsidRDefault="002638E6" w:rsidP="00E97856">
            <w:pPr>
              <w:rPr>
                <w:sz w:val="24"/>
                <w:szCs w:val="24"/>
              </w:rPr>
            </w:pPr>
          </w:p>
          <w:p w:rsidR="002638E6" w:rsidRDefault="002638E6" w:rsidP="00E978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Дом </w:t>
            </w:r>
          </w:p>
          <w:p w:rsidR="002638E6" w:rsidRDefault="002638E6" w:rsidP="00E97856">
            <w:pPr>
              <w:rPr>
                <w:sz w:val="24"/>
                <w:szCs w:val="24"/>
              </w:rPr>
            </w:pPr>
          </w:p>
          <w:p w:rsidR="002638E6" w:rsidRDefault="002638E6" w:rsidP="00E97856">
            <w:pPr>
              <w:rPr>
                <w:sz w:val="24"/>
                <w:szCs w:val="24"/>
              </w:rPr>
            </w:pPr>
          </w:p>
          <w:p w:rsidR="002638E6" w:rsidRDefault="002638E6" w:rsidP="00E978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Квартира </w:t>
            </w:r>
          </w:p>
          <w:p w:rsidR="002638E6" w:rsidRPr="00A635C9" w:rsidRDefault="002638E6" w:rsidP="00E978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3-х комнатная</w:t>
            </w:r>
          </w:p>
        </w:tc>
        <w:tc>
          <w:tcPr>
            <w:tcW w:w="1249" w:type="dxa"/>
          </w:tcPr>
          <w:p w:rsidR="002638E6" w:rsidRDefault="002638E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1200 </w:t>
            </w:r>
          </w:p>
          <w:p w:rsidR="002638E6" w:rsidRDefault="002638E6" w:rsidP="00534898">
            <w:pPr>
              <w:jc w:val="center"/>
              <w:rPr>
                <w:sz w:val="24"/>
                <w:szCs w:val="24"/>
              </w:rPr>
            </w:pPr>
          </w:p>
          <w:p w:rsidR="002638E6" w:rsidRDefault="002638E6" w:rsidP="00534898">
            <w:pPr>
              <w:jc w:val="center"/>
              <w:rPr>
                <w:sz w:val="24"/>
                <w:szCs w:val="24"/>
              </w:rPr>
            </w:pPr>
          </w:p>
          <w:p w:rsidR="002638E6" w:rsidRDefault="002638E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21,9 </w:t>
            </w:r>
          </w:p>
          <w:p w:rsidR="002638E6" w:rsidRDefault="002638E6" w:rsidP="00534898">
            <w:pPr>
              <w:jc w:val="center"/>
              <w:rPr>
                <w:sz w:val="24"/>
                <w:szCs w:val="24"/>
              </w:rPr>
            </w:pPr>
          </w:p>
          <w:p w:rsidR="002638E6" w:rsidRDefault="002638E6" w:rsidP="00534898">
            <w:pPr>
              <w:jc w:val="center"/>
              <w:rPr>
                <w:sz w:val="24"/>
                <w:szCs w:val="24"/>
              </w:rPr>
            </w:pPr>
          </w:p>
          <w:p w:rsidR="002638E6" w:rsidRPr="00A635C9" w:rsidRDefault="002638E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65,3 </w:t>
            </w:r>
          </w:p>
        </w:tc>
        <w:tc>
          <w:tcPr>
            <w:tcW w:w="1677" w:type="dxa"/>
          </w:tcPr>
          <w:p w:rsidR="002638E6" w:rsidRDefault="002638E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638E6" w:rsidRDefault="002638E6" w:rsidP="00534898">
            <w:pPr>
              <w:jc w:val="center"/>
              <w:rPr>
                <w:sz w:val="24"/>
                <w:szCs w:val="24"/>
              </w:rPr>
            </w:pPr>
          </w:p>
          <w:p w:rsidR="002638E6" w:rsidRDefault="002638E6" w:rsidP="00534898">
            <w:pPr>
              <w:jc w:val="center"/>
              <w:rPr>
                <w:sz w:val="24"/>
                <w:szCs w:val="24"/>
              </w:rPr>
            </w:pPr>
          </w:p>
          <w:p w:rsidR="002638E6" w:rsidRDefault="002638E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638E6" w:rsidRDefault="002638E6" w:rsidP="00534898">
            <w:pPr>
              <w:jc w:val="center"/>
              <w:rPr>
                <w:sz w:val="24"/>
                <w:szCs w:val="24"/>
              </w:rPr>
            </w:pPr>
          </w:p>
          <w:p w:rsidR="002638E6" w:rsidRDefault="002638E6" w:rsidP="00534898">
            <w:pPr>
              <w:jc w:val="center"/>
              <w:rPr>
                <w:sz w:val="24"/>
                <w:szCs w:val="24"/>
              </w:rPr>
            </w:pPr>
          </w:p>
          <w:p w:rsidR="002638E6" w:rsidRPr="00A635C9" w:rsidRDefault="002638E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638E6" w:rsidRPr="00A635C9" w:rsidTr="001C1634">
        <w:trPr>
          <w:trHeight w:val="180"/>
        </w:trPr>
        <w:tc>
          <w:tcPr>
            <w:tcW w:w="1685" w:type="dxa"/>
          </w:tcPr>
          <w:p w:rsidR="002638E6" w:rsidRPr="00A635C9" w:rsidRDefault="002638E6" w:rsidP="003A1B86">
            <w:pPr>
              <w:jc w:val="center"/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Супруг</w:t>
            </w:r>
          </w:p>
          <w:p w:rsidR="002638E6" w:rsidRPr="00A635C9" w:rsidRDefault="002638E6" w:rsidP="003A1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2638E6" w:rsidRPr="00A635C9" w:rsidRDefault="002638E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394 571,42</w:t>
            </w:r>
          </w:p>
        </w:tc>
        <w:tc>
          <w:tcPr>
            <w:tcW w:w="1721" w:type="dxa"/>
          </w:tcPr>
          <w:p w:rsidR="002638E6" w:rsidRPr="00A635C9" w:rsidRDefault="002638E6" w:rsidP="001C1634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 xml:space="preserve"> Земельный участок</w:t>
            </w:r>
          </w:p>
          <w:p w:rsidR="002638E6" w:rsidRPr="00A635C9" w:rsidRDefault="002638E6" w:rsidP="001C1634">
            <w:pPr>
              <w:rPr>
                <w:sz w:val="24"/>
                <w:szCs w:val="24"/>
              </w:rPr>
            </w:pPr>
          </w:p>
          <w:p w:rsidR="002638E6" w:rsidRDefault="002638E6" w:rsidP="00A63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2638E6" w:rsidRDefault="002638E6" w:rsidP="00A635C9">
            <w:pPr>
              <w:rPr>
                <w:sz w:val="24"/>
                <w:szCs w:val="24"/>
              </w:rPr>
            </w:pPr>
          </w:p>
          <w:p w:rsidR="002638E6" w:rsidRDefault="002638E6" w:rsidP="00A63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2638E6" w:rsidRDefault="002638E6" w:rsidP="00A635C9">
            <w:pPr>
              <w:rPr>
                <w:sz w:val="24"/>
                <w:szCs w:val="24"/>
              </w:rPr>
            </w:pPr>
          </w:p>
          <w:p w:rsidR="002638E6" w:rsidRDefault="002638E6" w:rsidP="00A635C9">
            <w:pPr>
              <w:rPr>
                <w:sz w:val="24"/>
                <w:szCs w:val="24"/>
              </w:rPr>
            </w:pPr>
          </w:p>
          <w:p w:rsidR="002638E6" w:rsidRPr="00A635C9" w:rsidRDefault="002638E6" w:rsidP="00A63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8" w:type="dxa"/>
          </w:tcPr>
          <w:p w:rsidR="002638E6" w:rsidRPr="00A635C9" w:rsidRDefault="002638E6" w:rsidP="001C1634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 xml:space="preserve"> 1200 </w:t>
            </w:r>
          </w:p>
          <w:p w:rsidR="002638E6" w:rsidRPr="00A635C9" w:rsidRDefault="002638E6" w:rsidP="001C1634">
            <w:pPr>
              <w:rPr>
                <w:sz w:val="24"/>
                <w:szCs w:val="24"/>
              </w:rPr>
            </w:pPr>
          </w:p>
          <w:p w:rsidR="002638E6" w:rsidRDefault="002638E6" w:rsidP="001C1634">
            <w:pPr>
              <w:rPr>
                <w:sz w:val="24"/>
                <w:szCs w:val="24"/>
              </w:rPr>
            </w:pPr>
          </w:p>
          <w:p w:rsidR="002638E6" w:rsidRDefault="002638E6" w:rsidP="00A635C9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 xml:space="preserve">21,9 </w:t>
            </w:r>
          </w:p>
          <w:p w:rsidR="002638E6" w:rsidRDefault="002638E6" w:rsidP="00A635C9">
            <w:pPr>
              <w:rPr>
                <w:sz w:val="24"/>
                <w:szCs w:val="24"/>
              </w:rPr>
            </w:pPr>
          </w:p>
          <w:p w:rsidR="002638E6" w:rsidRDefault="002638E6" w:rsidP="00A63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от 78,5</w:t>
            </w:r>
          </w:p>
          <w:p w:rsidR="002638E6" w:rsidRDefault="002638E6" w:rsidP="00A635C9">
            <w:pPr>
              <w:rPr>
                <w:sz w:val="24"/>
                <w:szCs w:val="24"/>
              </w:rPr>
            </w:pPr>
          </w:p>
          <w:p w:rsidR="002638E6" w:rsidRDefault="002638E6" w:rsidP="00A63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от 65,3</w:t>
            </w:r>
          </w:p>
          <w:p w:rsidR="002638E6" w:rsidRPr="00A635C9" w:rsidRDefault="002638E6" w:rsidP="00A635C9"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2638E6" w:rsidRPr="00A635C9" w:rsidRDefault="002638E6" w:rsidP="007E54C7">
            <w:pPr>
              <w:jc w:val="center"/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Россия</w:t>
            </w:r>
          </w:p>
          <w:p w:rsidR="002638E6" w:rsidRPr="00A635C9" w:rsidRDefault="002638E6" w:rsidP="007E54C7">
            <w:pPr>
              <w:jc w:val="center"/>
              <w:rPr>
                <w:sz w:val="24"/>
                <w:szCs w:val="24"/>
              </w:rPr>
            </w:pPr>
          </w:p>
          <w:p w:rsidR="002638E6" w:rsidRPr="00A635C9" w:rsidRDefault="002638E6" w:rsidP="007E54C7">
            <w:pPr>
              <w:jc w:val="center"/>
              <w:rPr>
                <w:sz w:val="24"/>
                <w:szCs w:val="24"/>
              </w:rPr>
            </w:pPr>
          </w:p>
          <w:p w:rsidR="002638E6" w:rsidRDefault="002638E6" w:rsidP="007E54C7">
            <w:pPr>
              <w:jc w:val="center"/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Россия</w:t>
            </w:r>
          </w:p>
          <w:p w:rsidR="002638E6" w:rsidRDefault="002638E6" w:rsidP="007E54C7">
            <w:pPr>
              <w:jc w:val="center"/>
              <w:rPr>
                <w:sz w:val="24"/>
                <w:szCs w:val="24"/>
              </w:rPr>
            </w:pPr>
          </w:p>
          <w:p w:rsidR="002638E6" w:rsidRDefault="002638E6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638E6" w:rsidRDefault="002638E6" w:rsidP="007E54C7">
            <w:pPr>
              <w:jc w:val="center"/>
              <w:rPr>
                <w:sz w:val="24"/>
                <w:szCs w:val="24"/>
              </w:rPr>
            </w:pPr>
          </w:p>
          <w:p w:rsidR="002638E6" w:rsidRDefault="002638E6" w:rsidP="007E54C7">
            <w:pPr>
              <w:jc w:val="center"/>
              <w:rPr>
                <w:sz w:val="24"/>
                <w:szCs w:val="24"/>
              </w:rPr>
            </w:pPr>
          </w:p>
          <w:p w:rsidR="002638E6" w:rsidRPr="00A635C9" w:rsidRDefault="002638E6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2638E6" w:rsidRPr="00A635C9" w:rsidRDefault="002638E6" w:rsidP="001C1634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1.Легковая ТойотаКраун;</w:t>
            </w:r>
          </w:p>
          <w:p w:rsidR="002638E6" w:rsidRPr="00A635C9" w:rsidRDefault="002638E6" w:rsidP="001C1634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2.Легковая Камри;</w:t>
            </w:r>
          </w:p>
          <w:p w:rsidR="002638E6" w:rsidRPr="00A635C9" w:rsidRDefault="002638E6" w:rsidP="001C1634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3.Легковая Мазда Бонго;</w:t>
            </w:r>
          </w:p>
          <w:p w:rsidR="002638E6" w:rsidRPr="00A635C9" w:rsidRDefault="002638E6" w:rsidP="001C1634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4.Легковая Форд</w:t>
            </w:r>
            <w:r>
              <w:rPr>
                <w:sz w:val="24"/>
                <w:szCs w:val="24"/>
              </w:rPr>
              <w:t xml:space="preserve"> </w:t>
            </w:r>
            <w:r w:rsidRPr="00A635C9">
              <w:rPr>
                <w:sz w:val="24"/>
                <w:szCs w:val="24"/>
              </w:rPr>
              <w:t>Фестива;</w:t>
            </w:r>
          </w:p>
          <w:p w:rsidR="002638E6" w:rsidRPr="00A635C9" w:rsidRDefault="002638E6" w:rsidP="001C1634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5.легковая НисанТеррано.</w:t>
            </w:r>
          </w:p>
        </w:tc>
        <w:tc>
          <w:tcPr>
            <w:tcW w:w="1721" w:type="dxa"/>
          </w:tcPr>
          <w:p w:rsidR="002638E6" w:rsidRPr="00A635C9" w:rsidRDefault="002638E6" w:rsidP="001C16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Нет </w:t>
            </w:r>
          </w:p>
        </w:tc>
        <w:tc>
          <w:tcPr>
            <w:tcW w:w="1249" w:type="dxa"/>
          </w:tcPr>
          <w:p w:rsidR="002638E6" w:rsidRPr="00A635C9" w:rsidRDefault="002638E6" w:rsidP="004A4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2638E6" w:rsidRPr="00A635C9" w:rsidRDefault="002638E6" w:rsidP="003A1B86">
            <w:pPr>
              <w:jc w:val="center"/>
              <w:rPr>
                <w:sz w:val="24"/>
                <w:szCs w:val="24"/>
              </w:rPr>
            </w:pPr>
          </w:p>
        </w:tc>
      </w:tr>
      <w:tr w:rsidR="002638E6" w:rsidRPr="00A635C9" w:rsidTr="00534898">
        <w:trPr>
          <w:trHeight w:val="180"/>
        </w:trPr>
        <w:tc>
          <w:tcPr>
            <w:tcW w:w="14786" w:type="dxa"/>
            <w:gridSpan w:val="9"/>
          </w:tcPr>
          <w:p w:rsidR="002638E6" w:rsidRPr="00A635C9" w:rsidRDefault="002638E6" w:rsidP="00534898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A635C9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638E6" w:rsidRPr="00A635C9" w:rsidTr="00534898">
        <w:trPr>
          <w:trHeight w:val="180"/>
        </w:trPr>
        <w:tc>
          <w:tcPr>
            <w:tcW w:w="14786" w:type="dxa"/>
            <w:gridSpan w:val="9"/>
          </w:tcPr>
          <w:p w:rsidR="002638E6" w:rsidRPr="00A635C9" w:rsidRDefault="002638E6" w:rsidP="00534898">
            <w:pPr>
              <w:jc w:val="center"/>
              <w:rPr>
                <w:sz w:val="24"/>
                <w:szCs w:val="24"/>
              </w:rPr>
            </w:pPr>
          </w:p>
          <w:p w:rsidR="002638E6" w:rsidRPr="00A635C9" w:rsidRDefault="002638E6" w:rsidP="00534898">
            <w:pPr>
              <w:jc w:val="center"/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2638E6" w:rsidRPr="00A635C9" w:rsidRDefault="002638E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2638E6" w:rsidRPr="00A635C9" w:rsidRDefault="002638E6"/>
    <w:sectPr w:rsidR="002638E6" w:rsidRPr="00A635C9" w:rsidSect="00A635C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1B86"/>
    <w:rsid w:val="00095605"/>
    <w:rsid w:val="001C1634"/>
    <w:rsid w:val="002134CE"/>
    <w:rsid w:val="002638E6"/>
    <w:rsid w:val="00273EEE"/>
    <w:rsid w:val="002C231F"/>
    <w:rsid w:val="00327FE5"/>
    <w:rsid w:val="003738AF"/>
    <w:rsid w:val="003844E4"/>
    <w:rsid w:val="003A1B86"/>
    <w:rsid w:val="004A4EA5"/>
    <w:rsid w:val="00534898"/>
    <w:rsid w:val="005F7C11"/>
    <w:rsid w:val="00633363"/>
    <w:rsid w:val="006C4E10"/>
    <w:rsid w:val="006E558D"/>
    <w:rsid w:val="006E727B"/>
    <w:rsid w:val="00721FF9"/>
    <w:rsid w:val="007E54C7"/>
    <w:rsid w:val="009232DA"/>
    <w:rsid w:val="009275FF"/>
    <w:rsid w:val="00A635C9"/>
    <w:rsid w:val="00A947FD"/>
    <w:rsid w:val="00AE0F52"/>
    <w:rsid w:val="00B4789B"/>
    <w:rsid w:val="00B95593"/>
    <w:rsid w:val="00CB28C7"/>
    <w:rsid w:val="00CE37FC"/>
    <w:rsid w:val="00D04F38"/>
    <w:rsid w:val="00D618A7"/>
    <w:rsid w:val="00D67D8B"/>
    <w:rsid w:val="00DC429F"/>
    <w:rsid w:val="00E81B12"/>
    <w:rsid w:val="00E90728"/>
    <w:rsid w:val="00E97856"/>
    <w:rsid w:val="00EB362B"/>
    <w:rsid w:val="00ED493C"/>
    <w:rsid w:val="00F36C1B"/>
    <w:rsid w:val="00F40C33"/>
    <w:rsid w:val="00F467AB"/>
    <w:rsid w:val="00FE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B8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243</Words>
  <Characters>1386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WXP</cp:lastModifiedBy>
  <cp:revision>3</cp:revision>
  <cp:lastPrinted>2014-04-21T22:13:00Z</cp:lastPrinted>
  <dcterms:created xsi:type="dcterms:W3CDTF">2015-04-29T23:21:00Z</dcterms:created>
  <dcterms:modified xsi:type="dcterms:W3CDTF">2016-03-27T10:58:00Z</dcterms:modified>
</cp:coreProperties>
</file>