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A25" w:rsidRPr="00F829E3" w:rsidRDefault="00821A25" w:rsidP="005E718F">
      <w:pPr>
        <w:jc w:val="center"/>
        <w:rPr>
          <w:b/>
        </w:rPr>
      </w:pPr>
      <w:r w:rsidRPr="00F829E3">
        <w:rPr>
          <w:b/>
        </w:rPr>
        <w:t>Сведения</w:t>
      </w:r>
      <w:r>
        <w:rPr>
          <w:b/>
        </w:rPr>
        <w:t xml:space="preserve"> </w:t>
      </w:r>
    </w:p>
    <w:p w:rsidR="00821A25" w:rsidRDefault="00821A25" w:rsidP="005E718F">
      <w:pPr>
        <w:jc w:val="center"/>
      </w:pPr>
      <w:r>
        <w:t xml:space="preserve">о доходах, об имуществе и обязательствах имущественного характера  лица, </w:t>
      </w:r>
    </w:p>
    <w:p w:rsidR="00821A25" w:rsidRDefault="00821A25" w:rsidP="005E718F">
      <w:pPr>
        <w:jc w:val="center"/>
      </w:pPr>
      <w:r>
        <w:t>замещающего должность руководителя УЖКХ  администрации города  Орска</w:t>
      </w:r>
    </w:p>
    <w:p w:rsidR="00821A25" w:rsidRDefault="00821A25" w:rsidP="005E718F">
      <w:pPr>
        <w:jc w:val="center"/>
      </w:pPr>
      <w:r>
        <w:t xml:space="preserve"> и членов семьи </w:t>
      </w:r>
    </w:p>
    <w:p w:rsidR="00821A25" w:rsidRDefault="00821A25" w:rsidP="005E718F">
      <w:pPr>
        <w:jc w:val="center"/>
        <w:rPr>
          <w:b/>
        </w:rPr>
      </w:pPr>
      <w:r w:rsidRPr="00F829E3">
        <w:rPr>
          <w:b/>
        </w:rPr>
        <w:t>за период с 01 января 201</w:t>
      </w:r>
      <w:r>
        <w:rPr>
          <w:b/>
        </w:rPr>
        <w:t>5</w:t>
      </w:r>
      <w:r w:rsidRPr="00F829E3">
        <w:rPr>
          <w:b/>
        </w:rPr>
        <w:t xml:space="preserve"> года по 31 декабря 201</w:t>
      </w:r>
      <w:r>
        <w:rPr>
          <w:b/>
        </w:rPr>
        <w:t>5</w:t>
      </w:r>
      <w:r w:rsidRPr="00F829E3">
        <w:rPr>
          <w:b/>
        </w:rPr>
        <w:t xml:space="preserve"> года </w:t>
      </w:r>
    </w:p>
    <w:p w:rsidR="00821A25" w:rsidRPr="00F829E3" w:rsidRDefault="00821A25" w:rsidP="005E718F">
      <w:pPr>
        <w:jc w:val="center"/>
        <w:rPr>
          <w:b/>
        </w:rPr>
      </w:pPr>
    </w:p>
    <w:p w:rsidR="00821A25" w:rsidRDefault="00821A25" w:rsidP="005E718F">
      <w:pPr>
        <w:jc w:val="center"/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373"/>
        <w:gridCol w:w="1867"/>
        <w:gridCol w:w="1186"/>
        <w:gridCol w:w="1154"/>
        <w:gridCol w:w="2520"/>
        <w:gridCol w:w="1856"/>
        <w:gridCol w:w="1204"/>
        <w:gridCol w:w="1800"/>
      </w:tblGrid>
      <w:tr w:rsidR="00821A25" w:rsidTr="00AB4404">
        <w:tc>
          <w:tcPr>
            <w:tcW w:w="2268" w:type="dxa"/>
            <w:vMerge w:val="restart"/>
          </w:tcPr>
          <w:p w:rsidR="00821A25" w:rsidRDefault="00821A25" w:rsidP="00AB4404">
            <w:pPr>
              <w:jc w:val="center"/>
            </w:pPr>
            <w:r>
              <w:t>Фамилия, имя,</w:t>
            </w:r>
          </w:p>
          <w:p w:rsidR="00821A25" w:rsidRDefault="00821A25" w:rsidP="00AB4404">
            <w:pPr>
              <w:jc w:val="center"/>
            </w:pPr>
            <w:r>
              <w:t>отчество</w:t>
            </w:r>
          </w:p>
        </w:tc>
        <w:tc>
          <w:tcPr>
            <w:tcW w:w="1373" w:type="dxa"/>
            <w:vMerge w:val="restart"/>
          </w:tcPr>
          <w:p w:rsidR="00821A25" w:rsidRDefault="00821A25" w:rsidP="006728F9">
            <w:pPr>
              <w:jc w:val="center"/>
            </w:pPr>
            <w:r>
              <w:t>Общая сумма дохода за 2014 год (руб.)</w:t>
            </w:r>
          </w:p>
        </w:tc>
        <w:tc>
          <w:tcPr>
            <w:tcW w:w="6727" w:type="dxa"/>
            <w:gridSpan w:val="4"/>
          </w:tcPr>
          <w:p w:rsidR="00821A25" w:rsidRDefault="00821A25" w:rsidP="00AB4404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</w:tcPr>
          <w:p w:rsidR="00821A25" w:rsidRDefault="00821A25" w:rsidP="00AB4404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821A25" w:rsidTr="00AB4404">
        <w:trPr>
          <w:trHeight w:val="923"/>
        </w:trPr>
        <w:tc>
          <w:tcPr>
            <w:tcW w:w="2268" w:type="dxa"/>
            <w:vMerge/>
          </w:tcPr>
          <w:p w:rsidR="00821A25" w:rsidRDefault="00821A25" w:rsidP="00AB4404">
            <w:pPr>
              <w:jc w:val="center"/>
            </w:pPr>
          </w:p>
        </w:tc>
        <w:tc>
          <w:tcPr>
            <w:tcW w:w="1373" w:type="dxa"/>
            <w:vMerge/>
          </w:tcPr>
          <w:p w:rsidR="00821A25" w:rsidRDefault="00821A25" w:rsidP="00AB4404">
            <w:pPr>
              <w:jc w:val="center"/>
            </w:pPr>
          </w:p>
        </w:tc>
        <w:tc>
          <w:tcPr>
            <w:tcW w:w="1867" w:type="dxa"/>
          </w:tcPr>
          <w:p w:rsidR="00821A25" w:rsidRDefault="00821A25" w:rsidP="00AB4404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86" w:type="dxa"/>
          </w:tcPr>
          <w:p w:rsidR="00821A25" w:rsidRDefault="00821A25" w:rsidP="00AB4404">
            <w:pPr>
              <w:jc w:val="center"/>
            </w:pPr>
            <w:r>
              <w:t>Площадь</w:t>
            </w:r>
          </w:p>
          <w:p w:rsidR="00821A25" w:rsidRDefault="00821A25" w:rsidP="00AB4404">
            <w:pPr>
              <w:jc w:val="center"/>
            </w:pPr>
            <w:r>
              <w:t>(кв.м.)</w:t>
            </w:r>
          </w:p>
        </w:tc>
        <w:tc>
          <w:tcPr>
            <w:tcW w:w="1154" w:type="dxa"/>
          </w:tcPr>
          <w:p w:rsidR="00821A25" w:rsidRDefault="00821A25" w:rsidP="00AB4404">
            <w:pPr>
              <w:jc w:val="center"/>
            </w:pPr>
            <w:r>
              <w:t>Страна расположения</w:t>
            </w:r>
          </w:p>
        </w:tc>
        <w:tc>
          <w:tcPr>
            <w:tcW w:w="2520" w:type="dxa"/>
          </w:tcPr>
          <w:p w:rsidR="00821A25" w:rsidRDefault="00821A25" w:rsidP="00AB4404">
            <w:pPr>
              <w:jc w:val="center"/>
            </w:pPr>
            <w:r>
              <w:t>Транспортные средства</w:t>
            </w:r>
          </w:p>
        </w:tc>
        <w:tc>
          <w:tcPr>
            <w:tcW w:w="1856" w:type="dxa"/>
          </w:tcPr>
          <w:p w:rsidR="00821A25" w:rsidRDefault="00821A25" w:rsidP="00AB4404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1204" w:type="dxa"/>
          </w:tcPr>
          <w:p w:rsidR="00821A25" w:rsidRDefault="00821A25" w:rsidP="00AB4404">
            <w:pPr>
              <w:jc w:val="center"/>
            </w:pPr>
            <w:r>
              <w:t>Площадь</w:t>
            </w:r>
          </w:p>
          <w:p w:rsidR="00821A25" w:rsidRDefault="00821A25" w:rsidP="00AB4404">
            <w:pPr>
              <w:jc w:val="center"/>
            </w:pPr>
            <w:r>
              <w:t>(кв.м.)</w:t>
            </w:r>
          </w:p>
        </w:tc>
        <w:tc>
          <w:tcPr>
            <w:tcW w:w="1800" w:type="dxa"/>
          </w:tcPr>
          <w:p w:rsidR="00821A25" w:rsidRDefault="00821A25" w:rsidP="00AB4404">
            <w:pPr>
              <w:jc w:val="center"/>
            </w:pPr>
            <w:r>
              <w:t xml:space="preserve">Страна расположения </w:t>
            </w:r>
          </w:p>
        </w:tc>
      </w:tr>
      <w:tr w:rsidR="00821A25" w:rsidTr="00AB4404">
        <w:tc>
          <w:tcPr>
            <w:tcW w:w="2268" w:type="dxa"/>
          </w:tcPr>
          <w:p w:rsidR="00821A25" w:rsidRDefault="00821A25" w:rsidP="00BE50C5">
            <w:r>
              <w:t>Климонтов Максим Александрович</w:t>
            </w:r>
          </w:p>
        </w:tc>
        <w:tc>
          <w:tcPr>
            <w:tcW w:w="1373" w:type="dxa"/>
          </w:tcPr>
          <w:p w:rsidR="00821A25" w:rsidRDefault="00821A25" w:rsidP="00C77965">
            <w:pPr>
              <w:jc w:val="center"/>
            </w:pPr>
            <w:r>
              <w:t>610 702</w:t>
            </w:r>
          </w:p>
          <w:p w:rsidR="00821A25" w:rsidRDefault="00821A25" w:rsidP="003A2A0B">
            <w:pPr>
              <w:jc w:val="center"/>
            </w:pPr>
            <w:r>
              <w:t>руб.</w:t>
            </w:r>
          </w:p>
        </w:tc>
        <w:tc>
          <w:tcPr>
            <w:tcW w:w="1867" w:type="dxa"/>
          </w:tcPr>
          <w:p w:rsidR="00821A25" w:rsidRDefault="00821A25" w:rsidP="00A64EC0">
            <w:r>
              <w:t xml:space="preserve">нет </w:t>
            </w:r>
          </w:p>
        </w:tc>
        <w:tc>
          <w:tcPr>
            <w:tcW w:w="1186" w:type="dxa"/>
          </w:tcPr>
          <w:p w:rsidR="00821A25" w:rsidRDefault="00821A25" w:rsidP="00DA4AC8">
            <w:pPr>
              <w:jc w:val="center"/>
            </w:pPr>
          </w:p>
        </w:tc>
        <w:tc>
          <w:tcPr>
            <w:tcW w:w="1154" w:type="dxa"/>
          </w:tcPr>
          <w:p w:rsidR="00821A25" w:rsidRDefault="00821A25" w:rsidP="00AB4404">
            <w:pPr>
              <w:jc w:val="center"/>
            </w:pPr>
          </w:p>
        </w:tc>
        <w:tc>
          <w:tcPr>
            <w:tcW w:w="2520" w:type="dxa"/>
          </w:tcPr>
          <w:p w:rsidR="00821A25" w:rsidRDefault="00821A25" w:rsidP="00C77965">
            <w:r>
              <w:t>Opel Antara</w:t>
            </w:r>
          </w:p>
          <w:p w:rsidR="00821A25" w:rsidRDefault="00821A25" w:rsidP="00C06BCA"/>
        </w:tc>
        <w:tc>
          <w:tcPr>
            <w:tcW w:w="1856" w:type="dxa"/>
          </w:tcPr>
          <w:p w:rsidR="00821A25" w:rsidRPr="00063457" w:rsidRDefault="00821A25" w:rsidP="00AB4404">
            <w:pPr>
              <w:jc w:val="center"/>
            </w:pPr>
            <w:r>
              <w:t xml:space="preserve">нет  </w:t>
            </w:r>
          </w:p>
        </w:tc>
        <w:tc>
          <w:tcPr>
            <w:tcW w:w="1204" w:type="dxa"/>
          </w:tcPr>
          <w:p w:rsidR="00821A25" w:rsidRDefault="00821A25" w:rsidP="00AB4404">
            <w:pPr>
              <w:jc w:val="center"/>
            </w:pPr>
          </w:p>
        </w:tc>
        <w:tc>
          <w:tcPr>
            <w:tcW w:w="1800" w:type="dxa"/>
          </w:tcPr>
          <w:p w:rsidR="00821A25" w:rsidRDefault="00821A25" w:rsidP="00AB4404">
            <w:pPr>
              <w:jc w:val="center"/>
            </w:pPr>
          </w:p>
        </w:tc>
      </w:tr>
      <w:tr w:rsidR="00821A25" w:rsidTr="00AB4404">
        <w:tc>
          <w:tcPr>
            <w:tcW w:w="2268" w:type="dxa"/>
          </w:tcPr>
          <w:p w:rsidR="00821A25" w:rsidRDefault="00821A25" w:rsidP="003A2A0B"/>
          <w:p w:rsidR="00821A25" w:rsidRDefault="00821A25" w:rsidP="003A2A0B">
            <w:r>
              <w:t>супруга</w:t>
            </w:r>
          </w:p>
        </w:tc>
        <w:tc>
          <w:tcPr>
            <w:tcW w:w="1373" w:type="dxa"/>
          </w:tcPr>
          <w:p w:rsidR="00821A25" w:rsidRDefault="00821A25" w:rsidP="00F334C4">
            <w:pPr>
              <w:jc w:val="center"/>
            </w:pPr>
            <w:r>
              <w:t>271 669</w:t>
            </w:r>
          </w:p>
          <w:p w:rsidR="00821A25" w:rsidRDefault="00821A25" w:rsidP="003A2A0B">
            <w:pPr>
              <w:jc w:val="center"/>
            </w:pPr>
            <w:r>
              <w:t>руб.</w:t>
            </w:r>
          </w:p>
        </w:tc>
        <w:tc>
          <w:tcPr>
            <w:tcW w:w="1867" w:type="dxa"/>
          </w:tcPr>
          <w:p w:rsidR="00821A25" w:rsidRDefault="00821A25" w:rsidP="00D5201A">
            <w:r>
              <w:t>нет</w:t>
            </w:r>
          </w:p>
        </w:tc>
        <w:tc>
          <w:tcPr>
            <w:tcW w:w="1186" w:type="dxa"/>
          </w:tcPr>
          <w:p w:rsidR="00821A25" w:rsidRDefault="00821A25" w:rsidP="00DA4AC8">
            <w:pPr>
              <w:jc w:val="center"/>
            </w:pPr>
          </w:p>
        </w:tc>
        <w:tc>
          <w:tcPr>
            <w:tcW w:w="1154" w:type="dxa"/>
          </w:tcPr>
          <w:p w:rsidR="00821A25" w:rsidRDefault="00821A25" w:rsidP="00AB4404">
            <w:pPr>
              <w:jc w:val="center"/>
            </w:pPr>
          </w:p>
        </w:tc>
        <w:tc>
          <w:tcPr>
            <w:tcW w:w="2520" w:type="dxa"/>
          </w:tcPr>
          <w:p w:rsidR="00821A25" w:rsidRPr="00AB4404" w:rsidRDefault="00821A25" w:rsidP="00063457">
            <w:pPr>
              <w:rPr>
                <w:lang w:val="en-US"/>
              </w:rPr>
            </w:pPr>
          </w:p>
        </w:tc>
        <w:tc>
          <w:tcPr>
            <w:tcW w:w="1856" w:type="dxa"/>
          </w:tcPr>
          <w:p w:rsidR="00821A25" w:rsidRPr="00063457" w:rsidRDefault="00821A25" w:rsidP="00AB4404">
            <w:pPr>
              <w:jc w:val="center"/>
            </w:pPr>
            <w:r>
              <w:t>нет</w:t>
            </w:r>
          </w:p>
        </w:tc>
        <w:tc>
          <w:tcPr>
            <w:tcW w:w="1204" w:type="dxa"/>
          </w:tcPr>
          <w:p w:rsidR="00821A25" w:rsidRDefault="00821A25" w:rsidP="00AB4404">
            <w:pPr>
              <w:jc w:val="center"/>
            </w:pPr>
          </w:p>
        </w:tc>
        <w:tc>
          <w:tcPr>
            <w:tcW w:w="1800" w:type="dxa"/>
          </w:tcPr>
          <w:p w:rsidR="00821A25" w:rsidRDefault="00821A25" w:rsidP="00AB4404">
            <w:pPr>
              <w:jc w:val="center"/>
            </w:pPr>
          </w:p>
        </w:tc>
      </w:tr>
      <w:tr w:rsidR="00821A25" w:rsidTr="00AB4404">
        <w:tc>
          <w:tcPr>
            <w:tcW w:w="2268" w:type="dxa"/>
          </w:tcPr>
          <w:p w:rsidR="00821A25" w:rsidRDefault="00821A25" w:rsidP="003A2A0B">
            <w:r>
              <w:t>дочь</w:t>
            </w:r>
          </w:p>
        </w:tc>
        <w:tc>
          <w:tcPr>
            <w:tcW w:w="1373" w:type="dxa"/>
          </w:tcPr>
          <w:p w:rsidR="00821A25" w:rsidRDefault="00821A25" w:rsidP="003A2A0B">
            <w:pPr>
              <w:jc w:val="center"/>
            </w:pPr>
            <w:r>
              <w:t>нет</w:t>
            </w:r>
          </w:p>
        </w:tc>
        <w:tc>
          <w:tcPr>
            <w:tcW w:w="1867" w:type="dxa"/>
          </w:tcPr>
          <w:p w:rsidR="00821A25" w:rsidRDefault="00821A25" w:rsidP="00D5201A">
            <w:r>
              <w:t>нет</w:t>
            </w:r>
          </w:p>
        </w:tc>
        <w:tc>
          <w:tcPr>
            <w:tcW w:w="1186" w:type="dxa"/>
          </w:tcPr>
          <w:p w:rsidR="00821A25" w:rsidRDefault="00821A25" w:rsidP="00AB4404">
            <w:pPr>
              <w:jc w:val="center"/>
            </w:pPr>
          </w:p>
        </w:tc>
        <w:tc>
          <w:tcPr>
            <w:tcW w:w="1154" w:type="dxa"/>
          </w:tcPr>
          <w:p w:rsidR="00821A25" w:rsidRDefault="00821A25" w:rsidP="00AB4404">
            <w:pPr>
              <w:jc w:val="center"/>
            </w:pPr>
          </w:p>
        </w:tc>
        <w:tc>
          <w:tcPr>
            <w:tcW w:w="2520" w:type="dxa"/>
          </w:tcPr>
          <w:p w:rsidR="00821A25" w:rsidRDefault="00821A25" w:rsidP="00063457"/>
        </w:tc>
        <w:tc>
          <w:tcPr>
            <w:tcW w:w="1856" w:type="dxa"/>
          </w:tcPr>
          <w:p w:rsidR="00821A25" w:rsidRDefault="00821A25" w:rsidP="00AB4404">
            <w:pPr>
              <w:jc w:val="center"/>
            </w:pPr>
            <w:r>
              <w:t>нет</w:t>
            </w:r>
          </w:p>
        </w:tc>
        <w:tc>
          <w:tcPr>
            <w:tcW w:w="1204" w:type="dxa"/>
          </w:tcPr>
          <w:p w:rsidR="00821A25" w:rsidRDefault="00821A25" w:rsidP="00AB4404">
            <w:pPr>
              <w:jc w:val="center"/>
            </w:pPr>
          </w:p>
        </w:tc>
        <w:tc>
          <w:tcPr>
            <w:tcW w:w="1800" w:type="dxa"/>
          </w:tcPr>
          <w:p w:rsidR="00821A25" w:rsidRDefault="00821A25" w:rsidP="00AB4404">
            <w:pPr>
              <w:jc w:val="center"/>
            </w:pPr>
          </w:p>
        </w:tc>
      </w:tr>
      <w:tr w:rsidR="00821A25" w:rsidTr="00AB4404">
        <w:tc>
          <w:tcPr>
            <w:tcW w:w="2268" w:type="dxa"/>
          </w:tcPr>
          <w:p w:rsidR="00821A25" w:rsidRDefault="00821A25" w:rsidP="003A2A0B">
            <w:r>
              <w:t>сын</w:t>
            </w:r>
          </w:p>
        </w:tc>
        <w:tc>
          <w:tcPr>
            <w:tcW w:w="1373" w:type="dxa"/>
          </w:tcPr>
          <w:p w:rsidR="00821A25" w:rsidRDefault="00821A25" w:rsidP="003A2A0B">
            <w:pPr>
              <w:jc w:val="center"/>
            </w:pPr>
            <w:r>
              <w:t>нет</w:t>
            </w:r>
          </w:p>
        </w:tc>
        <w:tc>
          <w:tcPr>
            <w:tcW w:w="1867" w:type="dxa"/>
          </w:tcPr>
          <w:p w:rsidR="00821A25" w:rsidRDefault="00821A25" w:rsidP="00D5201A">
            <w:r>
              <w:t>нет</w:t>
            </w:r>
          </w:p>
        </w:tc>
        <w:tc>
          <w:tcPr>
            <w:tcW w:w="1186" w:type="dxa"/>
          </w:tcPr>
          <w:p w:rsidR="00821A25" w:rsidRDefault="00821A25" w:rsidP="00AB4404">
            <w:pPr>
              <w:jc w:val="center"/>
            </w:pPr>
          </w:p>
        </w:tc>
        <w:tc>
          <w:tcPr>
            <w:tcW w:w="1154" w:type="dxa"/>
          </w:tcPr>
          <w:p w:rsidR="00821A25" w:rsidRDefault="00821A25" w:rsidP="00AB4404">
            <w:pPr>
              <w:jc w:val="center"/>
            </w:pPr>
          </w:p>
        </w:tc>
        <w:tc>
          <w:tcPr>
            <w:tcW w:w="2520" w:type="dxa"/>
          </w:tcPr>
          <w:p w:rsidR="00821A25" w:rsidRDefault="00821A25" w:rsidP="00063457"/>
        </w:tc>
        <w:tc>
          <w:tcPr>
            <w:tcW w:w="1856" w:type="dxa"/>
          </w:tcPr>
          <w:p w:rsidR="00821A25" w:rsidRDefault="00821A25" w:rsidP="00AB4404">
            <w:pPr>
              <w:jc w:val="center"/>
            </w:pPr>
            <w:r>
              <w:t>нет</w:t>
            </w:r>
          </w:p>
        </w:tc>
        <w:tc>
          <w:tcPr>
            <w:tcW w:w="1204" w:type="dxa"/>
          </w:tcPr>
          <w:p w:rsidR="00821A25" w:rsidRDefault="00821A25" w:rsidP="00AB4404">
            <w:pPr>
              <w:jc w:val="center"/>
            </w:pPr>
          </w:p>
        </w:tc>
        <w:tc>
          <w:tcPr>
            <w:tcW w:w="1800" w:type="dxa"/>
          </w:tcPr>
          <w:p w:rsidR="00821A25" w:rsidRDefault="00821A25" w:rsidP="00AB4404">
            <w:pPr>
              <w:jc w:val="center"/>
            </w:pPr>
          </w:p>
        </w:tc>
      </w:tr>
    </w:tbl>
    <w:p w:rsidR="00821A25" w:rsidRDefault="00821A25" w:rsidP="005E718F">
      <w:pPr>
        <w:jc w:val="center"/>
      </w:pPr>
    </w:p>
    <w:sectPr w:rsidR="00821A25" w:rsidSect="005E718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18F"/>
    <w:rsid w:val="00063457"/>
    <w:rsid w:val="000672CE"/>
    <w:rsid w:val="000B7234"/>
    <w:rsid w:val="0013418B"/>
    <w:rsid w:val="001807F4"/>
    <w:rsid w:val="001F2382"/>
    <w:rsid w:val="001F71BF"/>
    <w:rsid w:val="002856A7"/>
    <w:rsid w:val="002C444D"/>
    <w:rsid w:val="002C51EE"/>
    <w:rsid w:val="00314865"/>
    <w:rsid w:val="003605F9"/>
    <w:rsid w:val="003801D8"/>
    <w:rsid w:val="00380598"/>
    <w:rsid w:val="003A2A0B"/>
    <w:rsid w:val="00484A58"/>
    <w:rsid w:val="004927F4"/>
    <w:rsid w:val="00537AE9"/>
    <w:rsid w:val="00555ECB"/>
    <w:rsid w:val="00556F61"/>
    <w:rsid w:val="00565B2A"/>
    <w:rsid w:val="005E3C88"/>
    <w:rsid w:val="005E718F"/>
    <w:rsid w:val="0064688D"/>
    <w:rsid w:val="006728F9"/>
    <w:rsid w:val="006F1EA4"/>
    <w:rsid w:val="007277CA"/>
    <w:rsid w:val="0076230F"/>
    <w:rsid w:val="007634A4"/>
    <w:rsid w:val="007B1E90"/>
    <w:rsid w:val="00821A25"/>
    <w:rsid w:val="00846567"/>
    <w:rsid w:val="00912ED2"/>
    <w:rsid w:val="0091681A"/>
    <w:rsid w:val="00A03C21"/>
    <w:rsid w:val="00A64EC0"/>
    <w:rsid w:val="00AB4404"/>
    <w:rsid w:val="00AE3DC3"/>
    <w:rsid w:val="00AF1AEB"/>
    <w:rsid w:val="00B00CEB"/>
    <w:rsid w:val="00B56A91"/>
    <w:rsid w:val="00BE50C5"/>
    <w:rsid w:val="00C06BCA"/>
    <w:rsid w:val="00C71FF1"/>
    <w:rsid w:val="00C77965"/>
    <w:rsid w:val="00CE031C"/>
    <w:rsid w:val="00D5201A"/>
    <w:rsid w:val="00D83E9C"/>
    <w:rsid w:val="00DA4AC8"/>
    <w:rsid w:val="00E34782"/>
    <w:rsid w:val="00E51A16"/>
    <w:rsid w:val="00E579B7"/>
    <w:rsid w:val="00E82362"/>
    <w:rsid w:val="00EF3580"/>
    <w:rsid w:val="00F076AC"/>
    <w:rsid w:val="00F334C4"/>
    <w:rsid w:val="00F5374C"/>
    <w:rsid w:val="00F74094"/>
    <w:rsid w:val="00F829E3"/>
    <w:rsid w:val="00FA3E72"/>
    <w:rsid w:val="00FA620A"/>
    <w:rsid w:val="00FB7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6A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71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113</Words>
  <Characters>650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Черницова</cp:lastModifiedBy>
  <cp:revision>10</cp:revision>
  <cp:lastPrinted>2013-04-30T04:31:00Z</cp:lastPrinted>
  <dcterms:created xsi:type="dcterms:W3CDTF">2016-03-31T04:15:00Z</dcterms:created>
  <dcterms:modified xsi:type="dcterms:W3CDTF">2016-05-13T10:22:00Z</dcterms:modified>
</cp:coreProperties>
</file>