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5C0" w:rsidRPr="008E1242" w:rsidRDefault="00B975C0" w:rsidP="00B975C0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Сведения</w:t>
      </w:r>
    </w:p>
    <w:p w:rsidR="00B975C0" w:rsidRDefault="00B975C0" w:rsidP="00B975C0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>
        <w:rPr>
          <w:rStyle w:val="a3"/>
          <w:color w:val="333333"/>
          <w:sz w:val="28"/>
          <w:szCs w:val="28"/>
        </w:rPr>
        <w:t>лиц, замещ</w:t>
      </w:r>
      <w:r w:rsidR="001D7B32">
        <w:rPr>
          <w:rStyle w:val="a3"/>
          <w:color w:val="333333"/>
          <w:sz w:val="28"/>
          <w:szCs w:val="28"/>
        </w:rPr>
        <w:t>ающих муниципальную должность (</w:t>
      </w:r>
      <w:r>
        <w:rPr>
          <w:rStyle w:val="a3"/>
          <w:color w:val="333333"/>
          <w:sz w:val="28"/>
          <w:szCs w:val="28"/>
        </w:rPr>
        <w:t>должность муниципальной службы)  муниципального учреждения «Комитет по управлению имуществом города Орска» и членов их семей</w:t>
      </w:r>
    </w:p>
    <w:p w:rsidR="00B975C0" w:rsidRPr="008E1242" w:rsidRDefault="00B975C0" w:rsidP="00B975C0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 xml:space="preserve"> за отчетный период с 1 января 201</w:t>
      </w:r>
      <w:r w:rsidR="001D7B32">
        <w:rPr>
          <w:rStyle w:val="a3"/>
          <w:color w:val="333333"/>
          <w:sz w:val="28"/>
          <w:szCs w:val="28"/>
        </w:rPr>
        <w:t>5</w:t>
      </w:r>
      <w:r w:rsidRPr="008E1242">
        <w:rPr>
          <w:rStyle w:val="a3"/>
          <w:color w:val="333333"/>
          <w:sz w:val="28"/>
          <w:szCs w:val="28"/>
        </w:rPr>
        <w:t xml:space="preserve"> года по 31 декабря 201</w:t>
      </w:r>
      <w:r w:rsidR="001D7B32">
        <w:rPr>
          <w:rStyle w:val="a3"/>
          <w:color w:val="333333"/>
          <w:sz w:val="28"/>
          <w:szCs w:val="28"/>
        </w:rPr>
        <w:t>5</w:t>
      </w:r>
      <w:r w:rsidRPr="008E1242">
        <w:rPr>
          <w:rStyle w:val="a3"/>
          <w:color w:val="333333"/>
          <w:sz w:val="28"/>
          <w:szCs w:val="28"/>
        </w:rPr>
        <w:t xml:space="preserve"> года</w:t>
      </w:r>
    </w:p>
    <w:p w:rsidR="00B975C0" w:rsidRDefault="00B975C0" w:rsidP="00B975C0">
      <w:pPr>
        <w:jc w:val="center"/>
      </w:pPr>
    </w:p>
    <w:tbl>
      <w:tblPr>
        <w:tblW w:w="160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7"/>
        <w:gridCol w:w="1568"/>
        <w:gridCol w:w="1559"/>
        <w:gridCol w:w="1134"/>
        <w:gridCol w:w="1560"/>
        <w:gridCol w:w="992"/>
        <w:gridCol w:w="1417"/>
        <w:gridCol w:w="1418"/>
        <w:gridCol w:w="1559"/>
        <w:gridCol w:w="1418"/>
        <w:gridCol w:w="1701"/>
        <w:gridCol w:w="1343"/>
      </w:tblGrid>
      <w:tr w:rsidR="00897413" w:rsidRPr="002D3A21" w:rsidTr="00897413">
        <w:tc>
          <w:tcPr>
            <w:tcW w:w="417" w:type="dxa"/>
            <w:vMerge w:val="restart"/>
          </w:tcPr>
          <w:p w:rsidR="00897413" w:rsidRPr="002D3A21" w:rsidRDefault="00897413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897413" w:rsidRPr="002D3A21" w:rsidRDefault="00897413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568" w:type="dxa"/>
            <w:vMerge w:val="restart"/>
          </w:tcPr>
          <w:p w:rsidR="00897413" w:rsidRPr="002D3A21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</w:tcPr>
          <w:p w:rsidR="00897413" w:rsidRPr="002D3A21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Деклариро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ванный годовой доход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3969" w:type="dxa"/>
            <w:gridSpan w:val="3"/>
          </w:tcPr>
          <w:p w:rsidR="00897413" w:rsidRPr="002D3A21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4395" w:type="dxa"/>
            <w:gridSpan w:val="3"/>
          </w:tcPr>
          <w:p w:rsidR="00897413" w:rsidRPr="002D3A21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897413" w:rsidRPr="002D3A21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897413" w:rsidRPr="002D3A21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343" w:type="dxa"/>
            <w:vMerge w:val="restart"/>
          </w:tcPr>
          <w:p w:rsidR="00897413" w:rsidRPr="002D3A21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897413" w:rsidRPr="002D3A21" w:rsidTr="00897413">
        <w:tc>
          <w:tcPr>
            <w:tcW w:w="417" w:type="dxa"/>
            <w:vMerge/>
          </w:tcPr>
          <w:p w:rsidR="00897413" w:rsidRPr="002D3A21" w:rsidRDefault="00897413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8" w:type="dxa"/>
            <w:vMerge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97413" w:rsidRPr="002D3A21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0" w:type="dxa"/>
          </w:tcPr>
          <w:p w:rsidR="00897413" w:rsidRPr="002D3A21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</w:tcPr>
          <w:p w:rsidR="00897413" w:rsidRPr="002D3A21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пло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щадь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1417" w:type="dxa"/>
          </w:tcPr>
          <w:p w:rsidR="00897413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</w:p>
          <w:p w:rsidR="00897413" w:rsidRPr="002D3A21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распо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ложения</w:t>
            </w:r>
          </w:p>
        </w:tc>
        <w:tc>
          <w:tcPr>
            <w:tcW w:w="1418" w:type="dxa"/>
          </w:tcPr>
          <w:p w:rsidR="00897413" w:rsidRPr="002D3A21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559" w:type="dxa"/>
          </w:tcPr>
          <w:p w:rsidR="00897413" w:rsidRPr="002D3A21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пло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щадь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1418" w:type="dxa"/>
          </w:tcPr>
          <w:p w:rsidR="00897413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</w:p>
          <w:p w:rsidR="00897413" w:rsidRPr="002D3A21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распо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ложения</w:t>
            </w:r>
          </w:p>
        </w:tc>
        <w:tc>
          <w:tcPr>
            <w:tcW w:w="1701" w:type="dxa"/>
            <w:vMerge/>
          </w:tcPr>
          <w:p w:rsidR="00897413" w:rsidRPr="002D3A21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3" w:type="dxa"/>
            <w:vMerge/>
          </w:tcPr>
          <w:p w:rsidR="00897413" w:rsidRPr="002D3A21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7413" w:rsidRPr="002D3A21" w:rsidTr="00897413">
        <w:tc>
          <w:tcPr>
            <w:tcW w:w="417" w:type="dxa"/>
            <w:vMerge w:val="restart"/>
          </w:tcPr>
          <w:p w:rsidR="00897413" w:rsidRPr="002D3A21" w:rsidRDefault="00897413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568" w:type="dxa"/>
            <w:vMerge w:val="restart"/>
          </w:tcPr>
          <w:p w:rsidR="00897413" w:rsidRPr="001D7B32" w:rsidRDefault="00897413" w:rsidP="0005409A">
            <w:pPr>
              <w:rPr>
                <w:rFonts w:ascii="Verdana" w:hAnsi="Verdana" w:cs="Verdana"/>
                <w:sz w:val="16"/>
                <w:szCs w:val="16"/>
              </w:rPr>
            </w:pPr>
            <w:r w:rsidRPr="001D7B32">
              <w:rPr>
                <w:rFonts w:ascii="Verdana" w:hAnsi="Verdana" w:cs="Verdana"/>
                <w:sz w:val="16"/>
                <w:szCs w:val="16"/>
              </w:rPr>
              <w:t xml:space="preserve">Ширманова </w:t>
            </w:r>
          </w:p>
          <w:p w:rsidR="00897413" w:rsidRPr="001D7B32" w:rsidRDefault="00897413" w:rsidP="0005409A">
            <w:pPr>
              <w:rPr>
                <w:rFonts w:ascii="Verdana" w:hAnsi="Verdana" w:cs="Verdana"/>
                <w:sz w:val="16"/>
                <w:szCs w:val="16"/>
              </w:rPr>
            </w:pPr>
            <w:r w:rsidRPr="001D7B32">
              <w:rPr>
                <w:rFonts w:ascii="Verdana" w:hAnsi="Verdana" w:cs="Verdana"/>
                <w:sz w:val="16"/>
                <w:szCs w:val="16"/>
              </w:rPr>
              <w:t xml:space="preserve">Алла </w:t>
            </w:r>
          </w:p>
          <w:p w:rsidR="00897413" w:rsidRPr="001D7B32" w:rsidRDefault="00897413" w:rsidP="0005409A">
            <w:pPr>
              <w:rPr>
                <w:rFonts w:ascii="Verdana" w:hAnsi="Verdana" w:cs="Verdana"/>
                <w:sz w:val="16"/>
                <w:szCs w:val="16"/>
              </w:rPr>
            </w:pPr>
            <w:r w:rsidRPr="001D7B32">
              <w:rPr>
                <w:rFonts w:ascii="Verdana" w:hAnsi="Verdana" w:cs="Verdana"/>
                <w:sz w:val="16"/>
                <w:szCs w:val="16"/>
              </w:rPr>
              <w:t>Николаевна</w:t>
            </w:r>
          </w:p>
        </w:tc>
        <w:tc>
          <w:tcPr>
            <w:tcW w:w="1559" w:type="dxa"/>
            <w:vMerge w:val="restart"/>
          </w:tcPr>
          <w:p w:rsidR="00E503E0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Председатель комитета </w:t>
            </w:r>
          </w:p>
          <w:p w:rsidR="00897413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 управлению имуществом города Орска</w:t>
            </w:r>
          </w:p>
          <w:p w:rsidR="00E503E0" w:rsidRPr="002D3A21" w:rsidRDefault="00E503E0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897413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570748</w:t>
            </w:r>
          </w:p>
        </w:tc>
        <w:tc>
          <w:tcPr>
            <w:tcW w:w="1560" w:type="dxa"/>
            <w:vMerge w:val="restart"/>
          </w:tcPr>
          <w:p w:rsidR="00897413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992" w:type="dxa"/>
            <w:vMerge w:val="restart"/>
          </w:tcPr>
          <w:p w:rsidR="00897413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897413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6C3B6B" w:rsidRDefault="00897413" w:rsidP="00C423E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Земельный участок </w:t>
            </w:r>
          </w:p>
          <w:p w:rsidR="00897413" w:rsidRPr="002D3A21" w:rsidRDefault="006C3B6B" w:rsidP="00C423E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( ½ доли)</w:t>
            </w:r>
          </w:p>
        </w:tc>
        <w:tc>
          <w:tcPr>
            <w:tcW w:w="1559" w:type="dxa"/>
            <w:vAlign w:val="center"/>
          </w:tcPr>
          <w:p w:rsidR="00897413" w:rsidRPr="00AB37CE" w:rsidRDefault="00897413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1071,0</w:t>
            </w:r>
          </w:p>
        </w:tc>
        <w:tc>
          <w:tcPr>
            <w:tcW w:w="1418" w:type="dxa"/>
            <w:vAlign w:val="center"/>
          </w:tcPr>
          <w:p w:rsidR="00897413" w:rsidRPr="00AB37CE" w:rsidRDefault="00897413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</w:tc>
        <w:tc>
          <w:tcPr>
            <w:tcW w:w="1701" w:type="dxa"/>
            <w:vMerge w:val="restart"/>
          </w:tcPr>
          <w:p w:rsidR="00897413" w:rsidRPr="002D3A21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343" w:type="dxa"/>
            <w:vMerge w:val="restart"/>
          </w:tcPr>
          <w:p w:rsidR="00897413" w:rsidRPr="002D3A21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7413" w:rsidRPr="002D3A21" w:rsidTr="00897413">
        <w:tc>
          <w:tcPr>
            <w:tcW w:w="417" w:type="dxa"/>
            <w:vMerge/>
          </w:tcPr>
          <w:p w:rsidR="00897413" w:rsidRPr="002D3A21" w:rsidRDefault="00897413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8" w:type="dxa"/>
            <w:vMerge/>
          </w:tcPr>
          <w:p w:rsidR="00897413" w:rsidRPr="001D7B32" w:rsidRDefault="00897413" w:rsidP="0005409A">
            <w:pPr>
              <w:rPr>
                <w:rFonts w:ascii="Verdana" w:hAnsi="Verdana" w:cs="Verdana"/>
                <w:color w:val="FF000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97413" w:rsidRDefault="00897413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897413" w:rsidRDefault="00897413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897413" w:rsidRDefault="00897413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97413" w:rsidRDefault="00897413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8" w:type="dxa"/>
          </w:tcPr>
          <w:p w:rsidR="006C3B6B" w:rsidRDefault="00897413" w:rsidP="00C423E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  <w:r w:rsidR="006C3B6B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  <w:p w:rsidR="00897413" w:rsidRPr="002D3A21" w:rsidRDefault="006C3B6B" w:rsidP="00C423E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( ½ доли)</w:t>
            </w:r>
          </w:p>
        </w:tc>
        <w:tc>
          <w:tcPr>
            <w:tcW w:w="1559" w:type="dxa"/>
          </w:tcPr>
          <w:p w:rsidR="00897413" w:rsidRPr="00AB37CE" w:rsidRDefault="00897413" w:rsidP="00C423E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154,2</w:t>
            </w:r>
          </w:p>
        </w:tc>
        <w:tc>
          <w:tcPr>
            <w:tcW w:w="1418" w:type="dxa"/>
          </w:tcPr>
          <w:p w:rsidR="00897413" w:rsidRPr="00AB37CE" w:rsidRDefault="00897413" w:rsidP="00C423E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vMerge/>
          </w:tcPr>
          <w:p w:rsidR="00897413" w:rsidRPr="002D3A21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3" w:type="dxa"/>
            <w:vMerge/>
          </w:tcPr>
          <w:p w:rsidR="00897413" w:rsidRPr="002B3B61" w:rsidRDefault="00897413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897413" w:rsidRPr="002D3A21" w:rsidTr="00897413">
        <w:tc>
          <w:tcPr>
            <w:tcW w:w="417" w:type="dxa"/>
            <w:vMerge/>
          </w:tcPr>
          <w:p w:rsidR="00897413" w:rsidRPr="002D3A21" w:rsidRDefault="00897413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8" w:type="dxa"/>
            <w:vMerge w:val="restart"/>
          </w:tcPr>
          <w:p w:rsidR="00897413" w:rsidRPr="002854DB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854DB">
              <w:rPr>
                <w:rFonts w:ascii="Verdana" w:hAnsi="Verdana" w:cs="Verdana"/>
                <w:sz w:val="16"/>
                <w:szCs w:val="16"/>
              </w:rPr>
              <w:t>Супруг</w:t>
            </w:r>
          </w:p>
          <w:p w:rsidR="00897413" w:rsidRPr="001D7B32" w:rsidRDefault="00897413" w:rsidP="0005409A">
            <w:pPr>
              <w:jc w:val="both"/>
              <w:rPr>
                <w:rFonts w:ascii="Verdana" w:hAnsi="Verdana" w:cs="Verdana"/>
                <w:color w:val="FF000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897413" w:rsidRDefault="00897413" w:rsidP="00A7571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560000</w:t>
            </w:r>
          </w:p>
        </w:tc>
        <w:tc>
          <w:tcPr>
            <w:tcW w:w="1560" w:type="dxa"/>
          </w:tcPr>
          <w:p w:rsidR="00D047F7" w:rsidRDefault="00897413" w:rsidP="00D047F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gramStart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Земельный участок </w:t>
            </w:r>
            <w:r w:rsidR="00D047F7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(общая долевая </w:t>
            </w:r>
            <w:proofErr w:type="gramEnd"/>
          </w:p>
          <w:p w:rsidR="00897413" w:rsidRDefault="00D047F7" w:rsidP="00D047F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gramStart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1/2 доли)</w:t>
            </w:r>
            <w:proofErr w:type="gramEnd"/>
          </w:p>
        </w:tc>
        <w:tc>
          <w:tcPr>
            <w:tcW w:w="992" w:type="dxa"/>
          </w:tcPr>
          <w:p w:rsidR="00897413" w:rsidRPr="00AB37CE" w:rsidRDefault="00897413" w:rsidP="00666B6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1071,0</w:t>
            </w:r>
          </w:p>
        </w:tc>
        <w:tc>
          <w:tcPr>
            <w:tcW w:w="1417" w:type="dxa"/>
          </w:tcPr>
          <w:p w:rsidR="00897413" w:rsidRPr="00AB37CE" w:rsidRDefault="00897413" w:rsidP="00666B6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897413" w:rsidRPr="002D3A21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559" w:type="dxa"/>
            <w:vMerge w:val="restart"/>
          </w:tcPr>
          <w:p w:rsidR="00897413" w:rsidRPr="00AB37CE" w:rsidRDefault="00897413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</w:tcPr>
          <w:p w:rsidR="00897413" w:rsidRDefault="00897413" w:rsidP="0055378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897413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897413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897413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897413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  <w:p w:rsidR="00897413" w:rsidRPr="00AB37CE" w:rsidRDefault="00897413" w:rsidP="0005409A">
            <w:pPr>
              <w:jc w:val="both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897413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Легковой автомобиль </w:t>
            </w:r>
          </w:p>
          <w:p w:rsidR="00897413" w:rsidRPr="00CF62DC" w:rsidRDefault="00897413" w:rsidP="00D45AFC">
            <w:pPr>
              <w:shd w:val="clear" w:color="auto" w:fill="FFFFFF"/>
              <w:spacing w:after="120" w:line="204" w:lineRule="atLeast"/>
              <w:outlineLvl w:val="1"/>
              <w:rPr>
                <w:rFonts w:ascii="Verdana" w:hAnsi="Verdana" w:cs="Verdana"/>
                <w:sz w:val="16"/>
                <w:szCs w:val="16"/>
              </w:rPr>
            </w:pPr>
            <w:r w:rsidRPr="00CF62DC">
              <w:rPr>
                <w:rFonts w:ascii="Verdana" w:hAnsi="Verdana"/>
                <w:b/>
                <w:bCs/>
                <w:color w:val="000000"/>
              </w:rPr>
              <w:t> </w:t>
            </w:r>
            <w:r>
              <w:rPr>
                <w:rFonts w:ascii="Verdana" w:hAnsi="Verdana"/>
                <w:b/>
                <w:bCs/>
                <w:color w:val="000000"/>
              </w:rPr>
              <w:t xml:space="preserve"> </w:t>
            </w:r>
            <w:r w:rsidRPr="00CF62DC">
              <w:rPr>
                <w:bCs/>
                <w:color w:val="000000"/>
                <w:sz w:val="16"/>
                <w:szCs w:val="16"/>
              </w:rPr>
              <w:t xml:space="preserve">ŠKODA </w:t>
            </w:r>
            <w:proofErr w:type="spellStart"/>
            <w:r w:rsidRPr="00CF62DC">
              <w:rPr>
                <w:bCs/>
                <w:color w:val="000000"/>
                <w:sz w:val="16"/>
                <w:szCs w:val="16"/>
              </w:rPr>
              <w:t>Rapid</w:t>
            </w:r>
            <w:proofErr w:type="spellEnd"/>
          </w:p>
        </w:tc>
        <w:tc>
          <w:tcPr>
            <w:tcW w:w="1343" w:type="dxa"/>
            <w:vMerge w:val="restart"/>
          </w:tcPr>
          <w:p w:rsidR="00897413" w:rsidRPr="002D3A21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7413" w:rsidRPr="002D3A21" w:rsidTr="00897413">
        <w:tc>
          <w:tcPr>
            <w:tcW w:w="417" w:type="dxa"/>
            <w:vMerge/>
          </w:tcPr>
          <w:p w:rsidR="00897413" w:rsidRPr="002D3A21" w:rsidRDefault="00897413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8" w:type="dxa"/>
            <w:vMerge/>
          </w:tcPr>
          <w:p w:rsidR="00897413" w:rsidRPr="001D7B32" w:rsidRDefault="00897413" w:rsidP="0005409A">
            <w:pPr>
              <w:jc w:val="both"/>
              <w:rPr>
                <w:rFonts w:ascii="Verdana" w:hAnsi="Verdana" w:cs="Verdana"/>
                <w:color w:val="FF000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97413" w:rsidRDefault="00897413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60" w:type="dxa"/>
          </w:tcPr>
          <w:p w:rsidR="00897413" w:rsidRDefault="00897413" w:rsidP="00666B6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з</w:t>
            </w: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емельный участок</w:t>
            </w: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для  дачного строительства, садоводства и огородничества</w:t>
            </w:r>
          </w:p>
        </w:tc>
        <w:tc>
          <w:tcPr>
            <w:tcW w:w="992" w:type="dxa"/>
          </w:tcPr>
          <w:p w:rsidR="00897413" w:rsidRPr="00AB37CE" w:rsidRDefault="00897413" w:rsidP="00666B6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1000,0</w:t>
            </w:r>
          </w:p>
        </w:tc>
        <w:tc>
          <w:tcPr>
            <w:tcW w:w="1417" w:type="dxa"/>
          </w:tcPr>
          <w:p w:rsidR="00897413" w:rsidRPr="00AB37CE" w:rsidRDefault="00897413" w:rsidP="00666B6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</w:tc>
        <w:tc>
          <w:tcPr>
            <w:tcW w:w="1418" w:type="dxa"/>
            <w:vMerge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3" w:type="dxa"/>
            <w:vMerge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7413" w:rsidRPr="002D3A21" w:rsidTr="00897413">
        <w:tc>
          <w:tcPr>
            <w:tcW w:w="417" w:type="dxa"/>
            <w:vMerge/>
          </w:tcPr>
          <w:p w:rsidR="00897413" w:rsidRPr="002D3A21" w:rsidRDefault="00897413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8" w:type="dxa"/>
            <w:vMerge/>
          </w:tcPr>
          <w:p w:rsidR="00897413" w:rsidRPr="001D7B32" w:rsidRDefault="00897413" w:rsidP="0005409A">
            <w:pPr>
              <w:jc w:val="both"/>
              <w:rPr>
                <w:rFonts w:ascii="Verdana" w:hAnsi="Verdana" w:cs="Verdana"/>
                <w:color w:val="FF000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97413" w:rsidRDefault="00897413" w:rsidP="00A7571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60" w:type="dxa"/>
          </w:tcPr>
          <w:p w:rsidR="00D047F7" w:rsidRDefault="00897413" w:rsidP="00D047F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  <w:p w:rsidR="00D047F7" w:rsidRDefault="00D047F7" w:rsidP="00D047F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gramStart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(общая долевая </w:t>
            </w:r>
            <w:proofErr w:type="gramEnd"/>
          </w:p>
          <w:p w:rsidR="00897413" w:rsidRDefault="00D047F7" w:rsidP="00D047F7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gramStart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1/2 доли)</w:t>
            </w:r>
            <w:proofErr w:type="gramEnd"/>
          </w:p>
        </w:tc>
        <w:tc>
          <w:tcPr>
            <w:tcW w:w="992" w:type="dxa"/>
          </w:tcPr>
          <w:p w:rsidR="00897413" w:rsidRPr="00AB37CE" w:rsidRDefault="00897413" w:rsidP="00666B6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154,2</w:t>
            </w:r>
          </w:p>
        </w:tc>
        <w:tc>
          <w:tcPr>
            <w:tcW w:w="1417" w:type="dxa"/>
            <w:vAlign w:val="center"/>
          </w:tcPr>
          <w:p w:rsidR="00897413" w:rsidRPr="00AB37CE" w:rsidRDefault="00897413" w:rsidP="00666B6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</w:tc>
        <w:tc>
          <w:tcPr>
            <w:tcW w:w="1418" w:type="dxa"/>
            <w:vMerge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3" w:type="dxa"/>
            <w:vMerge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7413" w:rsidRPr="002D3A21" w:rsidTr="00D45AFC">
        <w:trPr>
          <w:trHeight w:val="256"/>
        </w:trPr>
        <w:tc>
          <w:tcPr>
            <w:tcW w:w="417" w:type="dxa"/>
            <w:vMerge/>
          </w:tcPr>
          <w:p w:rsidR="00897413" w:rsidRPr="002D3A21" w:rsidRDefault="00897413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8" w:type="dxa"/>
            <w:vMerge/>
          </w:tcPr>
          <w:p w:rsidR="00897413" w:rsidRPr="001D7B32" w:rsidRDefault="00897413" w:rsidP="0005409A">
            <w:pPr>
              <w:jc w:val="both"/>
              <w:rPr>
                <w:rFonts w:ascii="Verdana" w:hAnsi="Verdana" w:cs="Verdana"/>
                <w:color w:val="FF000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97413" w:rsidRDefault="00897413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60" w:type="dxa"/>
          </w:tcPr>
          <w:p w:rsidR="00897413" w:rsidRDefault="00897413" w:rsidP="00666B6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Квартира </w:t>
            </w:r>
          </w:p>
        </w:tc>
        <w:tc>
          <w:tcPr>
            <w:tcW w:w="992" w:type="dxa"/>
          </w:tcPr>
          <w:p w:rsidR="00897413" w:rsidRPr="00AB37CE" w:rsidRDefault="00897413" w:rsidP="00666B6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30,2</w:t>
            </w:r>
          </w:p>
        </w:tc>
        <w:tc>
          <w:tcPr>
            <w:tcW w:w="1417" w:type="dxa"/>
            <w:vAlign w:val="center"/>
          </w:tcPr>
          <w:p w:rsidR="00897413" w:rsidRDefault="00897413" w:rsidP="00D45AF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  <w:p w:rsidR="00E503E0" w:rsidRPr="00AB37CE" w:rsidRDefault="00E503E0" w:rsidP="00D45AFC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3" w:type="dxa"/>
            <w:vMerge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7413" w:rsidRPr="002D3A21" w:rsidTr="00897413">
        <w:tc>
          <w:tcPr>
            <w:tcW w:w="417" w:type="dxa"/>
            <w:vMerge w:val="restart"/>
          </w:tcPr>
          <w:p w:rsidR="00897413" w:rsidRPr="002D3A21" w:rsidRDefault="00897413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1568" w:type="dxa"/>
            <w:vMerge w:val="restart"/>
          </w:tcPr>
          <w:p w:rsidR="00897413" w:rsidRPr="00CC644A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CC644A">
              <w:rPr>
                <w:rFonts w:ascii="Verdana" w:hAnsi="Verdana" w:cs="Verdana"/>
                <w:sz w:val="16"/>
                <w:szCs w:val="16"/>
              </w:rPr>
              <w:t>Спирина</w:t>
            </w:r>
            <w:proofErr w:type="spellEnd"/>
            <w:r w:rsidRPr="00CC644A">
              <w:rPr>
                <w:rFonts w:ascii="Verdana" w:hAnsi="Verdana" w:cs="Verdana"/>
                <w:sz w:val="16"/>
                <w:szCs w:val="16"/>
              </w:rPr>
              <w:t xml:space="preserve"> Елена Борисовна </w:t>
            </w:r>
          </w:p>
        </w:tc>
        <w:tc>
          <w:tcPr>
            <w:tcW w:w="1559" w:type="dxa"/>
            <w:vMerge w:val="restart"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Заместитель председателя комитета </w:t>
            </w:r>
          </w:p>
        </w:tc>
        <w:tc>
          <w:tcPr>
            <w:tcW w:w="1134" w:type="dxa"/>
            <w:vMerge w:val="restart"/>
          </w:tcPr>
          <w:p w:rsidR="00897413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1483429</w:t>
            </w:r>
          </w:p>
        </w:tc>
        <w:tc>
          <w:tcPr>
            <w:tcW w:w="1560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Земельный участок для садоводства</w:t>
            </w:r>
          </w:p>
        </w:tc>
        <w:tc>
          <w:tcPr>
            <w:tcW w:w="992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612,9</w:t>
            </w:r>
          </w:p>
        </w:tc>
        <w:tc>
          <w:tcPr>
            <w:tcW w:w="1417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418" w:type="dxa"/>
            <w:vMerge w:val="restart"/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559" w:type="dxa"/>
            <w:vMerge w:val="restart"/>
          </w:tcPr>
          <w:p w:rsidR="00897413" w:rsidRPr="00AB37CE" w:rsidRDefault="00897413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</w:tcPr>
          <w:p w:rsidR="00897413" w:rsidRPr="00AB37CE" w:rsidRDefault="00897413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897413" w:rsidRPr="002D3A21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343" w:type="dxa"/>
            <w:vMerge w:val="restart"/>
          </w:tcPr>
          <w:p w:rsidR="00897413" w:rsidRPr="002D3A21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7413" w:rsidRPr="002D3A21" w:rsidTr="00897413">
        <w:tc>
          <w:tcPr>
            <w:tcW w:w="417" w:type="dxa"/>
            <w:vMerge/>
          </w:tcPr>
          <w:p w:rsidR="00897413" w:rsidRPr="002D3A21" w:rsidRDefault="00897413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8" w:type="dxa"/>
            <w:vMerge/>
          </w:tcPr>
          <w:p w:rsidR="00897413" w:rsidRPr="001D7B32" w:rsidRDefault="00897413" w:rsidP="0005409A">
            <w:pPr>
              <w:jc w:val="both"/>
              <w:rPr>
                <w:rFonts w:ascii="Verdana" w:hAnsi="Verdana" w:cs="Verdana"/>
                <w:color w:val="FF000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97413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0" w:type="dxa"/>
          </w:tcPr>
          <w:p w:rsidR="00897413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Земельный участок для садоводства</w:t>
            </w:r>
          </w:p>
          <w:p w:rsidR="00897413" w:rsidRDefault="00897413" w:rsidP="0089741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gramStart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(общая долевая </w:t>
            </w:r>
            <w:proofErr w:type="gramEnd"/>
          </w:p>
          <w:p w:rsidR="00897413" w:rsidRPr="002D3A21" w:rsidRDefault="00897413" w:rsidP="008974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1/4 доли)</w:t>
            </w:r>
            <w:proofErr w:type="gramEnd"/>
          </w:p>
        </w:tc>
        <w:tc>
          <w:tcPr>
            <w:tcW w:w="992" w:type="dxa"/>
            <w:vAlign w:val="center"/>
          </w:tcPr>
          <w:p w:rsidR="00897413" w:rsidRPr="00AB37CE" w:rsidRDefault="00897413" w:rsidP="00666B6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444</w:t>
            </w:r>
          </w:p>
        </w:tc>
        <w:tc>
          <w:tcPr>
            <w:tcW w:w="1417" w:type="dxa"/>
            <w:vAlign w:val="center"/>
          </w:tcPr>
          <w:p w:rsidR="00897413" w:rsidRPr="00AB37CE" w:rsidRDefault="00897413" w:rsidP="00666B6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</w:tc>
        <w:tc>
          <w:tcPr>
            <w:tcW w:w="1418" w:type="dxa"/>
            <w:vMerge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97413" w:rsidRPr="00AB37CE" w:rsidRDefault="00897413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97413" w:rsidRPr="00AB37CE" w:rsidRDefault="00897413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3" w:type="dxa"/>
            <w:vMerge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7413" w:rsidRPr="002D3A21" w:rsidTr="00897413">
        <w:tc>
          <w:tcPr>
            <w:tcW w:w="417" w:type="dxa"/>
            <w:vMerge/>
          </w:tcPr>
          <w:p w:rsidR="00897413" w:rsidRPr="002D3A21" w:rsidRDefault="00897413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8" w:type="dxa"/>
            <w:vMerge/>
          </w:tcPr>
          <w:p w:rsidR="00897413" w:rsidRPr="001D7B32" w:rsidRDefault="00897413" w:rsidP="0005409A">
            <w:pPr>
              <w:jc w:val="both"/>
              <w:rPr>
                <w:rFonts w:ascii="Verdana" w:hAnsi="Verdana" w:cs="Verdana"/>
                <w:color w:val="FF000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97413" w:rsidRDefault="00897413" w:rsidP="00E42BB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0" w:type="dxa"/>
          </w:tcPr>
          <w:p w:rsidR="00897413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Квартира </w:t>
            </w:r>
          </w:p>
          <w:p w:rsidR="00897413" w:rsidRDefault="00897413" w:rsidP="008974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(общая долевая</w:t>
            </w:r>
            <w:proofErr w:type="gramEnd"/>
          </w:p>
          <w:p w:rsidR="00897413" w:rsidRPr="002D3A21" w:rsidRDefault="00897413" w:rsidP="008974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1/4 доли)</w:t>
            </w:r>
            <w:proofErr w:type="gramEnd"/>
          </w:p>
        </w:tc>
        <w:tc>
          <w:tcPr>
            <w:tcW w:w="992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41,5</w:t>
            </w:r>
          </w:p>
        </w:tc>
        <w:tc>
          <w:tcPr>
            <w:tcW w:w="1417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Россия</w:t>
            </w:r>
          </w:p>
        </w:tc>
        <w:tc>
          <w:tcPr>
            <w:tcW w:w="1418" w:type="dxa"/>
            <w:vMerge/>
          </w:tcPr>
          <w:p w:rsidR="00897413" w:rsidRPr="002D3A21" w:rsidRDefault="00897413" w:rsidP="00E42BB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97413" w:rsidRPr="00AB37CE" w:rsidRDefault="00897413" w:rsidP="00E42BB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897413" w:rsidRPr="00AB37CE" w:rsidRDefault="00897413" w:rsidP="00E42BB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3" w:type="dxa"/>
            <w:vMerge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7413" w:rsidRPr="002D3A21" w:rsidTr="00897413">
        <w:tc>
          <w:tcPr>
            <w:tcW w:w="417" w:type="dxa"/>
            <w:vMerge/>
          </w:tcPr>
          <w:p w:rsidR="00897413" w:rsidRPr="002D3A21" w:rsidRDefault="00897413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8" w:type="dxa"/>
            <w:vMerge/>
          </w:tcPr>
          <w:p w:rsidR="00897413" w:rsidRPr="001D7B32" w:rsidRDefault="00897413" w:rsidP="0005409A">
            <w:pPr>
              <w:jc w:val="both"/>
              <w:rPr>
                <w:rFonts w:ascii="Verdana" w:hAnsi="Verdana" w:cs="Verdana"/>
                <w:color w:val="FF000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97413" w:rsidRDefault="00897413" w:rsidP="00E42BB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0" w:type="dxa"/>
          </w:tcPr>
          <w:p w:rsidR="00897413" w:rsidRDefault="00897413" w:rsidP="0089741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Квартира </w:t>
            </w:r>
            <w:r>
              <w:rPr>
                <w:rFonts w:ascii="Verdana" w:hAnsi="Verdana" w:cs="Verdana"/>
                <w:sz w:val="16"/>
                <w:szCs w:val="16"/>
              </w:rPr>
              <w:t>(общая долевая</w:t>
            </w:r>
            <w:proofErr w:type="gramEnd"/>
          </w:p>
          <w:p w:rsidR="00897413" w:rsidRDefault="00897413" w:rsidP="0089741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1/2 доли)</w:t>
            </w:r>
            <w:proofErr w:type="gramEnd"/>
          </w:p>
          <w:p w:rsidR="00E503E0" w:rsidRPr="002D3A21" w:rsidRDefault="00E503E0" w:rsidP="00897413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69,7</w:t>
            </w:r>
          </w:p>
        </w:tc>
        <w:tc>
          <w:tcPr>
            <w:tcW w:w="1417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418" w:type="dxa"/>
            <w:vMerge/>
          </w:tcPr>
          <w:p w:rsidR="00897413" w:rsidRPr="002D3A21" w:rsidRDefault="00897413" w:rsidP="00E42BB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97413" w:rsidRPr="00AB37CE" w:rsidRDefault="00897413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897413" w:rsidRPr="00AB37CE" w:rsidRDefault="00897413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897413" w:rsidRPr="002D3A21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3" w:type="dxa"/>
            <w:vMerge/>
          </w:tcPr>
          <w:p w:rsidR="00897413" w:rsidRPr="002D3A21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7413" w:rsidRPr="002D3A21" w:rsidTr="00897413">
        <w:tc>
          <w:tcPr>
            <w:tcW w:w="417" w:type="dxa"/>
            <w:vMerge/>
          </w:tcPr>
          <w:p w:rsidR="00897413" w:rsidRPr="002D3A21" w:rsidRDefault="00897413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8" w:type="dxa"/>
            <w:vMerge w:val="restart"/>
          </w:tcPr>
          <w:p w:rsidR="00897413" w:rsidRPr="00CC644A" w:rsidRDefault="00897413" w:rsidP="005770D5">
            <w:pPr>
              <w:rPr>
                <w:rFonts w:ascii="Verdana" w:hAnsi="Verdana" w:cs="Verdana"/>
                <w:sz w:val="16"/>
                <w:szCs w:val="16"/>
              </w:rPr>
            </w:pPr>
            <w:r w:rsidRPr="00CC644A">
              <w:rPr>
                <w:rFonts w:ascii="Verdana" w:hAnsi="Verdana" w:cs="Verdana"/>
                <w:sz w:val="16"/>
                <w:szCs w:val="16"/>
              </w:rPr>
              <w:t>Супруг</w:t>
            </w:r>
          </w:p>
        </w:tc>
        <w:tc>
          <w:tcPr>
            <w:tcW w:w="1559" w:type="dxa"/>
            <w:vMerge w:val="restart"/>
          </w:tcPr>
          <w:p w:rsidR="00897413" w:rsidRPr="002D3A21" w:rsidRDefault="00897413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897413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1489757</w:t>
            </w:r>
          </w:p>
        </w:tc>
        <w:tc>
          <w:tcPr>
            <w:tcW w:w="1560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Земельный участок для садоводства</w:t>
            </w:r>
          </w:p>
        </w:tc>
        <w:tc>
          <w:tcPr>
            <w:tcW w:w="992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640,8</w:t>
            </w:r>
          </w:p>
        </w:tc>
        <w:tc>
          <w:tcPr>
            <w:tcW w:w="1417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343" w:type="dxa"/>
            <w:vMerge w:val="restart"/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7413" w:rsidRPr="002D3A21" w:rsidTr="00897413">
        <w:tc>
          <w:tcPr>
            <w:tcW w:w="417" w:type="dxa"/>
            <w:vMerge/>
          </w:tcPr>
          <w:p w:rsidR="00897413" w:rsidRPr="002D3A21" w:rsidRDefault="00897413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8" w:type="dxa"/>
            <w:vMerge/>
          </w:tcPr>
          <w:p w:rsidR="00897413" w:rsidRPr="001D7B32" w:rsidRDefault="00897413" w:rsidP="005770D5">
            <w:pPr>
              <w:rPr>
                <w:rFonts w:ascii="Verdana" w:hAnsi="Verdana" w:cs="Verdana"/>
                <w:color w:val="FF000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97413" w:rsidRPr="002D3A21" w:rsidRDefault="00897413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97413" w:rsidRDefault="00897413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0" w:type="dxa"/>
          </w:tcPr>
          <w:p w:rsidR="00897413" w:rsidRDefault="00897413" w:rsidP="00666B6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Квартира </w:t>
            </w:r>
          </w:p>
          <w:p w:rsidR="00897413" w:rsidRDefault="00897413" w:rsidP="001F084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(общая долевая</w:t>
            </w:r>
            <w:proofErr w:type="gramEnd"/>
          </w:p>
          <w:p w:rsidR="00897413" w:rsidRDefault="00897413" w:rsidP="001F084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1/2 доли)</w:t>
            </w:r>
            <w:proofErr w:type="gramEnd"/>
          </w:p>
          <w:p w:rsidR="00E503E0" w:rsidRPr="002D3A21" w:rsidRDefault="00E503E0" w:rsidP="001F084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69,7</w:t>
            </w:r>
          </w:p>
        </w:tc>
        <w:tc>
          <w:tcPr>
            <w:tcW w:w="1417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3" w:type="dxa"/>
            <w:vMerge/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7413" w:rsidRPr="002D3A21" w:rsidTr="00897413">
        <w:tc>
          <w:tcPr>
            <w:tcW w:w="417" w:type="dxa"/>
            <w:vMerge w:val="restart"/>
          </w:tcPr>
          <w:p w:rsidR="00897413" w:rsidRPr="002D3A21" w:rsidRDefault="00897413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1568" w:type="dxa"/>
            <w:vMerge w:val="restart"/>
          </w:tcPr>
          <w:p w:rsidR="00897413" w:rsidRPr="00CC644A" w:rsidRDefault="00897413" w:rsidP="005770D5">
            <w:pPr>
              <w:rPr>
                <w:rFonts w:ascii="Verdana" w:hAnsi="Verdana" w:cs="Verdana"/>
                <w:sz w:val="16"/>
                <w:szCs w:val="16"/>
              </w:rPr>
            </w:pPr>
            <w:r w:rsidRPr="00CC644A">
              <w:rPr>
                <w:rFonts w:ascii="Verdana" w:hAnsi="Verdana" w:cs="Verdana"/>
                <w:sz w:val="16"/>
                <w:szCs w:val="16"/>
              </w:rPr>
              <w:t xml:space="preserve">Ершова Людмила Васильевна </w:t>
            </w:r>
          </w:p>
        </w:tc>
        <w:tc>
          <w:tcPr>
            <w:tcW w:w="1559" w:type="dxa"/>
            <w:vMerge w:val="restart"/>
          </w:tcPr>
          <w:p w:rsidR="00897413" w:rsidRPr="002D3A21" w:rsidRDefault="00897413" w:rsidP="005770D5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Начальник отдела бухгалтерского учета и администрирования платежей </w:t>
            </w:r>
          </w:p>
        </w:tc>
        <w:tc>
          <w:tcPr>
            <w:tcW w:w="1134" w:type="dxa"/>
            <w:vMerge w:val="restart"/>
          </w:tcPr>
          <w:p w:rsidR="00897413" w:rsidRDefault="00897413" w:rsidP="00A75715">
            <w:pPr>
              <w:ind w:left="-142" w:right="-108"/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866683,54</w:t>
            </w:r>
          </w:p>
        </w:tc>
        <w:tc>
          <w:tcPr>
            <w:tcW w:w="1560" w:type="dxa"/>
          </w:tcPr>
          <w:p w:rsidR="00897413" w:rsidRPr="002D3A21" w:rsidRDefault="00897413" w:rsidP="00666B6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992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980,0</w:t>
            </w:r>
          </w:p>
        </w:tc>
        <w:tc>
          <w:tcPr>
            <w:tcW w:w="1417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Земельный участок для садоводства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600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</w:tc>
        <w:tc>
          <w:tcPr>
            <w:tcW w:w="1701" w:type="dxa"/>
            <w:vMerge w:val="restart"/>
          </w:tcPr>
          <w:p w:rsidR="00897413" w:rsidRDefault="00897413" w:rsidP="0055378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Легковой автомобиль </w:t>
            </w:r>
          </w:p>
          <w:p w:rsidR="00897413" w:rsidRPr="00553782" w:rsidRDefault="00897413" w:rsidP="0055378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  <w:lang w:val="en-US"/>
              </w:rPr>
              <w:t>SSANGYONG</w:t>
            </w:r>
            <w:r w:rsidRPr="001D7B32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>NEW</w:t>
            </w:r>
            <w:r w:rsidRPr="001D7B32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>ACTYON</w:t>
            </w:r>
          </w:p>
        </w:tc>
        <w:tc>
          <w:tcPr>
            <w:tcW w:w="1343" w:type="dxa"/>
            <w:vMerge w:val="restart"/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7413" w:rsidRPr="002D3A21" w:rsidTr="00897413">
        <w:tc>
          <w:tcPr>
            <w:tcW w:w="417" w:type="dxa"/>
            <w:vMerge/>
          </w:tcPr>
          <w:p w:rsidR="00897413" w:rsidRPr="002D3A21" w:rsidRDefault="00897413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8" w:type="dxa"/>
            <w:vMerge/>
          </w:tcPr>
          <w:p w:rsidR="00897413" w:rsidRPr="001D7B32" w:rsidRDefault="00897413" w:rsidP="005770D5">
            <w:pPr>
              <w:rPr>
                <w:rFonts w:ascii="Verdana" w:hAnsi="Verdana" w:cs="Verdana"/>
                <w:color w:val="FF000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97413" w:rsidRPr="002D3A21" w:rsidRDefault="00897413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97413" w:rsidRDefault="00897413" w:rsidP="00A7571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0" w:type="dxa"/>
          </w:tcPr>
          <w:p w:rsidR="00897413" w:rsidRPr="002D3A21" w:rsidRDefault="00897413" w:rsidP="00666B6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Жилой  дом</w:t>
            </w:r>
          </w:p>
        </w:tc>
        <w:tc>
          <w:tcPr>
            <w:tcW w:w="992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153,2</w:t>
            </w:r>
          </w:p>
        </w:tc>
        <w:tc>
          <w:tcPr>
            <w:tcW w:w="1417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3" w:type="dxa"/>
            <w:vMerge/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7413" w:rsidRPr="002D3A21" w:rsidTr="00897413">
        <w:tc>
          <w:tcPr>
            <w:tcW w:w="417" w:type="dxa"/>
            <w:vMerge/>
          </w:tcPr>
          <w:p w:rsidR="00897413" w:rsidRPr="002D3A21" w:rsidRDefault="00897413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8" w:type="dxa"/>
            <w:vMerge w:val="restart"/>
          </w:tcPr>
          <w:p w:rsidR="00897413" w:rsidRPr="000E5416" w:rsidRDefault="00897413" w:rsidP="005770D5">
            <w:pPr>
              <w:rPr>
                <w:rFonts w:ascii="Verdana" w:hAnsi="Verdana" w:cs="Verdana"/>
                <w:sz w:val="16"/>
                <w:szCs w:val="16"/>
              </w:rPr>
            </w:pPr>
            <w:r w:rsidRPr="000E5416">
              <w:rPr>
                <w:rFonts w:ascii="Verdana" w:hAnsi="Verdana" w:cs="Verdana"/>
                <w:sz w:val="16"/>
                <w:szCs w:val="16"/>
              </w:rPr>
              <w:t xml:space="preserve">Супруг </w:t>
            </w:r>
          </w:p>
        </w:tc>
        <w:tc>
          <w:tcPr>
            <w:tcW w:w="1559" w:type="dxa"/>
            <w:vMerge w:val="restart"/>
          </w:tcPr>
          <w:p w:rsidR="00897413" w:rsidRPr="002D3A21" w:rsidRDefault="00897413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897413" w:rsidRDefault="00897413" w:rsidP="00A75715">
            <w:pPr>
              <w:ind w:left="-142" w:right="-108"/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234505,99</w:t>
            </w:r>
          </w:p>
        </w:tc>
        <w:tc>
          <w:tcPr>
            <w:tcW w:w="1560" w:type="dxa"/>
          </w:tcPr>
          <w:p w:rsidR="00897413" w:rsidRPr="002D3A21" w:rsidRDefault="00897413" w:rsidP="00666B6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992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614,0</w:t>
            </w:r>
          </w:p>
        </w:tc>
        <w:tc>
          <w:tcPr>
            <w:tcW w:w="1417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897413" w:rsidRDefault="00897413" w:rsidP="00C924E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Легковой автомобиль </w:t>
            </w:r>
          </w:p>
          <w:p w:rsidR="00897413" w:rsidRPr="00C924EA" w:rsidRDefault="00897413" w:rsidP="00C924E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  <w:lang w:val="en-US"/>
              </w:rPr>
              <w:t>SSANGYONG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-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 xml:space="preserve"> KYRON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1343" w:type="dxa"/>
            <w:vMerge w:val="restart"/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7413" w:rsidRPr="002D3A21" w:rsidTr="00897413">
        <w:tc>
          <w:tcPr>
            <w:tcW w:w="417" w:type="dxa"/>
            <w:vMerge/>
          </w:tcPr>
          <w:p w:rsidR="00897413" w:rsidRPr="002D3A21" w:rsidRDefault="00897413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8" w:type="dxa"/>
            <w:vMerge/>
          </w:tcPr>
          <w:p w:rsidR="00897413" w:rsidRPr="001D7B32" w:rsidRDefault="00897413" w:rsidP="005770D5">
            <w:pPr>
              <w:rPr>
                <w:rFonts w:ascii="Verdana" w:hAnsi="Verdana" w:cs="Verdana"/>
                <w:color w:val="FF000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97413" w:rsidRPr="002D3A21" w:rsidRDefault="00897413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97413" w:rsidRDefault="00897413" w:rsidP="00A75715">
            <w:pPr>
              <w:ind w:left="-142" w:right="-108"/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60" w:type="dxa"/>
          </w:tcPr>
          <w:p w:rsidR="00897413" w:rsidRDefault="00897413" w:rsidP="00666B61">
            <w:pPr>
              <w:ind w:left="-142" w:right="-108"/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Земельный участок </w:t>
            </w:r>
          </w:p>
          <w:p w:rsidR="00897413" w:rsidRDefault="00897413" w:rsidP="001F084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(общая долевая </w:t>
            </w:r>
            <w:proofErr w:type="gramEnd"/>
          </w:p>
          <w:p w:rsidR="00897413" w:rsidRPr="002D3A21" w:rsidRDefault="00897413" w:rsidP="001F084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1/2 доли)</w:t>
            </w:r>
            <w:proofErr w:type="gramEnd"/>
          </w:p>
        </w:tc>
        <w:tc>
          <w:tcPr>
            <w:tcW w:w="992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252,0</w:t>
            </w:r>
          </w:p>
        </w:tc>
        <w:tc>
          <w:tcPr>
            <w:tcW w:w="1417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3" w:type="dxa"/>
            <w:vMerge/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7413" w:rsidRPr="002D3A21" w:rsidTr="00897413">
        <w:tc>
          <w:tcPr>
            <w:tcW w:w="417" w:type="dxa"/>
            <w:vMerge/>
          </w:tcPr>
          <w:p w:rsidR="00897413" w:rsidRPr="002D3A21" w:rsidRDefault="00897413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8" w:type="dxa"/>
            <w:vMerge/>
          </w:tcPr>
          <w:p w:rsidR="00897413" w:rsidRPr="001D7B32" w:rsidRDefault="00897413" w:rsidP="005770D5">
            <w:pPr>
              <w:rPr>
                <w:rFonts w:ascii="Verdana" w:hAnsi="Verdana" w:cs="Verdana"/>
                <w:color w:val="FF000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97413" w:rsidRPr="002D3A21" w:rsidRDefault="00897413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97413" w:rsidRDefault="00897413" w:rsidP="00A7571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0" w:type="dxa"/>
          </w:tcPr>
          <w:p w:rsidR="00897413" w:rsidRPr="002D3A21" w:rsidRDefault="00897413" w:rsidP="00666B6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Жилой дом</w:t>
            </w:r>
          </w:p>
        </w:tc>
        <w:tc>
          <w:tcPr>
            <w:tcW w:w="992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227,4</w:t>
            </w:r>
          </w:p>
        </w:tc>
        <w:tc>
          <w:tcPr>
            <w:tcW w:w="1417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3" w:type="dxa"/>
            <w:vMerge/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7413" w:rsidRPr="002D3A21" w:rsidTr="00897413">
        <w:tc>
          <w:tcPr>
            <w:tcW w:w="417" w:type="dxa"/>
            <w:vMerge/>
          </w:tcPr>
          <w:p w:rsidR="00897413" w:rsidRPr="002D3A21" w:rsidRDefault="00897413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8" w:type="dxa"/>
            <w:vMerge/>
          </w:tcPr>
          <w:p w:rsidR="00897413" w:rsidRPr="001D7B32" w:rsidRDefault="00897413" w:rsidP="005770D5">
            <w:pPr>
              <w:rPr>
                <w:rFonts w:ascii="Verdana" w:hAnsi="Verdana" w:cs="Verdana"/>
                <w:color w:val="FF000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97413" w:rsidRPr="002D3A21" w:rsidRDefault="00897413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97413" w:rsidRDefault="00897413" w:rsidP="00A7571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0" w:type="dxa"/>
          </w:tcPr>
          <w:p w:rsidR="00897413" w:rsidRDefault="00897413" w:rsidP="001F084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Жилой дом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(общая долевая </w:t>
            </w:r>
            <w:proofErr w:type="gramEnd"/>
          </w:p>
          <w:p w:rsidR="00D45AFC" w:rsidRDefault="00897413" w:rsidP="00E503E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1/2 доли)</w:t>
            </w:r>
            <w:proofErr w:type="gramEnd"/>
          </w:p>
          <w:p w:rsidR="00E503E0" w:rsidRPr="002D3A21" w:rsidRDefault="00E503E0" w:rsidP="00E503E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897413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44,3</w:t>
            </w:r>
          </w:p>
        </w:tc>
        <w:tc>
          <w:tcPr>
            <w:tcW w:w="1417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3" w:type="dxa"/>
            <w:vMerge/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7413" w:rsidRPr="002D3A21" w:rsidTr="00897413">
        <w:tc>
          <w:tcPr>
            <w:tcW w:w="417" w:type="dxa"/>
            <w:vMerge w:val="restart"/>
          </w:tcPr>
          <w:p w:rsidR="00897413" w:rsidRPr="00C924EA" w:rsidRDefault="00897413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  <w:lang w:val="en-US"/>
              </w:rPr>
              <w:t>4</w:t>
            </w:r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568" w:type="dxa"/>
            <w:vMerge w:val="restart"/>
          </w:tcPr>
          <w:p w:rsidR="00897413" w:rsidRPr="000E5416" w:rsidRDefault="00897413" w:rsidP="005770D5">
            <w:pPr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0E5416">
              <w:rPr>
                <w:rFonts w:ascii="Verdana" w:hAnsi="Verdana" w:cs="Verdana"/>
                <w:sz w:val="16"/>
                <w:szCs w:val="16"/>
              </w:rPr>
              <w:t>Урягаева</w:t>
            </w:r>
            <w:proofErr w:type="spellEnd"/>
            <w:r w:rsidRPr="000E5416">
              <w:rPr>
                <w:rFonts w:ascii="Verdana" w:hAnsi="Verdana" w:cs="Verdana"/>
                <w:sz w:val="16"/>
                <w:szCs w:val="16"/>
              </w:rPr>
              <w:t xml:space="preserve"> Нина Ивановна</w:t>
            </w:r>
          </w:p>
        </w:tc>
        <w:tc>
          <w:tcPr>
            <w:tcW w:w="1559" w:type="dxa"/>
            <w:vMerge w:val="restart"/>
          </w:tcPr>
          <w:p w:rsidR="00897413" w:rsidRPr="002D3A21" w:rsidRDefault="00897413" w:rsidP="005770D5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Начальник отдела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контроля за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использованием муниципального имущества и поступлением платежей </w:t>
            </w:r>
          </w:p>
        </w:tc>
        <w:tc>
          <w:tcPr>
            <w:tcW w:w="1134" w:type="dxa"/>
            <w:vMerge w:val="restart"/>
          </w:tcPr>
          <w:p w:rsidR="00897413" w:rsidRDefault="00897413" w:rsidP="00A75715">
            <w:pPr>
              <w:ind w:left="-142" w:right="-108"/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619787</w:t>
            </w:r>
          </w:p>
        </w:tc>
        <w:tc>
          <w:tcPr>
            <w:tcW w:w="1560" w:type="dxa"/>
          </w:tcPr>
          <w:p w:rsidR="00897413" w:rsidRDefault="00897413" w:rsidP="001F084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Земельный участок (о</w:t>
            </w:r>
            <w:r>
              <w:rPr>
                <w:rFonts w:ascii="Verdana" w:hAnsi="Verdana" w:cs="Verdana"/>
                <w:sz w:val="16"/>
                <w:szCs w:val="16"/>
              </w:rPr>
              <w:t>бщая долевая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1/3, 1/33, 6/33 доли)</w:t>
            </w:r>
          </w:p>
        </w:tc>
        <w:tc>
          <w:tcPr>
            <w:tcW w:w="992" w:type="dxa"/>
          </w:tcPr>
          <w:p w:rsidR="00897413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520,0</w:t>
            </w:r>
          </w:p>
        </w:tc>
        <w:tc>
          <w:tcPr>
            <w:tcW w:w="1417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343" w:type="dxa"/>
            <w:vMerge w:val="restart"/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7413" w:rsidRPr="002D3A21" w:rsidTr="00897413">
        <w:tc>
          <w:tcPr>
            <w:tcW w:w="417" w:type="dxa"/>
            <w:vMerge/>
          </w:tcPr>
          <w:p w:rsidR="00897413" w:rsidRPr="002D3A21" w:rsidRDefault="00897413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8" w:type="dxa"/>
            <w:vMerge/>
          </w:tcPr>
          <w:p w:rsidR="00897413" w:rsidRPr="001D7B32" w:rsidRDefault="00897413" w:rsidP="005770D5">
            <w:pPr>
              <w:rPr>
                <w:rFonts w:ascii="Verdana" w:hAnsi="Verdana" w:cs="Verdana"/>
                <w:color w:val="FF000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97413" w:rsidRPr="002D3A21" w:rsidRDefault="00897413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97413" w:rsidRDefault="00897413" w:rsidP="00A7571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0" w:type="dxa"/>
          </w:tcPr>
          <w:p w:rsidR="00897413" w:rsidRDefault="00897413" w:rsidP="00666B6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Жилой дом</w:t>
            </w:r>
          </w:p>
          <w:p w:rsidR="00897413" w:rsidRDefault="00897413" w:rsidP="001F084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Общая долевая </w:t>
            </w:r>
          </w:p>
          <w:p w:rsidR="00897413" w:rsidRDefault="00897413" w:rsidP="001F084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(1/3, 1/33, 6/33 доли)</w:t>
            </w:r>
          </w:p>
        </w:tc>
        <w:tc>
          <w:tcPr>
            <w:tcW w:w="992" w:type="dxa"/>
          </w:tcPr>
          <w:p w:rsidR="00897413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89,5</w:t>
            </w:r>
          </w:p>
        </w:tc>
        <w:tc>
          <w:tcPr>
            <w:tcW w:w="1417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3" w:type="dxa"/>
            <w:vMerge/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7413" w:rsidRPr="002D3A21" w:rsidTr="00897413">
        <w:tc>
          <w:tcPr>
            <w:tcW w:w="417" w:type="dxa"/>
            <w:vMerge/>
          </w:tcPr>
          <w:p w:rsidR="00897413" w:rsidRPr="002D3A21" w:rsidRDefault="00897413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8" w:type="dxa"/>
            <w:vMerge/>
          </w:tcPr>
          <w:p w:rsidR="00897413" w:rsidRPr="001D7B32" w:rsidRDefault="00897413" w:rsidP="005770D5">
            <w:pPr>
              <w:rPr>
                <w:rFonts w:ascii="Verdana" w:hAnsi="Verdana" w:cs="Verdana"/>
                <w:color w:val="FF000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97413" w:rsidRPr="002D3A21" w:rsidRDefault="00897413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97413" w:rsidRDefault="00897413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0" w:type="dxa"/>
          </w:tcPr>
          <w:p w:rsidR="00D45AFC" w:rsidRDefault="00897413" w:rsidP="00E503E0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Квартира </w:t>
            </w:r>
          </w:p>
          <w:p w:rsidR="00E503E0" w:rsidRDefault="00E503E0" w:rsidP="00E503E0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897413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43,6</w:t>
            </w:r>
          </w:p>
        </w:tc>
        <w:tc>
          <w:tcPr>
            <w:tcW w:w="1417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3" w:type="dxa"/>
            <w:vMerge/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7413" w:rsidRPr="002D3A21" w:rsidTr="00897413">
        <w:tc>
          <w:tcPr>
            <w:tcW w:w="417" w:type="dxa"/>
            <w:vMerge w:val="restart"/>
          </w:tcPr>
          <w:p w:rsidR="00897413" w:rsidRPr="002D3A21" w:rsidRDefault="00897413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1568" w:type="dxa"/>
            <w:vMerge w:val="restart"/>
          </w:tcPr>
          <w:p w:rsidR="00897413" w:rsidRPr="000E5416" w:rsidRDefault="00897413" w:rsidP="005770D5">
            <w:pPr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0E5416">
              <w:rPr>
                <w:rFonts w:ascii="Verdana" w:hAnsi="Verdana" w:cs="Verdana"/>
                <w:sz w:val="16"/>
                <w:szCs w:val="16"/>
              </w:rPr>
              <w:t>Тумашевич</w:t>
            </w:r>
            <w:proofErr w:type="spellEnd"/>
            <w:r w:rsidRPr="000E5416">
              <w:rPr>
                <w:rFonts w:ascii="Verdana" w:hAnsi="Verdana" w:cs="Verdana"/>
                <w:sz w:val="16"/>
                <w:szCs w:val="16"/>
              </w:rPr>
              <w:t xml:space="preserve"> Оксана Валерьевна</w:t>
            </w:r>
          </w:p>
        </w:tc>
        <w:tc>
          <w:tcPr>
            <w:tcW w:w="1559" w:type="dxa"/>
            <w:vMerge w:val="restart"/>
          </w:tcPr>
          <w:p w:rsidR="00897413" w:rsidRPr="002D3A21" w:rsidRDefault="00897413" w:rsidP="005770D5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Начальник отдела земельных отношений</w:t>
            </w:r>
          </w:p>
        </w:tc>
        <w:tc>
          <w:tcPr>
            <w:tcW w:w="1134" w:type="dxa"/>
            <w:vMerge w:val="restart"/>
          </w:tcPr>
          <w:p w:rsidR="00897413" w:rsidRDefault="00897413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434503,44</w:t>
            </w:r>
          </w:p>
        </w:tc>
        <w:tc>
          <w:tcPr>
            <w:tcW w:w="1560" w:type="dxa"/>
          </w:tcPr>
          <w:p w:rsidR="00897413" w:rsidRDefault="00897413" w:rsidP="00666B6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Земельный участок для ИЖС </w:t>
            </w:r>
          </w:p>
        </w:tc>
        <w:tc>
          <w:tcPr>
            <w:tcW w:w="992" w:type="dxa"/>
          </w:tcPr>
          <w:p w:rsidR="00897413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1200,0</w:t>
            </w:r>
          </w:p>
        </w:tc>
        <w:tc>
          <w:tcPr>
            <w:tcW w:w="1417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343" w:type="dxa"/>
            <w:vMerge w:val="restart"/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7413" w:rsidRPr="002D3A21" w:rsidTr="00897413">
        <w:tc>
          <w:tcPr>
            <w:tcW w:w="417" w:type="dxa"/>
            <w:vMerge/>
          </w:tcPr>
          <w:p w:rsidR="00897413" w:rsidRDefault="00897413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8" w:type="dxa"/>
            <w:vMerge/>
          </w:tcPr>
          <w:p w:rsidR="00897413" w:rsidRPr="001D7B32" w:rsidRDefault="00897413" w:rsidP="005770D5">
            <w:pPr>
              <w:rPr>
                <w:rFonts w:ascii="Verdana" w:hAnsi="Verdana" w:cs="Verdana"/>
                <w:color w:val="FF000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97413" w:rsidRDefault="00897413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97413" w:rsidRDefault="00897413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0" w:type="dxa"/>
          </w:tcPr>
          <w:p w:rsidR="00897413" w:rsidRDefault="00897413" w:rsidP="00E503E0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Незавершенный строительством индивидуальный жилой дом</w:t>
            </w:r>
          </w:p>
        </w:tc>
        <w:tc>
          <w:tcPr>
            <w:tcW w:w="992" w:type="dxa"/>
          </w:tcPr>
          <w:p w:rsidR="00897413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133,5</w:t>
            </w:r>
          </w:p>
        </w:tc>
        <w:tc>
          <w:tcPr>
            <w:tcW w:w="1417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3" w:type="dxa"/>
            <w:vMerge/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7413" w:rsidRPr="002D3A21" w:rsidTr="00897413">
        <w:tc>
          <w:tcPr>
            <w:tcW w:w="417" w:type="dxa"/>
            <w:vMerge/>
          </w:tcPr>
          <w:p w:rsidR="00897413" w:rsidRDefault="00897413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8" w:type="dxa"/>
            <w:vMerge/>
          </w:tcPr>
          <w:p w:rsidR="00897413" w:rsidRPr="001D7B32" w:rsidRDefault="00897413" w:rsidP="005770D5">
            <w:pPr>
              <w:rPr>
                <w:rFonts w:ascii="Verdana" w:hAnsi="Verdana" w:cs="Verdana"/>
                <w:color w:val="FF000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97413" w:rsidRDefault="00897413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97413" w:rsidRDefault="00897413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0" w:type="dxa"/>
          </w:tcPr>
          <w:p w:rsidR="00D45AFC" w:rsidRDefault="00897413" w:rsidP="00E503E0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Квартира </w:t>
            </w:r>
          </w:p>
          <w:p w:rsidR="00E503E0" w:rsidRDefault="00E503E0" w:rsidP="00E503E0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897413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42,8</w:t>
            </w:r>
          </w:p>
        </w:tc>
        <w:tc>
          <w:tcPr>
            <w:tcW w:w="1417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3" w:type="dxa"/>
            <w:vMerge/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7413" w:rsidRPr="002D3A21" w:rsidTr="00897413">
        <w:tc>
          <w:tcPr>
            <w:tcW w:w="417" w:type="dxa"/>
            <w:vMerge/>
          </w:tcPr>
          <w:p w:rsidR="00897413" w:rsidRDefault="00897413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8" w:type="dxa"/>
            <w:vMerge w:val="restart"/>
          </w:tcPr>
          <w:p w:rsidR="00897413" w:rsidRPr="000E5416" w:rsidRDefault="00897413" w:rsidP="005770D5">
            <w:pPr>
              <w:rPr>
                <w:rFonts w:ascii="Verdana" w:hAnsi="Verdana" w:cs="Verdana"/>
                <w:sz w:val="16"/>
                <w:szCs w:val="16"/>
              </w:rPr>
            </w:pPr>
            <w:r w:rsidRPr="000E5416">
              <w:rPr>
                <w:rFonts w:ascii="Verdana" w:hAnsi="Verdana" w:cs="Verdana"/>
                <w:sz w:val="16"/>
                <w:szCs w:val="16"/>
              </w:rPr>
              <w:t xml:space="preserve">Супруг </w:t>
            </w:r>
          </w:p>
        </w:tc>
        <w:tc>
          <w:tcPr>
            <w:tcW w:w="1559" w:type="dxa"/>
            <w:vMerge w:val="restart"/>
          </w:tcPr>
          <w:p w:rsidR="00897413" w:rsidRDefault="00897413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897413" w:rsidRDefault="00897413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455173</w:t>
            </w:r>
          </w:p>
        </w:tc>
        <w:tc>
          <w:tcPr>
            <w:tcW w:w="1560" w:type="dxa"/>
          </w:tcPr>
          <w:p w:rsidR="00897413" w:rsidRDefault="00897413" w:rsidP="00B50FD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Земельный участок для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ИЖС </w:t>
            </w:r>
          </w:p>
        </w:tc>
        <w:tc>
          <w:tcPr>
            <w:tcW w:w="992" w:type="dxa"/>
          </w:tcPr>
          <w:p w:rsidR="00897413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895,0</w:t>
            </w:r>
          </w:p>
        </w:tc>
        <w:tc>
          <w:tcPr>
            <w:tcW w:w="1417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Автомобиль - фургон</w:t>
            </w:r>
          </w:p>
        </w:tc>
        <w:tc>
          <w:tcPr>
            <w:tcW w:w="1343" w:type="dxa"/>
            <w:vMerge w:val="restart"/>
          </w:tcPr>
          <w:p w:rsidR="00897413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897413" w:rsidRPr="00BE1883" w:rsidRDefault="00897413" w:rsidP="00BE1883">
            <w:pPr>
              <w:rPr>
                <w:rFonts w:ascii="Verdana" w:hAnsi="Verdana" w:cs="Verdana"/>
                <w:sz w:val="16"/>
                <w:szCs w:val="16"/>
              </w:rPr>
            </w:pPr>
          </w:p>
          <w:p w:rsidR="00897413" w:rsidRPr="00BE1883" w:rsidRDefault="00897413" w:rsidP="00BE1883">
            <w:pPr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7413" w:rsidRPr="002D3A21" w:rsidTr="00D45AFC">
        <w:trPr>
          <w:trHeight w:val="900"/>
        </w:trPr>
        <w:tc>
          <w:tcPr>
            <w:tcW w:w="417" w:type="dxa"/>
            <w:vMerge/>
          </w:tcPr>
          <w:p w:rsidR="00897413" w:rsidRDefault="00897413" w:rsidP="005770D5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8" w:type="dxa"/>
            <w:vMerge/>
          </w:tcPr>
          <w:p w:rsidR="00897413" w:rsidRPr="001D7B32" w:rsidRDefault="00897413" w:rsidP="005770D5">
            <w:pPr>
              <w:rPr>
                <w:rFonts w:ascii="Verdana" w:hAnsi="Verdana" w:cs="Verdana"/>
                <w:color w:val="FF000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97413" w:rsidRDefault="00897413" w:rsidP="005770D5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97413" w:rsidRDefault="00897413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0" w:type="dxa"/>
          </w:tcPr>
          <w:p w:rsidR="00897413" w:rsidRDefault="00897413" w:rsidP="00666B6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Незавершенный строительством индивидуальный жилой дом</w:t>
            </w:r>
          </w:p>
        </w:tc>
        <w:tc>
          <w:tcPr>
            <w:tcW w:w="992" w:type="dxa"/>
          </w:tcPr>
          <w:p w:rsidR="00897413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133,5</w:t>
            </w:r>
          </w:p>
        </w:tc>
        <w:tc>
          <w:tcPr>
            <w:tcW w:w="1417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7413" w:rsidRPr="00AB37CE" w:rsidRDefault="00897413" w:rsidP="005770D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ИЖ-2717</w:t>
            </w:r>
          </w:p>
        </w:tc>
        <w:tc>
          <w:tcPr>
            <w:tcW w:w="1343" w:type="dxa"/>
            <w:vMerge/>
          </w:tcPr>
          <w:p w:rsidR="00897413" w:rsidRPr="002D3A21" w:rsidRDefault="00897413" w:rsidP="005770D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7413" w:rsidRPr="002D3A21" w:rsidTr="00897413">
        <w:tc>
          <w:tcPr>
            <w:tcW w:w="417" w:type="dxa"/>
            <w:vMerge w:val="restart"/>
          </w:tcPr>
          <w:p w:rsidR="00897413" w:rsidRPr="002D3A21" w:rsidRDefault="00897413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1568" w:type="dxa"/>
          </w:tcPr>
          <w:p w:rsidR="00897413" w:rsidRPr="00165C53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165C53">
              <w:rPr>
                <w:rFonts w:ascii="Verdana" w:hAnsi="Verdana" w:cs="Verdana"/>
                <w:sz w:val="16"/>
                <w:szCs w:val="16"/>
              </w:rPr>
              <w:t>Коблова</w:t>
            </w:r>
            <w:proofErr w:type="spellEnd"/>
            <w:r w:rsidRPr="00165C53">
              <w:rPr>
                <w:rFonts w:ascii="Verdana" w:hAnsi="Verdana" w:cs="Verdana"/>
                <w:sz w:val="16"/>
                <w:szCs w:val="16"/>
              </w:rPr>
              <w:t xml:space="preserve"> Светлана Владимировна </w:t>
            </w:r>
          </w:p>
        </w:tc>
        <w:tc>
          <w:tcPr>
            <w:tcW w:w="1559" w:type="dxa"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Начальник отдела муниципальной собственности </w:t>
            </w:r>
          </w:p>
        </w:tc>
        <w:tc>
          <w:tcPr>
            <w:tcW w:w="1134" w:type="dxa"/>
          </w:tcPr>
          <w:p w:rsidR="00897413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472277</w:t>
            </w:r>
          </w:p>
        </w:tc>
        <w:tc>
          <w:tcPr>
            <w:tcW w:w="1560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Квартира </w:t>
            </w:r>
            <w:r>
              <w:rPr>
                <w:rFonts w:ascii="Verdana" w:hAnsi="Verdana" w:cs="Verdana"/>
                <w:sz w:val="16"/>
                <w:szCs w:val="16"/>
              </w:rPr>
              <w:t>(долевая собственность ½ доли)</w:t>
            </w:r>
          </w:p>
        </w:tc>
        <w:tc>
          <w:tcPr>
            <w:tcW w:w="992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62,6</w:t>
            </w:r>
          </w:p>
        </w:tc>
        <w:tc>
          <w:tcPr>
            <w:tcW w:w="1417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418" w:type="dxa"/>
          </w:tcPr>
          <w:p w:rsidR="00897413" w:rsidRPr="002D3A21" w:rsidRDefault="00897413" w:rsidP="00A7571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559" w:type="dxa"/>
          </w:tcPr>
          <w:p w:rsidR="00897413" w:rsidRPr="00AB37CE" w:rsidRDefault="00897413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8" w:type="dxa"/>
          </w:tcPr>
          <w:p w:rsidR="00897413" w:rsidRPr="00AB37CE" w:rsidRDefault="00897413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97413" w:rsidRPr="002D3A21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343" w:type="dxa"/>
          </w:tcPr>
          <w:p w:rsidR="00897413" w:rsidRPr="002D3A21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97413" w:rsidRPr="002D3A21" w:rsidTr="00897413">
        <w:tc>
          <w:tcPr>
            <w:tcW w:w="417" w:type="dxa"/>
            <w:vMerge/>
          </w:tcPr>
          <w:p w:rsidR="00897413" w:rsidRPr="002D3A21" w:rsidRDefault="00897413" w:rsidP="0005409A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68" w:type="dxa"/>
          </w:tcPr>
          <w:p w:rsidR="00897413" w:rsidRPr="00165C53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165C53">
              <w:rPr>
                <w:rFonts w:ascii="Verdana" w:hAnsi="Verdana" w:cs="Verdana"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 w:rsidRPr="00165C53">
              <w:rPr>
                <w:rFonts w:ascii="Verdana" w:hAnsi="Verdana" w:cs="Verdana"/>
                <w:sz w:val="16"/>
                <w:szCs w:val="16"/>
              </w:rPr>
              <w:t xml:space="preserve"> ребенок</w:t>
            </w:r>
          </w:p>
        </w:tc>
        <w:tc>
          <w:tcPr>
            <w:tcW w:w="1559" w:type="dxa"/>
          </w:tcPr>
          <w:p w:rsidR="00897413" w:rsidRPr="002D3A21" w:rsidRDefault="00897413" w:rsidP="0005409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897413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78350</w:t>
            </w:r>
          </w:p>
        </w:tc>
        <w:tc>
          <w:tcPr>
            <w:tcW w:w="1560" w:type="dxa"/>
          </w:tcPr>
          <w:p w:rsidR="00897413" w:rsidRPr="002D3A21" w:rsidRDefault="00897413" w:rsidP="00B50FD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Квартира </w:t>
            </w:r>
            <w:r>
              <w:rPr>
                <w:rFonts w:ascii="Verdana" w:hAnsi="Verdana" w:cs="Verdana"/>
                <w:sz w:val="16"/>
                <w:szCs w:val="16"/>
              </w:rPr>
              <w:t>(долевая собственность ½ доли)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62,6</w:t>
            </w:r>
          </w:p>
        </w:tc>
        <w:tc>
          <w:tcPr>
            <w:tcW w:w="1417" w:type="dxa"/>
          </w:tcPr>
          <w:p w:rsidR="00897413" w:rsidRPr="002D3A21" w:rsidRDefault="00897413" w:rsidP="00666B6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Россия </w:t>
            </w:r>
          </w:p>
        </w:tc>
        <w:tc>
          <w:tcPr>
            <w:tcW w:w="1418" w:type="dxa"/>
          </w:tcPr>
          <w:p w:rsidR="00897413" w:rsidRPr="002D3A21" w:rsidRDefault="00897413" w:rsidP="00A7571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559" w:type="dxa"/>
          </w:tcPr>
          <w:p w:rsidR="00897413" w:rsidRPr="00AB37CE" w:rsidRDefault="00897413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8" w:type="dxa"/>
          </w:tcPr>
          <w:p w:rsidR="00897413" w:rsidRPr="00AB37CE" w:rsidRDefault="00897413" w:rsidP="0005409A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701" w:type="dxa"/>
          </w:tcPr>
          <w:p w:rsidR="00897413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343" w:type="dxa"/>
          </w:tcPr>
          <w:p w:rsidR="00897413" w:rsidRDefault="00897413" w:rsidP="0005409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B975C0" w:rsidRDefault="00B975C0" w:rsidP="00BE1883">
      <w:pPr>
        <w:tabs>
          <w:tab w:val="left" w:pos="432"/>
        </w:tabs>
      </w:pPr>
    </w:p>
    <w:p w:rsidR="00B975C0" w:rsidRDefault="00B975C0"/>
    <w:sectPr w:rsidR="00B975C0" w:rsidSect="005841E8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B975C0"/>
    <w:rsid w:val="000E5416"/>
    <w:rsid w:val="001103AB"/>
    <w:rsid w:val="00165C53"/>
    <w:rsid w:val="001D7B32"/>
    <w:rsid w:val="001E7178"/>
    <w:rsid w:val="001F0841"/>
    <w:rsid w:val="002338F9"/>
    <w:rsid w:val="00274F3D"/>
    <w:rsid w:val="00275C86"/>
    <w:rsid w:val="002854DB"/>
    <w:rsid w:val="002C17FA"/>
    <w:rsid w:val="00432457"/>
    <w:rsid w:val="0044314B"/>
    <w:rsid w:val="00461C0A"/>
    <w:rsid w:val="004B5656"/>
    <w:rsid w:val="00553782"/>
    <w:rsid w:val="00564205"/>
    <w:rsid w:val="005770D5"/>
    <w:rsid w:val="005841E8"/>
    <w:rsid w:val="00594148"/>
    <w:rsid w:val="006C3B6B"/>
    <w:rsid w:val="00897413"/>
    <w:rsid w:val="0093315F"/>
    <w:rsid w:val="00970CD6"/>
    <w:rsid w:val="009A705A"/>
    <w:rsid w:val="00A1124A"/>
    <w:rsid w:val="00A43B7B"/>
    <w:rsid w:val="00A75715"/>
    <w:rsid w:val="00AD3060"/>
    <w:rsid w:val="00B153CD"/>
    <w:rsid w:val="00B50FD6"/>
    <w:rsid w:val="00B73865"/>
    <w:rsid w:val="00B975C0"/>
    <w:rsid w:val="00BA38F4"/>
    <w:rsid w:val="00BA6A18"/>
    <w:rsid w:val="00BE1883"/>
    <w:rsid w:val="00C423E5"/>
    <w:rsid w:val="00C60CEF"/>
    <w:rsid w:val="00C924EA"/>
    <w:rsid w:val="00CC644A"/>
    <w:rsid w:val="00CF62DC"/>
    <w:rsid w:val="00D047F7"/>
    <w:rsid w:val="00D45AFC"/>
    <w:rsid w:val="00E42BBD"/>
    <w:rsid w:val="00E503E0"/>
    <w:rsid w:val="00E70178"/>
    <w:rsid w:val="00ED177A"/>
    <w:rsid w:val="00F6521E"/>
    <w:rsid w:val="00F92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75C0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CF62D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975C0"/>
    <w:rPr>
      <w:rFonts w:cs="Times New Roman"/>
      <w:b/>
      <w:bCs/>
    </w:rPr>
  </w:style>
  <w:style w:type="paragraph" w:styleId="a4">
    <w:name w:val="footnote text"/>
    <w:basedOn w:val="a"/>
    <w:link w:val="a5"/>
    <w:rsid w:val="00B975C0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B975C0"/>
  </w:style>
  <w:style w:type="character" w:styleId="a6">
    <w:name w:val="footnote reference"/>
    <w:basedOn w:val="a0"/>
    <w:rsid w:val="00B975C0"/>
    <w:rPr>
      <w:rFonts w:cs="Times New Roman"/>
      <w:vertAlign w:val="superscript"/>
    </w:rPr>
  </w:style>
  <w:style w:type="paragraph" w:styleId="a7">
    <w:name w:val="Balloon Text"/>
    <w:basedOn w:val="a"/>
    <w:link w:val="a8"/>
    <w:rsid w:val="00C423E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423E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F62DC"/>
    <w:rPr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CF62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4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yabyeva\AppData\Roaming\Microsoft\&#1064;&#1072;&#1073;&#1083;&#1086;&#1085;&#1099;\Norma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228</TotalTime>
  <Pages>3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alyabyeva</dc:creator>
  <cp:lastModifiedBy>alyabyeva</cp:lastModifiedBy>
  <cp:revision>9</cp:revision>
  <cp:lastPrinted>2016-05-04T03:42:00Z</cp:lastPrinted>
  <dcterms:created xsi:type="dcterms:W3CDTF">2016-04-20T10:55:00Z</dcterms:created>
  <dcterms:modified xsi:type="dcterms:W3CDTF">2016-05-05T05:12:00Z</dcterms:modified>
</cp:coreProperties>
</file>