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40" w:rsidRDefault="000D7440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</w:t>
      </w:r>
    </w:p>
    <w:p w:rsidR="000D7440" w:rsidRDefault="000D7440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доходах, о расходах, об имуществе и обязательствах имущественного характера депутатов </w:t>
      </w:r>
    </w:p>
    <w:p w:rsidR="000D7440" w:rsidRDefault="000D7440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Земского собрания Лукояновского муниципального района Нижегородской области </w:t>
      </w:r>
    </w:p>
    <w:p w:rsidR="000D7440" w:rsidRDefault="000D7440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за период с 1 января по 31 декабря 2015 года</w:t>
      </w:r>
    </w:p>
    <w:p w:rsidR="000D7440" w:rsidRDefault="000D7440" w:rsidP="007730CD">
      <w:pPr>
        <w:jc w:val="center"/>
        <w:rPr>
          <w:sz w:val="28"/>
          <w:szCs w:val="28"/>
        </w:rPr>
      </w:pPr>
    </w:p>
    <w:p w:rsidR="000D7440" w:rsidRDefault="000D7440" w:rsidP="007730CD">
      <w:pPr>
        <w:jc w:val="center"/>
      </w:pPr>
    </w:p>
    <w:tbl>
      <w:tblPr>
        <w:tblW w:w="536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134"/>
        <w:gridCol w:w="1277"/>
        <w:gridCol w:w="1134"/>
        <w:gridCol w:w="1845"/>
        <w:gridCol w:w="1556"/>
        <w:gridCol w:w="1277"/>
        <w:gridCol w:w="1705"/>
        <w:gridCol w:w="1419"/>
        <w:gridCol w:w="1134"/>
        <w:gridCol w:w="994"/>
        <w:gridCol w:w="984"/>
      </w:tblGrid>
      <w:tr w:rsidR="000D7440" w:rsidTr="006F2544">
        <w:tc>
          <w:tcPr>
            <w:tcW w:w="447" w:type="pct"/>
            <w:vMerge w:val="restar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357" w:type="pct"/>
            <w:vMerge w:val="restar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</w:t>
            </w:r>
          </w:p>
        </w:tc>
        <w:tc>
          <w:tcPr>
            <w:tcW w:w="759" w:type="pct"/>
            <w:gridSpan w:val="2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Декларированный годовой доход за 2015 год (руб.)</w:t>
            </w:r>
          </w:p>
        </w:tc>
        <w:tc>
          <w:tcPr>
            <w:tcW w:w="2010" w:type="pct"/>
            <w:gridSpan w:val="4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17" w:type="pct"/>
            <w:gridSpan w:val="3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10" w:type="pct"/>
            <w:vMerge w:val="restart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0D7440" w:rsidTr="006F2544">
        <w:tc>
          <w:tcPr>
            <w:tcW w:w="447" w:type="pct"/>
            <w:vMerge/>
            <w:vAlign w:val="center"/>
          </w:tcPr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Merge/>
            <w:vAlign w:val="center"/>
          </w:tcPr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за отчетный период (вкл. пенсии, пособия и т.д.)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310" w:type="pct"/>
            <w:vMerge/>
            <w:vAlign w:val="center"/>
          </w:tcPr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440" w:rsidTr="006F2544">
        <w:trPr>
          <w:trHeight w:val="287"/>
        </w:trPr>
        <w:tc>
          <w:tcPr>
            <w:tcW w:w="447" w:type="pct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1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Ермакова Валентина Семеновна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,21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жилой дом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490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132,0</w:t>
            </w:r>
          </w:p>
        </w:tc>
        <w:tc>
          <w:tcPr>
            <w:tcW w:w="402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 земельный участок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земельный участок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3) земельный участок 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1182,0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6460,0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392,0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427152,19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1)земельный участок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3)земельный участок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жилой дом (общая совместная собственность)</w:t>
            </w:r>
          </w:p>
        </w:tc>
        <w:tc>
          <w:tcPr>
            <w:tcW w:w="490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1182,0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6460,0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392,0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132,0</w:t>
            </w:r>
          </w:p>
        </w:tc>
        <w:tc>
          <w:tcPr>
            <w:tcW w:w="402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Россия 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автомобиль легковой ВАЗ 2130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 автомобиль легковой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MERCEDES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BENZ</w:t>
            </w:r>
            <w:r w:rsidRPr="007730C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GLK</w:t>
            </w:r>
            <w:r>
              <w:rPr>
                <w:rFonts w:ascii="Arial" w:hAnsi="Arial" w:cs="Arial"/>
                <w:sz w:val="16"/>
                <w:szCs w:val="16"/>
              </w:rPr>
              <w:t xml:space="preserve"> 280 4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MATIC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3) автомобиль легковой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MITSUBISHI</w:t>
            </w:r>
            <w:r w:rsidRPr="007730C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ASX</w:t>
            </w:r>
            <w:r>
              <w:rPr>
                <w:rFonts w:ascii="Arial" w:hAnsi="Arial" w:cs="Arial"/>
                <w:sz w:val="16"/>
                <w:szCs w:val="16"/>
              </w:rPr>
              <w:t xml:space="preserve"> 1.6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автомобиль грузовой Луидор 3010 FD</w:t>
            </w:r>
          </w:p>
        </w:tc>
        <w:tc>
          <w:tcPr>
            <w:tcW w:w="44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6766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Борисов Александр Александрович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328457,95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(общая долевая)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</w:t>
            </w: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(1/4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103000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2497,0</w:t>
            </w: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61,1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1)автомобиль легковой </w:t>
            </w:r>
          </w:p>
          <w:p w:rsidR="000D7440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>LADA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>RSOY</w:t>
            </w:r>
            <w:r w:rsidRPr="000C3CE5">
              <w:rPr>
                <w:rFonts w:ascii="Arial" w:hAnsi="Arial" w:cs="Arial"/>
                <w:sz w:val="16"/>
                <w:szCs w:val="16"/>
              </w:rPr>
              <w:t>5</w:t>
            </w: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>LADA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>LARGUS</w:t>
            </w:r>
          </w:p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2)автомобиль легковой </w:t>
            </w:r>
          </w:p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 w:rsidRPr="000C3CE5">
              <w:rPr>
                <w:rFonts w:ascii="Arial" w:hAnsi="Arial" w:cs="Arial"/>
                <w:sz w:val="16"/>
                <w:szCs w:val="16"/>
              </w:rPr>
              <w:t>ВАЗ 11113</w:t>
            </w:r>
          </w:p>
        </w:tc>
        <w:tc>
          <w:tcPr>
            <w:tcW w:w="447" w:type="pct"/>
            <w:vAlign w:val="center"/>
          </w:tcPr>
          <w:p w:rsidR="000D7440" w:rsidRDefault="000D7440" w:rsidP="006859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квартира (2/3 доли)</w:t>
            </w:r>
          </w:p>
        </w:tc>
        <w:tc>
          <w:tcPr>
            <w:tcW w:w="357" w:type="pct"/>
            <w:vAlign w:val="center"/>
          </w:tcPr>
          <w:p w:rsidR="000D7440" w:rsidRDefault="000D7440" w:rsidP="00E31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68809,39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</w:t>
            </w:r>
            <w:r w:rsidRPr="000C3CE5">
              <w:rPr>
                <w:rFonts w:ascii="Arial" w:hAnsi="Arial" w:cs="Arial"/>
                <w:sz w:val="16"/>
                <w:szCs w:val="16"/>
              </w:rPr>
              <w:t>емельный участок;</w:t>
            </w:r>
          </w:p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</w:t>
            </w:r>
            <w:r w:rsidRPr="000C3CE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Pr="000C3CE5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вартира </w:t>
            </w:r>
            <w:r>
              <w:rPr>
                <w:rFonts w:ascii="Arial" w:hAnsi="Arial" w:cs="Arial"/>
                <w:sz w:val="16"/>
                <w:szCs w:val="16"/>
              </w:rPr>
              <w:t>(1/4 долевой собственности)</w:t>
            </w:r>
          </w:p>
          <w:p w:rsidR="000D7440" w:rsidRPr="000C3CE5" w:rsidRDefault="000D7440" w:rsidP="00AB62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4)ж</w:t>
            </w:r>
            <w:r w:rsidRPr="000C3CE5">
              <w:rPr>
                <w:rFonts w:ascii="Arial" w:hAnsi="Arial" w:cs="Arial"/>
                <w:sz w:val="16"/>
                <w:szCs w:val="16"/>
              </w:rPr>
              <w:t>илой дом</w:t>
            </w:r>
          </w:p>
        </w:tc>
        <w:tc>
          <w:tcPr>
            <w:tcW w:w="490" w:type="pct"/>
            <w:vAlign w:val="center"/>
          </w:tcPr>
          <w:p w:rsidR="000D7440" w:rsidRDefault="000D7440" w:rsidP="004E367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427,0 </w:t>
            </w:r>
          </w:p>
          <w:p w:rsidR="000D7440" w:rsidRDefault="000D7440" w:rsidP="00AE4512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0D7440" w:rsidRPr="00AE4512" w:rsidRDefault="000D7440" w:rsidP="00AE4512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  </w:t>
            </w:r>
            <w:r w:rsidRPr="00AE4512">
              <w:rPr>
                <w:rFonts w:ascii="Arial" w:hAnsi="Arial" w:cs="Arial"/>
                <w:sz w:val="16"/>
                <w:szCs w:val="16"/>
              </w:rPr>
              <w:t>6100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  <w:p w:rsidR="000D7440" w:rsidRDefault="000D7440" w:rsidP="004E3677">
            <w:pPr>
              <w:pStyle w:val="ListParagraph"/>
              <w:rPr>
                <w:rFonts w:ascii="Arial" w:hAnsi="Arial" w:cs="Arial"/>
                <w:sz w:val="16"/>
                <w:szCs w:val="16"/>
              </w:rPr>
            </w:pPr>
          </w:p>
          <w:p w:rsidR="000D7440" w:rsidRPr="00AE4512" w:rsidRDefault="000D7440" w:rsidP="000C3CE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16"/>
                <w:szCs w:val="16"/>
              </w:rPr>
            </w:pPr>
            <w:r w:rsidRPr="00AE4512">
              <w:rPr>
                <w:rFonts w:ascii="Arial" w:hAnsi="Arial" w:cs="Arial"/>
                <w:sz w:val="16"/>
                <w:szCs w:val="16"/>
              </w:rPr>
              <w:t>61,1</w:t>
            </w:r>
          </w:p>
          <w:p w:rsidR="000D7440" w:rsidRPr="00AE4512" w:rsidRDefault="000D7440" w:rsidP="00AE4512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E377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квартира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доли)</w:t>
            </w:r>
          </w:p>
        </w:tc>
        <w:tc>
          <w:tcPr>
            <w:tcW w:w="35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313" w:type="pct"/>
            <w:vAlign w:val="center"/>
          </w:tcPr>
          <w:p w:rsidR="000D7440" w:rsidRDefault="000D7440" w:rsidP="00AF34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13641,00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490" w:type="pct"/>
            <w:vAlign w:val="center"/>
          </w:tcPr>
          <w:p w:rsidR="000D7440" w:rsidRDefault="000D7440" w:rsidP="00E31CD7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65,6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6F25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6F25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577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577F7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261F73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14600</w:t>
            </w:r>
          </w:p>
        </w:tc>
        <w:tc>
          <w:tcPr>
            <w:tcW w:w="357" w:type="pct"/>
          </w:tcPr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AF34A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 w:rsidRPr="00AF34A0">
              <w:rPr>
                <w:rFonts w:ascii="Arial" w:hAnsi="Arial" w:cs="Arial"/>
                <w:sz w:val="16"/>
                <w:szCs w:val="16"/>
              </w:rPr>
              <w:t>квартира</w:t>
            </w:r>
            <w:r>
              <w:rPr>
                <w:rFonts w:ascii="Arial" w:hAnsi="Arial" w:cs="Arial"/>
                <w:sz w:val="16"/>
                <w:szCs w:val="16"/>
              </w:rPr>
              <w:t xml:space="preserve"> (1/4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 w:rsidP="00857044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E377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квартира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доли)</w:t>
            </w:r>
          </w:p>
        </w:tc>
        <w:tc>
          <w:tcPr>
            <w:tcW w:w="357" w:type="pct"/>
            <w:vAlign w:val="center"/>
          </w:tcPr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313" w:type="pct"/>
            <w:vAlign w:val="center"/>
          </w:tcPr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85704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8570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261F73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13641,0</w:t>
            </w:r>
          </w:p>
        </w:tc>
        <w:tc>
          <w:tcPr>
            <w:tcW w:w="357" w:type="pct"/>
          </w:tcPr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77F7E">
            <w:pPr>
              <w:jc w:val="center"/>
            </w:pPr>
            <w:r w:rsidRPr="008B2C99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AF34A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 w:rsidRPr="00AF34A0">
              <w:rPr>
                <w:rFonts w:ascii="Arial" w:hAnsi="Arial" w:cs="Arial"/>
                <w:sz w:val="16"/>
                <w:szCs w:val="16"/>
              </w:rPr>
              <w:t>квартира</w:t>
            </w:r>
            <w:r>
              <w:rPr>
                <w:rFonts w:ascii="Arial" w:hAnsi="Arial" w:cs="Arial"/>
                <w:sz w:val="16"/>
                <w:szCs w:val="16"/>
              </w:rPr>
              <w:t xml:space="preserve"> (1/4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 w:rsidP="00261F73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857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577F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261F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261F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261F73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1200,0</w:t>
            </w:r>
          </w:p>
        </w:tc>
        <w:tc>
          <w:tcPr>
            <w:tcW w:w="357" w:type="pct"/>
          </w:tcPr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B2C99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0C3C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Default="000D7440" w:rsidP="00E31CD7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6F25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6F25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261F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261F73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</w:tcPr>
          <w:p w:rsidR="000D7440" w:rsidRPr="00CC0F92" w:rsidRDefault="000D7440" w:rsidP="00261F73">
            <w:pPr>
              <w:pStyle w:val="List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532AA8" w:rsidRDefault="000D7440" w:rsidP="00532A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88518,0</w:t>
            </w:r>
          </w:p>
        </w:tc>
        <w:tc>
          <w:tcPr>
            <w:tcW w:w="357" w:type="pct"/>
          </w:tcPr>
          <w:p w:rsidR="000D7440" w:rsidRDefault="000D7440" w:rsidP="00261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 w:rsidP="00261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 w:rsidP="00261F73"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B2C99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261F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</w:tcPr>
          <w:p w:rsidR="000D7440" w:rsidRDefault="000D7440" w:rsidP="00261F73"/>
        </w:tc>
        <w:tc>
          <w:tcPr>
            <w:tcW w:w="402" w:type="pct"/>
          </w:tcPr>
          <w:p w:rsidR="000D7440" w:rsidRDefault="000D7440" w:rsidP="00261F73"/>
        </w:tc>
        <w:tc>
          <w:tcPr>
            <w:tcW w:w="53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261F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Федяев Евгений Петрович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181563,95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532AA8" w:rsidRDefault="000D7440" w:rsidP="00532A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</w:t>
            </w:r>
            <w:r w:rsidRPr="00532AA8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Pr="00532AA8" w:rsidRDefault="000D7440" w:rsidP="00532AA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</w:t>
            </w:r>
            <w:r w:rsidRPr="00532AA8">
              <w:rPr>
                <w:rFonts w:ascii="Arial" w:hAnsi="Arial" w:cs="Arial"/>
                <w:sz w:val="16"/>
                <w:szCs w:val="16"/>
              </w:rPr>
              <w:t>вартира</w:t>
            </w:r>
          </w:p>
          <w:p w:rsidR="000D7440" w:rsidRPr="00532AA8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3)ж</w:t>
            </w:r>
            <w:r w:rsidRPr="00532AA8">
              <w:rPr>
                <w:rFonts w:ascii="Arial" w:hAnsi="Arial" w:cs="Arial"/>
                <w:sz w:val="16"/>
                <w:szCs w:val="16"/>
              </w:rPr>
              <w:t>илой дом</w:t>
            </w:r>
            <w:r>
              <w:rPr>
                <w:rFonts w:ascii="Arial" w:hAnsi="Arial" w:cs="Arial"/>
                <w:sz w:val="16"/>
                <w:szCs w:val="16"/>
              </w:rPr>
              <w:t>(1/4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Pr="00577F7E" w:rsidRDefault="000D7440" w:rsidP="00577F7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577F7E">
              <w:rPr>
                <w:rFonts w:ascii="Arial" w:hAnsi="Arial" w:cs="Arial"/>
                <w:sz w:val="16"/>
                <w:szCs w:val="16"/>
              </w:rPr>
              <w:t>556</w:t>
            </w:r>
          </w:p>
          <w:p w:rsidR="000D7440" w:rsidRDefault="000D7440" w:rsidP="00F042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34,3</w:t>
            </w:r>
          </w:p>
          <w:p w:rsidR="000D7440" w:rsidRPr="00115A61" w:rsidRDefault="000D7440" w:rsidP="00F0421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</w:t>
            </w:r>
          </w:p>
          <w:p w:rsidR="000D7440" w:rsidRPr="00357200" w:rsidRDefault="000D7440" w:rsidP="00E377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SSANG</w:t>
            </w:r>
            <w:r w:rsidRPr="0035720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YONG</w:t>
            </w:r>
            <w:r w:rsidRPr="0035720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KYRON</w:t>
            </w:r>
          </w:p>
        </w:tc>
        <w:tc>
          <w:tcPr>
            <w:tcW w:w="447" w:type="pct"/>
            <w:vAlign w:val="center"/>
          </w:tcPr>
          <w:p w:rsidR="000D7440" w:rsidRPr="00E37787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жилой дом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1/4</w:t>
            </w:r>
            <w:r>
              <w:rPr>
                <w:rFonts w:ascii="Arial" w:hAnsi="Arial" w:cs="Arial"/>
                <w:sz w:val="16"/>
                <w:szCs w:val="16"/>
              </w:rPr>
              <w:t xml:space="preserve"> доли)</w:t>
            </w:r>
          </w:p>
        </w:tc>
        <w:tc>
          <w:tcPr>
            <w:tcW w:w="357" w:type="pct"/>
            <w:vAlign w:val="center"/>
          </w:tcPr>
          <w:p w:rsidR="000D7440" w:rsidRPr="0035720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200">
              <w:rPr>
                <w:rFonts w:ascii="Arial" w:hAnsi="Arial" w:cs="Arial"/>
                <w:sz w:val="16"/>
                <w:szCs w:val="16"/>
                <w:lang w:val="en-US"/>
              </w:rPr>
              <w:t>46</w:t>
            </w:r>
            <w:r w:rsidRPr="00357200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261F73">
        <w:trPr>
          <w:trHeight w:val="894"/>
        </w:trPr>
        <w:tc>
          <w:tcPr>
            <w:tcW w:w="447" w:type="pct"/>
            <w:vAlign w:val="center"/>
          </w:tcPr>
          <w:p w:rsidR="000D7440" w:rsidRPr="00115A61" w:rsidRDefault="000D7440" w:rsidP="00DA56C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115A61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128807.14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жилой дом(1/4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Pr="00577F7E" w:rsidRDefault="000D7440" w:rsidP="00577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Pr="00577F7E"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115A61">
            <w:pPr>
              <w:ind w:left="2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жилой дом (1</w:t>
            </w:r>
            <w:r w:rsidRPr="00357200">
              <w:rPr>
                <w:rFonts w:ascii="Arial" w:hAnsi="Arial" w:cs="Arial"/>
                <w:sz w:val="16"/>
                <w:szCs w:val="16"/>
              </w:rPr>
              <w:t>/4</w:t>
            </w:r>
            <w:r>
              <w:rPr>
                <w:rFonts w:ascii="Arial" w:hAnsi="Arial" w:cs="Arial"/>
                <w:sz w:val="16"/>
                <w:szCs w:val="16"/>
              </w:rPr>
              <w:t xml:space="preserve"> доли)</w:t>
            </w:r>
          </w:p>
        </w:tc>
        <w:tc>
          <w:tcPr>
            <w:tcW w:w="357" w:type="pct"/>
            <w:vAlign w:val="center"/>
          </w:tcPr>
          <w:p w:rsidR="000D7440" w:rsidRPr="0035720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200">
              <w:rPr>
                <w:rFonts w:ascii="Arial" w:hAnsi="Arial" w:cs="Arial"/>
                <w:sz w:val="16"/>
                <w:szCs w:val="16"/>
              </w:rPr>
              <w:t>46,9</w:t>
            </w:r>
          </w:p>
        </w:tc>
        <w:tc>
          <w:tcPr>
            <w:tcW w:w="313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Цыбаев Владимир Михайлович</w:t>
            </w:r>
          </w:p>
        </w:tc>
        <w:tc>
          <w:tcPr>
            <w:tcW w:w="357" w:type="pct"/>
            <w:vAlign w:val="center"/>
          </w:tcPr>
          <w:p w:rsidR="000D7440" w:rsidRDefault="000D7440" w:rsidP="008868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3B76C4" w:rsidRDefault="000D744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B76C4">
              <w:rPr>
                <w:rFonts w:ascii="Arial" w:hAnsi="Arial" w:cs="Arial"/>
                <w:i/>
                <w:sz w:val="16"/>
                <w:szCs w:val="16"/>
              </w:rPr>
              <w:t>154130,9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AB62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770,0</w:t>
            </w:r>
          </w:p>
          <w:p w:rsidR="000D7440" w:rsidRDefault="000D7440" w:rsidP="00577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2) 53,3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Default="000D7440" w:rsidP="00261F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3B76C4" w:rsidRDefault="000D744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B76C4">
              <w:rPr>
                <w:rFonts w:ascii="Arial" w:hAnsi="Arial" w:cs="Arial"/>
                <w:i/>
                <w:sz w:val="16"/>
                <w:szCs w:val="16"/>
              </w:rPr>
              <w:t>82092,88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8868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261F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1)770,0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2)53,3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88686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686D"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Пономарев Валентин Николаевич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3B76C4" w:rsidRDefault="000D7440" w:rsidP="00AB621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B76C4">
              <w:rPr>
                <w:rFonts w:ascii="Arial" w:hAnsi="Arial" w:cs="Arial"/>
                <w:i/>
                <w:sz w:val="16"/>
                <w:szCs w:val="16"/>
              </w:rPr>
              <w:t xml:space="preserve"> 2</w:t>
            </w: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3B76C4">
              <w:rPr>
                <w:rFonts w:ascii="Arial" w:hAnsi="Arial" w:cs="Arial"/>
                <w:i/>
                <w:sz w:val="16"/>
                <w:szCs w:val="16"/>
              </w:rPr>
              <w:t xml:space="preserve">2208,19  </w:t>
            </w:r>
          </w:p>
        </w:tc>
        <w:tc>
          <w:tcPr>
            <w:tcW w:w="357" w:type="pct"/>
            <w:vAlign w:val="center"/>
          </w:tcPr>
          <w:p w:rsidR="000D7440" w:rsidRPr="003B76C4" w:rsidRDefault="000D744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B76C4">
              <w:rPr>
                <w:rFonts w:ascii="Arial" w:hAnsi="Arial" w:cs="Arial"/>
                <w:i/>
                <w:sz w:val="16"/>
                <w:szCs w:val="16"/>
              </w:rPr>
              <w:t>30000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3)жилой дом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4)жилой дом (1/2долевой собственности)</w:t>
            </w:r>
          </w:p>
          <w:p w:rsidR="000D7440" w:rsidRDefault="000D7440" w:rsidP="00AB62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1)1500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2)1750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3)32,5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4)70,7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 ГАЗ-3102</w:t>
            </w:r>
          </w:p>
        </w:tc>
        <w:tc>
          <w:tcPr>
            <w:tcW w:w="447" w:type="pct"/>
            <w:vAlign w:val="center"/>
          </w:tcPr>
          <w:p w:rsidR="000D7440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3B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3B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rPr>
                <w:rFonts w:ascii="Arial" w:hAnsi="Arial" w:cs="Arial"/>
                <w:sz w:val="16"/>
                <w:szCs w:val="16"/>
              </w:rPr>
            </w:pPr>
            <w:r w:rsidRPr="00537FD3"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3B76C4" w:rsidRDefault="000D7440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B76C4">
              <w:rPr>
                <w:rFonts w:ascii="Arial" w:hAnsi="Arial" w:cs="Arial"/>
                <w:i/>
                <w:sz w:val="16"/>
                <w:szCs w:val="16"/>
              </w:rPr>
              <w:t>155433,55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3)жилой дом (1/2долевой собственности)</w:t>
            </w:r>
          </w:p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4)жилой дом (1/2долевой собственности)</w:t>
            </w:r>
          </w:p>
          <w:p w:rsidR="000D7440" w:rsidRDefault="000D7440" w:rsidP="002248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1)1500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2)1750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3)32,5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4)70,7</w:t>
            </w:r>
          </w:p>
        </w:tc>
        <w:tc>
          <w:tcPr>
            <w:tcW w:w="402" w:type="pct"/>
            <w:vAlign w:val="center"/>
          </w:tcPr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537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3B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3B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Биюшкина Наталья Ивановна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137174,75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1)квартира (1/3 долевой собственности)</w:t>
            </w:r>
          </w:p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1)65,1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224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1)квартира 2/3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1)65,1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118012,0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1)квартира (1/3долевой собственности)</w:t>
            </w:r>
          </w:p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1)65,1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876F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автомобиль легковой Лада Калина 111930</w:t>
            </w:r>
          </w:p>
          <w:p w:rsidR="000D7440" w:rsidRDefault="000D7440" w:rsidP="00876F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автомобиль грузовой ГАЗ 3307</w:t>
            </w:r>
          </w:p>
        </w:tc>
        <w:tc>
          <w:tcPr>
            <w:tcW w:w="447" w:type="pct"/>
            <w:vAlign w:val="center"/>
          </w:tcPr>
          <w:p w:rsidR="000D7440" w:rsidRDefault="000D7440" w:rsidP="002248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1)квартира 2/3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1)65,1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Жуков Виктор Геннадьевич</w:t>
            </w:r>
          </w:p>
        </w:tc>
        <w:tc>
          <w:tcPr>
            <w:tcW w:w="357" w:type="pct"/>
            <w:vAlign w:val="center"/>
          </w:tcPr>
          <w:p w:rsidR="000D7440" w:rsidRDefault="000D7440" w:rsidP="00BF6D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527762,55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1)земельный участок 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1)1499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BF6D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Сельскохозяйственная техника:</w:t>
            </w:r>
          </w:p>
          <w:p w:rsidR="000D7440" w:rsidRDefault="000D7440" w:rsidP="00BF6D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Трактор МТЗ-82</w:t>
            </w:r>
          </w:p>
        </w:tc>
        <w:tc>
          <w:tcPr>
            <w:tcW w:w="447" w:type="pct"/>
            <w:vAlign w:val="center"/>
          </w:tcPr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1)жилой дом</w:t>
            </w:r>
          </w:p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2)здание гаража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1)104,7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24,1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Видяев Николай Александрович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386930,84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DD03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2)квартира (1/3 долевой собственности)</w:t>
            </w:r>
          </w:p>
          <w:p w:rsidR="000D7440" w:rsidRDefault="000D7440" w:rsidP="00876F4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1)2400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D03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 </w:t>
            </w:r>
            <w:r w:rsidRPr="00DD039A">
              <w:rPr>
                <w:rFonts w:ascii="Arial" w:hAnsi="Arial" w:cs="Arial"/>
                <w:color w:val="000000"/>
                <w:sz w:val="16"/>
                <w:szCs w:val="16"/>
              </w:rPr>
              <w:t>80,68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2/3</w:t>
            </w:r>
          </w:p>
        </w:tc>
        <w:tc>
          <w:tcPr>
            <w:tcW w:w="357" w:type="pct"/>
            <w:vAlign w:val="center"/>
          </w:tcPr>
          <w:p w:rsidR="000D7440" w:rsidRPr="00DD039A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039A">
              <w:rPr>
                <w:rFonts w:ascii="Arial" w:hAnsi="Arial" w:cs="Arial"/>
                <w:color w:val="000000"/>
                <w:sz w:val="16"/>
                <w:szCs w:val="16"/>
              </w:rPr>
              <w:t>80,68</w:t>
            </w: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124555,98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(2/3 долевой собственности)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Pr="00DD039A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039A">
              <w:rPr>
                <w:rFonts w:ascii="Arial" w:hAnsi="Arial" w:cs="Arial"/>
                <w:color w:val="000000"/>
                <w:sz w:val="16"/>
                <w:szCs w:val="16"/>
              </w:rPr>
              <w:t>80,68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1/3</w:t>
            </w:r>
          </w:p>
        </w:tc>
        <w:tc>
          <w:tcPr>
            <w:tcW w:w="357" w:type="pct"/>
            <w:vAlign w:val="center"/>
          </w:tcPr>
          <w:p w:rsidR="000D7440" w:rsidRPr="00DD039A" w:rsidRDefault="000D7440" w:rsidP="00FD08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039A">
              <w:rPr>
                <w:rFonts w:ascii="Arial" w:hAnsi="Arial" w:cs="Arial"/>
                <w:color w:val="000000"/>
                <w:sz w:val="16"/>
                <w:szCs w:val="16"/>
              </w:rPr>
              <w:t>80,68</w:t>
            </w:r>
          </w:p>
        </w:tc>
        <w:tc>
          <w:tcPr>
            <w:tcW w:w="313" w:type="pct"/>
            <w:vAlign w:val="center"/>
          </w:tcPr>
          <w:p w:rsidR="000D7440" w:rsidRDefault="000D7440" w:rsidP="002D31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D31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Маклов Игорь Валентинович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308929,41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1619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2)45,1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автомобиль  легковой JEEP GRAND CHEROKI</w:t>
            </w:r>
          </w:p>
          <w:p w:rsidR="000D7440" w:rsidRPr="002D31DB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 w:rsidRPr="002D31DB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) автомобиль легковой  УАЗ 315195</w:t>
            </w:r>
          </w:p>
          <w:p w:rsidR="000D7440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3)автомобиль грузовой</w:t>
            </w:r>
          </w:p>
          <w:p w:rsidR="000D7440" w:rsidRDefault="000D7440" w:rsidP="00FD08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 54329021;</w:t>
            </w:r>
          </w:p>
          <w:p w:rsidR="000D7440" w:rsidRPr="00FD0887" w:rsidRDefault="000D7440" w:rsidP="00A811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4)м</w:t>
            </w:r>
            <w:r w:rsidRPr="00FD0887">
              <w:rPr>
                <w:rFonts w:ascii="Arial" w:hAnsi="Arial" w:cs="Arial"/>
                <w:sz w:val="16"/>
                <w:szCs w:val="16"/>
              </w:rPr>
              <w:t>ототранспортн</w:t>
            </w:r>
            <w:r>
              <w:rPr>
                <w:rFonts w:ascii="Arial" w:hAnsi="Arial" w:cs="Arial"/>
                <w:sz w:val="16"/>
                <w:szCs w:val="16"/>
              </w:rPr>
              <w:t xml:space="preserve">ое </w:t>
            </w:r>
            <w:r w:rsidRPr="00FD0887">
              <w:rPr>
                <w:rFonts w:ascii="Arial" w:hAnsi="Arial" w:cs="Arial"/>
                <w:sz w:val="16"/>
                <w:szCs w:val="16"/>
              </w:rPr>
              <w:t xml:space="preserve"> средства ИЖ планета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Голубкин Андрей Анатольевич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612770,89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811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2)квартира (1/3долевой собственности)</w:t>
            </w:r>
          </w:p>
          <w:p w:rsidR="000D7440" w:rsidRDefault="000D7440" w:rsidP="00A8117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2400,0</w:t>
            </w:r>
          </w:p>
          <w:p w:rsidR="000D7440" w:rsidRDefault="000D7440" w:rsidP="00EA38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2) 59,56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 w:rsidRPr="00673B4A">
              <w:rPr>
                <w:rFonts w:ascii="Arial" w:hAnsi="Arial" w:cs="Arial"/>
                <w:color w:val="000000"/>
                <w:sz w:val="16"/>
                <w:szCs w:val="16"/>
              </w:rPr>
              <w:t>втомобил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Pr="00673B4A">
              <w:rPr>
                <w:rFonts w:ascii="Arial" w:hAnsi="Arial" w:cs="Arial"/>
                <w:color w:val="000000"/>
                <w:sz w:val="16"/>
                <w:szCs w:val="16"/>
              </w:rPr>
              <w:t xml:space="preserve"> легков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ой</w:t>
            </w:r>
          </w:p>
          <w:p w:rsidR="000D7440" w:rsidRPr="00A81174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Geely</w:t>
            </w:r>
            <w:r w:rsidRPr="00A81174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MK</w:t>
            </w:r>
            <w:r w:rsidRPr="00A811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Cross</w:t>
            </w:r>
          </w:p>
          <w:p w:rsidR="000D7440" w:rsidRDefault="000D74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73B4A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329178,39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(1/3долевой собственности)</w:t>
            </w:r>
          </w:p>
          <w:p w:rsidR="000D7440" w:rsidRDefault="000D7440" w:rsidP="002F3E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59,56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2D31DB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2F3E2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673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 w:rsidP="00673B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313" w:type="pct"/>
            <w:vAlign w:val="center"/>
          </w:tcPr>
          <w:p w:rsidR="000D7440" w:rsidRDefault="000D7440" w:rsidP="002F3E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C92B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Гарнец Татьяна Ивановна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247825,02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(1/2долевой собственности)</w:t>
            </w:r>
          </w:p>
          <w:p w:rsidR="000D7440" w:rsidRDefault="000D7440" w:rsidP="002F3E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91,7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C92B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AA7B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(1/2долевой собственности)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91,7</w:t>
            </w:r>
          </w:p>
        </w:tc>
        <w:tc>
          <w:tcPr>
            <w:tcW w:w="402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 w:rsidP="00D840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Капкин Евгений Васильевич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133358,0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 УАЗ 331512</w:t>
            </w:r>
          </w:p>
        </w:tc>
        <w:tc>
          <w:tcPr>
            <w:tcW w:w="447" w:type="pct"/>
            <w:vAlign w:val="center"/>
          </w:tcPr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</w:t>
            </w:r>
          </w:p>
        </w:tc>
        <w:tc>
          <w:tcPr>
            <w:tcW w:w="357" w:type="pct"/>
            <w:vAlign w:val="center"/>
          </w:tcPr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1)250,0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2)1750,0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3)111,5</w:t>
            </w:r>
          </w:p>
        </w:tc>
        <w:tc>
          <w:tcPr>
            <w:tcW w:w="313" w:type="pct"/>
            <w:vAlign w:val="center"/>
          </w:tcPr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DB7F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143504,71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</w:t>
            </w:r>
          </w:p>
        </w:tc>
        <w:tc>
          <w:tcPr>
            <w:tcW w:w="490" w:type="pct"/>
            <w:vAlign w:val="center"/>
          </w:tcPr>
          <w:p w:rsidR="000D7440" w:rsidRDefault="000D7440" w:rsidP="00EA3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250,0</w:t>
            </w:r>
          </w:p>
          <w:p w:rsidR="000D7440" w:rsidRDefault="000D7440" w:rsidP="00EA3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2) 1750,0</w:t>
            </w:r>
          </w:p>
          <w:p w:rsidR="000D7440" w:rsidRDefault="000D7440" w:rsidP="00EA38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3) 111,5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537FD3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RPr="00F12969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Назаров Сергей Викторович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1297992,89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9C00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  <w:p w:rsidR="000D7440" w:rsidRDefault="000D7440" w:rsidP="009C001A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4)жилой дом (1/12долевой собственности)</w:t>
            </w: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5)жилой дом (1/3долевой собственности)</w:t>
            </w: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AA7B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6)квартира</w:t>
            </w:r>
          </w:p>
        </w:tc>
        <w:tc>
          <w:tcPr>
            <w:tcW w:w="490" w:type="pct"/>
            <w:vAlign w:val="center"/>
          </w:tcPr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1)1500</w:t>
            </w: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1C4AB2" w:rsidRDefault="000D7440" w:rsidP="001C4A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Pr="001C4AB2">
              <w:rPr>
                <w:rFonts w:ascii="Arial" w:hAnsi="Arial" w:cs="Arial"/>
                <w:sz w:val="16"/>
                <w:szCs w:val="16"/>
              </w:rPr>
              <w:t xml:space="preserve"> 2)1500</w:t>
            </w:r>
          </w:p>
          <w:p w:rsidR="000D7440" w:rsidRPr="001C4AB2" w:rsidRDefault="000D7440" w:rsidP="001C4AB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162,3</w:t>
            </w: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143,9</w:t>
            </w: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 143,9</w:t>
            </w: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 49,8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4505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1)автомобиль легковой: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Ситроен СЗ;</w:t>
            </w:r>
          </w:p>
          <w:p w:rsidR="000D7440" w:rsidRDefault="000D7440" w:rsidP="004505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2)автомобиль грузовой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МАЗ 5337 КС 3577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транспортные средства:</w:t>
            </w:r>
          </w:p>
          <w:p w:rsidR="000D7440" w:rsidRPr="00357200" w:rsidRDefault="000D7440" w:rsidP="0045051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57200">
              <w:rPr>
                <w:rFonts w:ascii="Arial" w:hAnsi="Arial" w:cs="Arial"/>
                <w:sz w:val="16"/>
                <w:szCs w:val="16"/>
                <w:lang w:val="en-US"/>
              </w:rPr>
              <w:t>3)</w:t>
            </w:r>
            <w:r>
              <w:rPr>
                <w:rFonts w:ascii="Arial" w:hAnsi="Arial" w:cs="Arial"/>
                <w:sz w:val="16"/>
                <w:szCs w:val="16"/>
              </w:rPr>
              <w:t>ММЗ</w:t>
            </w:r>
            <w:r w:rsidRPr="00357200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:rsidR="000D7440" w:rsidRPr="00357200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57200">
              <w:rPr>
                <w:rFonts w:ascii="Arial" w:hAnsi="Arial" w:cs="Arial"/>
                <w:sz w:val="16"/>
                <w:szCs w:val="16"/>
                <w:lang w:val="en-US"/>
              </w:rPr>
              <w:t>4)883104-0000010-40;</w:t>
            </w:r>
          </w:p>
          <w:p w:rsidR="000D7440" w:rsidRPr="0045051D" w:rsidRDefault="000D7440" w:rsidP="0045051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5) </w:t>
            </w:r>
            <w:r>
              <w:rPr>
                <w:rFonts w:ascii="Arial" w:hAnsi="Arial" w:cs="Arial"/>
                <w:sz w:val="16"/>
                <w:szCs w:val="16"/>
              </w:rPr>
              <w:t>снегоход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POLARIS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WIDERAK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LX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гос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>.№52</w:t>
            </w:r>
            <w:r>
              <w:rPr>
                <w:rFonts w:ascii="Arial" w:hAnsi="Arial" w:cs="Arial"/>
                <w:sz w:val="16"/>
                <w:szCs w:val="16"/>
              </w:rPr>
              <w:t>НО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>9993;</w:t>
            </w:r>
          </w:p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0D7440" w:rsidRPr="0045051D" w:rsidRDefault="000D7440" w:rsidP="0045051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6) </w:t>
            </w:r>
            <w:r>
              <w:rPr>
                <w:rFonts w:ascii="Arial" w:hAnsi="Arial" w:cs="Arial"/>
                <w:sz w:val="16"/>
                <w:szCs w:val="16"/>
              </w:rPr>
              <w:t>снегоход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POLARIS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WIDERAK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F12969">
              <w:rPr>
                <w:rFonts w:ascii="Arial" w:hAnsi="Arial" w:cs="Arial"/>
                <w:sz w:val="16"/>
                <w:szCs w:val="16"/>
                <w:lang w:val="en-US"/>
              </w:rPr>
              <w:t>LX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</w:rPr>
              <w:t>гос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>.№52</w:t>
            </w:r>
            <w:r>
              <w:rPr>
                <w:rFonts w:ascii="Arial" w:hAnsi="Arial" w:cs="Arial"/>
                <w:sz w:val="16"/>
                <w:szCs w:val="16"/>
              </w:rPr>
              <w:t>НО</w:t>
            </w:r>
            <w:r w:rsidRPr="0045051D">
              <w:rPr>
                <w:rFonts w:ascii="Arial" w:hAnsi="Arial" w:cs="Arial"/>
                <w:sz w:val="16"/>
                <w:szCs w:val="16"/>
                <w:lang w:val="en-US"/>
              </w:rPr>
              <w:t>9994;</w:t>
            </w:r>
          </w:p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4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7440" w:rsidRPr="00F12969" w:rsidTr="00D840B7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</w:tcPr>
          <w:p w:rsidR="000D7440" w:rsidRDefault="000D7440" w:rsidP="00695C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95C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95CAF">
            <w:pPr>
              <w:jc w:val="center"/>
            </w:pPr>
            <w:r w:rsidRPr="00222627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</w:tcPr>
          <w:p w:rsidR="000D7440" w:rsidRDefault="000D7440" w:rsidP="00695C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95C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695CAF">
            <w:pPr>
              <w:jc w:val="center"/>
            </w:pPr>
            <w:r w:rsidRPr="00222627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Default="000D7440" w:rsidP="004505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</w:tcPr>
          <w:p w:rsidR="000D7440" w:rsidRDefault="000D7440">
            <w:r w:rsidRPr="00BF08A9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RPr="00F12969" w:rsidTr="00D840B7">
        <w:trPr>
          <w:trHeight w:val="894"/>
        </w:trPr>
        <w:tc>
          <w:tcPr>
            <w:tcW w:w="447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627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627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490" w:type="pct"/>
            <w:vAlign w:val="center"/>
          </w:tcPr>
          <w:p w:rsidR="000D7440" w:rsidRDefault="000D7440" w:rsidP="004505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 w:rsidP="004505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627"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45051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</w:tcPr>
          <w:p w:rsidR="000D7440" w:rsidRDefault="000D7440">
            <w:r w:rsidRPr="00BF08A9"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RPr="00F12969" w:rsidTr="006F2544">
        <w:trPr>
          <w:trHeight w:val="894"/>
        </w:trPr>
        <w:tc>
          <w:tcPr>
            <w:tcW w:w="44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Морозов Анатолий Михайлович</w:t>
            </w:r>
          </w:p>
        </w:tc>
        <w:tc>
          <w:tcPr>
            <w:tcW w:w="35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341956,78</w:t>
            </w:r>
          </w:p>
        </w:tc>
        <w:tc>
          <w:tcPr>
            <w:tcW w:w="35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695C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695C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  <w:p w:rsidR="000D7440" w:rsidRPr="00612F74" w:rsidRDefault="000D7440" w:rsidP="00695C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3)гараж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1500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2) 131,46</w:t>
            </w:r>
          </w:p>
          <w:p w:rsidR="000D7440" w:rsidRPr="00612F74" w:rsidRDefault="000D7440" w:rsidP="00695C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3)  50,0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ГАЗ-322135</w:t>
            </w:r>
          </w:p>
        </w:tc>
        <w:tc>
          <w:tcPr>
            <w:tcW w:w="447" w:type="pct"/>
            <w:vAlign w:val="center"/>
          </w:tcPr>
          <w:p w:rsidR="000D7440" w:rsidRPr="00913B4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RPr="00F12969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229549,26</w:t>
            </w:r>
          </w:p>
        </w:tc>
        <w:tc>
          <w:tcPr>
            <w:tcW w:w="357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Pr="00F12969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7" w:type="pct"/>
            <w:vAlign w:val="center"/>
          </w:tcPr>
          <w:p w:rsidR="000D7440" w:rsidRPr="00612F74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Pr="000C3CE5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357" w:type="pct"/>
            <w:vAlign w:val="center"/>
          </w:tcPr>
          <w:p w:rsidR="000D7440" w:rsidRPr="00F12969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313" w:type="pct"/>
            <w:vAlign w:val="center"/>
          </w:tcPr>
          <w:p w:rsidR="000D7440" w:rsidRPr="00F12969" w:rsidRDefault="000D7440" w:rsidP="00612F74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Христосов Александр Юрьевич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628591,71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612F74" w:rsidRDefault="000D7440" w:rsidP="00695C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920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600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103,5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CHEVROLET</w:t>
            </w:r>
            <w:r w:rsidRPr="00612F7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NIVA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мототранспортное средство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мотоцикл «ТУЛА»</w:t>
            </w:r>
          </w:p>
        </w:tc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298408,26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612F74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</w:tc>
        <w:tc>
          <w:tcPr>
            <w:tcW w:w="357" w:type="pct"/>
            <w:vAlign w:val="center"/>
          </w:tcPr>
          <w:p w:rsidR="000D7440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920</w:t>
            </w:r>
          </w:p>
          <w:p w:rsidR="000D7440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600</w:t>
            </w:r>
          </w:p>
          <w:p w:rsidR="000D7440" w:rsidRPr="00612F74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3) 103,5</w:t>
            </w:r>
          </w:p>
        </w:tc>
        <w:tc>
          <w:tcPr>
            <w:tcW w:w="313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12F74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Суетнов Николай Борисович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301743,32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Pr="00612F74" w:rsidRDefault="000D7440" w:rsidP="00BC63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5320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34,7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125718,32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Pr="00612F74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2)жилой дом</w:t>
            </w:r>
          </w:p>
        </w:tc>
        <w:tc>
          <w:tcPr>
            <w:tcW w:w="357" w:type="pct"/>
            <w:vAlign w:val="center"/>
          </w:tcPr>
          <w:p w:rsidR="000D7440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5320</w:t>
            </w:r>
          </w:p>
          <w:p w:rsidR="000D7440" w:rsidRPr="00612F74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34,7</w:t>
            </w:r>
          </w:p>
        </w:tc>
        <w:tc>
          <w:tcPr>
            <w:tcW w:w="313" w:type="pct"/>
            <w:vAlign w:val="center"/>
          </w:tcPr>
          <w:p w:rsidR="000D7440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12F74" w:rsidRDefault="000D7440" w:rsidP="006509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Брандукова Вера Петровна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89624,81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12F74" w:rsidRDefault="000D7440" w:rsidP="00BC63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</w:tc>
        <w:tc>
          <w:tcPr>
            <w:tcW w:w="49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64,8</w:t>
            </w:r>
          </w:p>
        </w:tc>
        <w:tc>
          <w:tcPr>
            <w:tcW w:w="402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12F7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9CD">
              <w:rPr>
                <w:rFonts w:ascii="Arial" w:hAnsi="Arial" w:cs="Arial"/>
                <w:sz w:val="16"/>
                <w:szCs w:val="16"/>
              </w:rPr>
              <w:t>Диряев Александр Викторович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09CD"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sz w:val="16"/>
                <w:szCs w:val="16"/>
              </w:rPr>
            </w:pPr>
            <w:r w:rsidRPr="006509CD">
              <w:rPr>
                <w:sz w:val="16"/>
                <w:szCs w:val="16"/>
              </w:rPr>
              <w:t>663538,35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6509CD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6000,0</w:t>
            </w:r>
          </w:p>
          <w:p w:rsidR="000D7440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2) 560,0</w:t>
            </w:r>
          </w:p>
          <w:p w:rsidR="000D7440" w:rsidRPr="006509CD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3) 64,0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</w:t>
            </w:r>
          </w:p>
          <w:p w:rsidR="000D7440" w:rsidRPr="006C66C2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LADA 212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40</w:t>
            </w:r>
          </w:p>
        </w:tc>
        <w:tc>
          <w:tcPr>
            <w:tcW w:w="447" w:type="pct"/>
            <w:vAlign w:val="center"/>
          </w:tcPr>
          <w:p w:rsidR="000D7440" w:rsidRPr="006C66C2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е </w:t>
            </w:r>
            <w:r>
              <w:rPr>
                <w:rFonts w:ascii="Arial" w:hAnsi="Arial" w:cs="Arial"/>
                <w:sz w:val="16"/>
                <w:szCs w:val="16"/>
              </w:rPr>
              <w:t>имеет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254187,47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6509CD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</w:t>
            </w:r>
          </w:p>
        </w:tc>
        <w:tc>
          <w:tcPr>
            <w:tcW w:w="357" w:type="pct"/>
            <w:vAlign w:val="center"/>
          </w:tcPr>
          <w:p w:rsidR="000D7440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6000,0</w:t>
            </w:r>
          </w:p>
          <w:p w:rsidR="000D7440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560,0</w:t>
            </w:r>
          </w:p>
          <w:p w:rsidR="000D7440" w:rsidRPr="006509CD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64,0</w:t>
            </w:r>
          </w:p>
        </w:tc>
        <w:tc>
          <w:tcPr>
            <w:tcW w:w="313" w:type="pct"/>
            <w:vAlign w:val="center"/>
          </w:tcPr>
          <w:p w:rsidR="000D7440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509CD" w:rsidRDefault="000D7440" w:rsidP="006C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Лобаев Виктор Николаевич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415362,93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2)квартира</w:t>
            </w:r>
          </w:p>
          <w:p w:rsidR="000D7440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 (1/3 долевой собственности)</w:t>
            </w:r>
          </w:p>
          <w:p w:rsidR="000D7440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 w:rsidP="00E247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1)1500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E247E5" w:rsidRDefault="000D7440" w:rsidP="00BF056B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2)</w:t>
            </w:r>
            <w:r w:rsidRPr="00E247E5">
              <w:rPr>
                <w:rFonts w:ascii="Arial" w:hAnsi="Arial" w:cs="Arial"/>
                <w:sz w:val="16"/>
                <w:szCs w:val="16"/>
              </w:rPr>
              <w:t>40,8</w:t>
            </w:r>
          </w:p>
          <w:p w:rsidR="000D7440" w:rsidRPr="00E247E5" w:rsidRDefault="000D7440" w:rsidP="00E247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267C40" w:rsidRDefault="000D7440" w:rsidP="00BF056B">
            <w:pPr>
              <w:pStyle w:val="ListParagraph"/>
              <w:ind w:left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3)</w:t>
            </w:r>
            <w:r w:rsidRPr="00267C40">
              <w:rPr>
                <w:rFonts w:ascii="Arial" w:hAnsi="Arial" w:cs="Arial"/>
                <w:sz w:val="16"/>
                <w:szCs w:val="16"/>
              </w:rPr>
              <w:t>43,3</w:t>
            </w:r>
          </w:p>
          <w:p w:rsidR="000D7440" w:rsidRPr="00267C40" w:rsidRDefault="000D7440" w:rsidP="00267C40">
            <w:pPr>
              <w:pStyle w:val="ListParagraph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4)141,8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1)автомобиль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легковой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Лада 219010;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67C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автомобиль</w:t>
            </w:r>
          </w:p>
          <w:p w:rsidR="000D7440" w:rsidRDefault="000D7440" w:rsidP="00267C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Легковой УАЗ 31514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508497,54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7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Pr="006509CD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жилой дом</w:t>
            </w:r>
          </w:p>
        </w:tc>
        <w:tc>
          <w:tcPr>
            <w:tcW w:w="357" w:type="pct"/>
            <w:vAlign w:val="center"/>
          </w:tcPr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1500</w:t>
            </w:r>
          </w:p>
          <w:p w:rsidR="000D7440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 w:rsidP="000C3C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141,8</w:t>
            </w:r>
          </w:p>
        </w:tc>
        <w:tc>
          <w:tcPr>
            <w:tcW w:w="313" w:type="pct"/>
            <w:vAlign w:val="center"/>
          </w:tcPr>
          <w:p w:rsidR="000D7440" w:rsidRDefault="000D7440" w:rsidP="00D16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D16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D16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509CD" w:rsidRDefault="000D7440" w:rsidP="00D16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Петрунина Наталья Николаевна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144623,08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Pr="006509CD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жилой дом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5000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46,0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Ефремов Алексей Николаевич</w:t>
            </w:r>
          </w:p>
        </w:tc>
        <w:tc>
          <w:tcPr>
            <w:tcW w:w="357" w:type="pct"/>
            <w:vAlign w:val="center"/>
          </w:tcPr>
          <w:p w:rsidR="000D7440" w:rsidRPr="006509CD" w:rsidRDefault="000D7440" w:rsidP="00D16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698863,88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</w:tc>
        <w:tc>
          <w:tcPr>
            <w:tcW w:w="49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1503,0</w:t>
            </w: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легковой</w:t>
            </w:r>
          </w:p>
          <w:p w:rsidR="000D7440" w:rsidRPr="00D167B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TOYOTA</w:t>
            </w:r>
            <w:r w:rsidRPr="00D167B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COROLLA</w:t>
            </w:r>
            <w:r w:rsidRPr="00D167B4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Сельскохозяйственная техника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Трактор МТЗ-82; 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транспортные средства</w:t>
            </w:r>
          </w:p>
          <w:p w:rsidR="000D7440" w:rsidRPr="00D167B4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Скутер</w:t>
            </w:r>
          </w:p>
        </w:tc>
        <w:tc>
          <w:tcPr>
            <w:tcW w:w="447" w:type="pct"/>
            <w:vAlign w:val="center"/>
          </w:tcPr>
          <w:p w:rsidR="000D7440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10) склад - магазин</w:t>
            </w:r>
          </w:p>
          <w:p w:rsidR="000D7440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Pr="00CF5705" w:rsidRDefault="000D7440" w:rsidP="00CF57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1)2500,0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2)1300,0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3)2200,0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4)700,0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5)900,0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6)2400,0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7)170,0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8)156,0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9) 60,5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10) 100,0</w:t>
            </w:r>
          </w:p>
          <w:p w:rsidR="000D7440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 w:rsidP="00CF57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612F74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381831,18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 w:rsidRPr="00CF5705">
              <w:rPr>
                <w:rFonts w:ascii="Arial" w:hAnsi="Arial" w:cs="Arial"/>
                <w:sz w:val="16"/>
                <w:szCs w:val="16"/>
              </w:rPr>
              <w:t>емельный участок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9)</w:t>
            </w:r>
            <w:r w:rsidRPr="00CF57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квартира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10) склад - магазин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  <w:p w:rsidR="000D7440" w:rsidRPr="00CF5705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1)2500,0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2)1300,0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3)2200,0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4)700,0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5)900,0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6)2400,0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7)170,0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8)156,0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9) 60,5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10) 100,0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F1F5A" w:rsidTr="006F2544">
        <w:trPr>
          <w:trHeight w:val="894"/>
        </w:trPr>
        <w:tc>
          <w:tcPr>
            <w:tcW w:w="44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Котиков Сергей Анатольевич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6509CD" w:rsidRDefault="000D7440" w:rsidP="002E0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648019,22</w:t>
            </w:r>
          </w:p>
        </w:tc>
        <w:tc>
          <w:tcPr>
            <w:tcW w:w="357" w:type="pct"/>
            <w:vAlign w:val="center"/>
          </w:tcPr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</w:t>
            </w:r>
          </w:p>
        </w:tc>
        <w:tc>
          <w:tcPr>
            <w:tcW w:w="581" w:type="pct"/>
            <w:vAlign w:val="center"/>
          </w:tcPr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 участок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4)гараж</w:t>
            </w:r>
          </w:p>
          <w:p w:rsidR="000D7440" w:rsidRPr="00BF1F5A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5)баня</w:t>
            </w:r>
          </w:p>
        </w:tc>
        <w:tc>
          <w:tcPr>
            <w:tcW w:w="490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2138,0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800,0</w:t>
            </w:r>
          </w:p>
          <w:p w:rsidR="000D7440" w:rsidRDefault="000D7440" w:rsidP="002E03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3) 70,5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24,75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5) 10,25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6509CD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1)автомобиль легковой</w:t>
            </w:r>
          </w:p>
          <w:p w:rsidR="000D7440" w:rsidRPr="000C3CE5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SUZUKI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GRAND</w:t>
            </w:r>
            <w:r w:rsidRPr="000C3CE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VITARA</w:t>
            </w:r>
          </w:p>
          <w:p w:rsidR="000D7440" w:rsidRPr="00D840B7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2) автомобиль легковой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OPEL</w:t>
            </w:r>
            <w:r w:rsidRPr="00D840B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840B7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J</w:t>
            </w:r>
            <w:r w:rsidRPr="00D840B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ASTRA</w:t>
            </w:r>
          </w:p>
          <w:p w:rsidR="000D7440" w:rsidRPr="000C3CE5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3) автомобиль легковой ВАЗ</w:t>
            </w:r>
            <w:r w:rsidRPr="000C3CE5">
              <w:rPr>
                <w:rFonts w:ascii="Arial" w:hAnsi="Arial" w:cs="Arial"/>
                <w:sz w:val="16"/>
                <w:szCs w:val="16"/>
                <w:lang w:val="en-US"/>
              </w:rPr>
              <w:t xml:space="preserve"> 21214</w:t>
            </w:r>
          </w:p>
        </w:tc>
        <w:tc>
          <w:tcPr>
            <w:tcW w:w="447" w:type="pct"/>
            <w:vAlign w:val="center"/>
          </w:tcPr>
          <w:p w:rsidR="000D7440" w:rsidRPr="00D840B7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3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0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F1F5A" w:rsidTr="006F2544">
        <w:trPr>
          <w:trHeight w:val="894"/>
        </w:trPr>
        <w:tc>
          <w:tcPr>
            <w:tcW w:w="44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супруга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235998,78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Pr="00BF1F5A" w:rsidRDefault="000D7440" w:rsidP="00BF1F5A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90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3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 участок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жилой дом</w:t>
            </w:r>
          </w:p>
          <w:p w:rsidR="000D7440" w:rsidRDefault="000D7440" w:rsidP="00BF1F5A">
            <w:pPr>
              <w:pStyle w:val="ListParagraph"/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4)гараж</w:t>
            </w:r>
          </w:p>
          <w:p w:rsidR="000D7440" w:rsidRPr="00BF1F5A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5)баня</w:t>
            </w:r>
          </w:p>
        </w:tc>
        <w:tc>
          <w:tcPr>
            <w:tcW w:w="357" w:type="pct"/>
            <w:vAlign w:val="center"/>
          </w:tcPr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2138,0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800,0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 70,5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4) 24,75</w:t>
            </w:r>
          </w:p>
          <w:p w:rsidR="000D7440" w:rsidRPr="00BF1F5A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5) 10,25</w:t>
            </w:r>
          </w:p>
        </w:tc>
        <w:tc>
          <w:tcPr>
            <w:tcW w:w="313" w:type="pct"/>
            <w:vAlign w:val="center"/>
          </w:tcPr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0C3CE5" w:rsidRDefault="000D7440" w:rsidP="00BF1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F1F5A" w:rsidTr="006F2544">
        <w:trPr>
          <w:trHeight w:val="894"/>
        </w:trPr>
        <w:tc>
          <w:tcPr>
            <w:tcW w:w="44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Пужаева Ирина Викторовна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422919,64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BF1F5A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D840B7">
            <w:pPr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жилой дом</w:t>
            </w:r>
          </w:p>
          <w:p w:rsidR="000D7440" w:rsidRPr="00BF1F5A" w:rsidRDefault="000D7440" w:rsidP="00D840B7">
            <w:pPr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3) квартира (1/3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2488,0</w:t>
            </w:r>
          </w:p>
          <w:p w:rsidR="000D7440" w:rsidRDefault="000D7440" w:rsidP="00D840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2) 113,0</w:t>
            </w:r>
          </w:p>
          <w:p w:rsidR="000D7440" w:rsidRPr="00BF1F5A" w:rsidRDefault="000D7440" w:rsidP="00BF056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3) 60,72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0C3CE5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0C3CE5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BA131F" w:rsidRDefault="000D7440" w:rsidP="00D840B7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1632,0</w:t>
            </w:r>
          </w:p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2112,0</w:t>
            </w:r>
          </w:p>
          <w:p w:rsidR="000D7440" w:rsidRPr="00BA131F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BF1F5A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10" w:type="pct"/>
            <w:vAlign w:val="center"/>
          </w:tcPr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A131F" w:rsidTr="006F2544">
        <w:trPr>
          <w:trHeight w:val="894"/>
        </w:trPr>
        <w:tc>
          <w:tcPr>
            <w:tcW w:w="447" w:type="pct"/>
            <w:vAlign w:val="center"/>
          </w:tcPr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85990,0</w:t>
            </w:r>
          </w:p>
        </w:tc>
        <w:tc>
          <w:tcPr>
            <w:tcW w:w="357" w:type="pct"/>
            <w:vAlign w:val="center"/>
          </w:tcPr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имеет </w:t>
            </w:r>
          </w:p>
        </w:tc>
        <w:tc>
          <w:tcPr>
            <w:tcW w:w="581" w:type="pct"/>
            <w:vAlign w:val="center"/>
          </w:tcPr>
          <w:p w:rsidR="000D7440" w:rsidRDefault="000D7440" w:rsidP="00BF1F5A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BF1F5A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2)земельный участок</w:t>
            </w:r>
          </w:p>
          <w:p w:rsidR="000D7440" w:rsidRPr="00BA131F" w:rsidRDefault="000D7440" w:rsidP="002C176A">
            <w:pPr>
              <w:ind w:lef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3)квартира (1/3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1632,0</w:t>
            </w:r>
          </w:p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2112,0</w:t>
            </w:r>
          </w:p>
          <w:p w:rsidR="000D7440" w:rsidRPr="00BA131F" w:rsidRDefault="000D7440" w:rsidP="002C17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3) 60,72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1)автомобиль легковой</w:t>
            </w:r>
          </w:p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ВАЗ-21053</w:t>
            </w:r>
          </w:p>
          <w:p w:rsidR="000D7440" w:rsidRPr="00BA131F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автомобиль легковой</w:t>
            </w:r>
            <w:r w:rsidRPr="00577F7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HYUNDAI</w:t>
            </w:r>
            <w:r w:rsidRPr="00BA131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447" w:type="pct"/>
            <w:vAlign w:val="center"/>
          </w:tcPr>
          <w:p w:rsidR="000D7440" w:rsidRDefault="000D7440" w:rsidP="00BA131F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0D7440" w:rsidRDefault="000D7440" w:rsidP="00BA131F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 жилой дом</w:t>
            </w:r>
          </w:p>
          <w:p w:rsidR="000D7440" w:rsidRPr="00BA131F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 2488,0</w:t>
            </w:r>
          </w:p>
          <w:p w:rsidR="000D7440" w:rsidRPr="0035720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200">
              <w:rPr>
                <w:rFonts w:ascii="Arial" w:hAnsi="Arial" w:cs="Arial"/>
                <w:sz w:val="16"/>
                <w:szCs w:val="16"/>
              </w:rPr>
              <w:t>2) 113,0</w:t>
            </w:r>
          </w:p>
          <w:p w:rsidR="000D7440" w:rsidRPr="00BA131F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0D7440" w:rsidRPr="00BA131F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vAlign w:val="center"/>
          </w:tcPr>
          <w:p w:rsidR="000D7440" w:rsidRPr="00BA131F" w:rsidRDefault="000D7440" w:rsidP="00BA13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A131F" w:rsidTr="006F2544">
        <w:trPr>
          <w:trHeight w:val="894"/>
        </w:trPr>
        <w:tc>
          <w:tcPr>
            <w:tcW w:w="447" w:type="pct"/>
            <w:vAlign w:val="center"/>
          </w:tcPr>
          <w:p w:rsidR="000D7440" w:rsidRPr="0035720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7200">
              <w:rPr>
                <w:rFonts w:ascii="Arial" w:hAnsi="Arial" w:cs="Arial"/>
                <w:sz w:val="16"/>
                <w:szCs w:val="16"/>
              </w:rPr>
              <w:t>Наумкина Татьяна Александровна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Депутат Земского собрания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129469,57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2C17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жилой дом(1/2 долевой собственности)</w:t>
            </w:r>
          </w:p>
        </w:tc>
        <w:tc>
          <w:tcPr>
            <w:tcW w:w="490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80,14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BA131F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BA131F" w:rsidRDefault="000D7440" w:rsidP="00577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  <w:tr w:rsidR="000D7440" w:rsidRPr="00BA131F" w:rsidTr="006F2544">
        <w:trPr>
          <w:trHeight w:val="894"/>
        </w:trPr>
        <w:tc>
          <w:tcPr>
            <w:tcW w:w="44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</w:t>
            </w:r>
          </w:p>
        </w:tc>
        <w:tc>
          <w:tcPr>
            <w:tcW w:w="357" w:type="pct"/>
            <w:vAlign w:val="center"/>
          </w:tcPr>
          <w:p w:rsidR="000D7440" w:rsidRPr="00BF1F5A" w:rsidRDefault="000D7440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286225,13</w:t>
            </w:r>
          </w:p>
        </w:tc>
        <w:tc>
          <w:tcPr>
            <w:tcW w:w="35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vAlign w:val="center"/>
          </w:tcPr>
          <w:p w:rsidR="000D7440" w:rsidRDefault="000D7440" w:rsidP="00BF1F5A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земельный участок</w:t>
            </w:r>
          </w:p>
        </w:tc>
        <w:tc>
          <w:tcPr>
            <w:tcW w:w="490" w:type="pct"/>
            <w:vAlign w:val="center"/>
          </w:tcPr>
          <w:p w:rsidR="000D7440" w:rsidRDefault="000D7440" w:rsidP="00D840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6600,0</w:t>
            </w:r>
          </w:p>
        </w:tc>
        <w:tc>
          <w:tcPr>
            <w:tcW w:w="402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vAlign w:val="center"/>
          </w:tcPr>
          <w:p w:rsidR="000D7440" w:rsidRDefault="000D74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vAlign w:val="center"/>
          </w:tcPr>
          <w:p w:rsidR="000D7440" w:rsidRDefault="000D7440" w:rsidP="00BA131F">
            <w:pPr>
              <w:ind w:lef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57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:rsidR="000D7440" w:rsidRDefault="000D7440" w:rsidP="00BA13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" w:type="pct"/>
            <w:vAlign w:val="center"/>
          </w:tcPr>
          <w:p w:rsidR="000D7440" w:rsidRPr="00BA131F" w:rsidRDefault="000D7440" w:rsidP="00577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Сделки не совершались</w:t>
            </w:r>
          </w:p>
        </w:tc>
      </w:tr>
    </w:tbl>
    <w:p w:rsidR="000D7440" w:rsidRPr="00BA131F" w:rsidRDefault="000D7440" w:rsidP="007730CD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</w:p>
    <w:p w:rsidR="000D7440" w:rsidRDefault="000D7440" w:rsidP="007730CD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 Указываются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контроле  за  соответствием  расходов  лиц,  замещающих государственные должности, и иных лиц их доходам"</w:t>
      </w:r>
    </w:p>
    <w:p w:rsidR="000D7440" w:rsidRDefault="000D7440" w:rsidP="007730CD">
      <w:pPr>
        <w:jc w:val="center"/>
      </w:pPr>
    </w:p>
    <w:p w:rsidR="000D7440" w:rsidRDefault="000D7440" w:rsidP="007730CD">
      <w:pPr>
        <w:jc w:val="center"/>
      </w:pPr>
    </w:p>
    <w:p w:rsidR="000D7440" w:rsidRDefault="000D7440" w:rsidP="007730CD">
      <w:pPr>
        <w:jc w:val="center"/>
      </w:pPr>
    </w:p>
    <w:p w:rsidR="000D7440" w:rsidRDefault="000D7440" w:rsidP="007730CD">
      <w:pPr>
        <w:jc w:val="center"/>
      </w:pPr>
    </w:p>
    <w:p w:rsidR="000D7440" w:rsidRDefault="000D7440"/>
    <w:sectPr w:rsidR="000D7440" w:rsidSect="004E367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0FE2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144318"/>
    <w:multiLevelType w:val="hybridMultilevel"/>
    <w:tmpl w:val="524204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653197"/>
    <w:multiLevelType w:val="hybridMultilevel"/>
    <w:tmpl w:val="8160AE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9C101E"/>
    <w:multiLevelType w:val="hybridMultilevel"/>
    <w:tmpl w:val="7E8C20F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697B9F"/>
    <w:multiLevelType w:val="hybridMultilevel"/>
    <w:tmpl w:val="580AD8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F45BD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8726F4"/>
    <w:multiLevelType w:val="hybridMultilevel"/>
    <w:tmpl w:val="3D4613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8852D3"/>
    <w:multiLevelType w:val="hybridMultilevel"/>
    <w:tmpl w:val="039816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925D7F"/>
    <w:multiLevelType w:val="hybridMultilevel"/>
    <w:tmpl w:val="51C6ADE8"/>
    <w:lvl w:ilvl="0" w:tplc="85A0C7F4">
      <w:start w:val="1"/>
      <w:numFmt w:val="decimal"/>
      <w:lvlText w:val="%1)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9">
    <w:nsid w:val="4C220438"/>
    <w:multiLevelType w:val="hybridMultilevel"/>
    <w:tmpl w:val="EE5A798C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5713A3"/>
    <w:multiLevelType w:val="hybridMultilevel"/>
    <w:tmpl w:val="6822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127654"/>
    <w:multiLevelType w:val="hybridMultilevel"/>
    <w:tmpl w:val="77FA163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8E40DB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1822D5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0"/>
  </w:num>
  <w:num w:numId="5">
    <w:abstractNumId w:val="0"/>
  </w:num>
  <w:num w:numId="6">
    <w:abstractNumId w:val="5"/>
  </w:num>
  <w:num w:numId="7">
    <w:abstractNumId w:val="13"/>
  </w:num>
  <w:num w:numId="8">
    <w:abstractNumId w:val="12"/>
  </w:num>
  <w:num w:numId="9">
    <w:abstractNumId w:val="8"/>
  </w:num>
  <w:num w:numId="10">
    <w:abstractNumId w:val="11"/>
  </w:num>
  <w:num w:numId="11">
    <w:abstractNumId w:val="9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1DA"/>
    <w:rsid w:val="00012E7E"/>
    <w:rsid w:val="00021A4B"/>
    <w:rsid w:val="000657AD"/>
    <w:rsid w:val="00072775"/>
    <w:rsid w:val="000C3CE5"/>
    <w:rsid w:val="000D7440"/>
    <w:rsid w:val="00115A61"/>
    <w:rsid w:val="001B7D89"/>
    <w:rsid w:val="001C4AB2"/>
    <w:rsid w:val="00222627"/>
    <w:rsid w:val="00224859"/>
    <w:rsid w:val="00261F73"/>
    <w:rsid w:val="00267C40"/>
    <w:rsid w:val="002C176A"/>
    <w:rsid w:val="002D31DB"/>
    <w:rsid w:val="002D483C"/>
    <w:rsid w:val="002E034E"/>
    <w:rsid w:val="002E71DA"/>
    <w:rsid w:val="002F3E2C"/>
    <w:rsid w:val="00357200"/>
    <w:rsid w:val="00384874"/>
    <w:rsid w:val="003B76C4"/>
    <w:rsid w:val="003E10A2"/>
    <w:rsid w:val="0045051D"/>
    <w:rsid w:val="004C2DD5"/>
    <w:rsid w:val="004E3677"/>
    <w:rsid w:val="00532AA8"/>
    <w:rsid w:val="00537FD3"/>
    <w:rsid w:val="00577F7E"/>
    <w:rsid w:val="00612F74"/>
    <w:rsid w:val="00627F20"/>
    <w:rsid w:val="006509CD"/>
    <w:rsid w:val="00663B64"/>
    <w:rsid w:val="0066508D"/>
    <w:rsid w:val="00673B4A"/>
    <w:rsid w:val="006766C3"/>
    <w:rsid w:val="006859DF"/>
    <w:rsid w:val="00692840"/>
    <w:rsid w:val="00695CAF"/>
    <w:rsid w:val="006C66C2"/>
    <w:rsid w:val="006F2544"/>
    <w:rsid w:val="00701056"/>
    <w:rsid w:val="007730CD"/>
    <w:rsid w:val="00857044"/>
    <w:rsid w:val="00876F4F"/>
    <w:rsid w:val="0088686D"/>
    <w:rsid w:val="008A6CDF"/>
    <w:rsid w:val="008A76A0"/>
    <w:rsid w:val="008B2C99"/>
    <w:rsid w:val="008E7527"/>
    <w:rsid w:val="00913B4A"/>
    <w:rsid w:val="009B44E7"/>
    <w:rsid w:val="009C001A"/>
    <w:rsid w:val="00A36BAB"/>
    <w:rsid w:val="00A45383"/>
    <w:rsid w:val="00A81174"/>
    <w:rsid w:val="00AA7B32"/>
    <w:rsid w:val="00AB621D"/>
    <w:rsid w:val="00AE4512"/>
    <w:rsid w:val="00AF34A0"/>
    <w:rsid w:val="00B50836"/>
    <w:rsid w:val="00BA131F"/>
    <w:rsid w:val="00BA2573"/>
    <w:rsid w:val="00BC6361"/>
    <w:rsid w:val="00BF056B"/>
    <w:rsid w:val="00BF08A9"/>
    <w:rsid w:val="00BF1F5A"/>
    <w:rsid w:val="00BF6D0D"/>
    <w:rsid w:val="00C92BDA"/>
    <w:rsid w:val="00CC0F92"/>
    <w:rsid w:val="00CF5705"/>
    <w:rsid w:val="00D167B4"/>
    <w:rsid w:val="00D57D83"/>
    <w:rsid w:val="00D740F2"/>
    <w:rsid w:val="00D840B7"/>
    <w:rsid w:val="00DA56CC"/>
    <w:rsid w:val="00DB7F13"/>
    <w:rsid w:val="00DD039A"/>
    <w:rsid w:val="00E247E5"/>
    <w:rsid w:val="00E31CD7"/>
    <w:rsid w:val="00E37787"/>
    <w:rsid w:val="00E50A5E"/>
    <w:rsid w:val="00EA38F6"/>
    <w:rsid w:val="00F01AEB"/>
    <w:rsid w:val="00F0421A"/>
    <w:rsid w:val="00F12969"/>
    <w:rsid w:val="00F33674"/>
    <w:rsid w:val="00FD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0C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basedOn w:val="Normal"/>
    <w:uiPriority w:val="99"/>
    <w:rsid w:val="007730CD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7730C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76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761</TotalTime>
  <Pages>9</Pages>
  <Words>1937</Words>
  <Characters>11045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Shumilov</cp:lastModifiedBy>
  <cp:revision>25</cp:revision>
  <dcterms:created xsi:type="dcterms:W3CDTF">2016-05-31T09:47:00Z</dcterms:created>
  <dcterms:modified xsi:type="dcterms:W3CDTF">2016-06-02T10:40:00Z</dcterms:modified>
</cp:coreProperties>
</file>