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1007"/>
        <w:tblW w:w="15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74"/>
        <w:gridCol w:w="1878"/>
        <w:gridCol w:w="1491"/>
        <w:gridCol w:w="1567"/>
        <w:gridCol w:w="862"/>
        <w:gridCol w:w="1097"/>
        <w:gridCol w:w="1567"/>
        <w:gridCol w:w="3107"/>
        <w:gridCol w:w="862"/>
        <w:gridCol w:w="1215"/>
      </w:tblGrid>
      <w:tr w:rsidR="00CB4795" w:rsidTr="00CA5349">
        <w:tc>
          <w:tcPr>
            <w:tcW w:w="15420" w:type="dxa"/>
            <w:gridSpan w:val="10"/>
          </w:tcPr>
          <w:p w:rsidR="00CB4795" w:rsidRDefault="00CB47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4795" w:rsidRDefault="00CB47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Список обработанных сведений о доходах, расходах, об имуществе и обязательствах имущественного характера, предоставляемых </w:t>
            </w:r>
          </w:p>
          <w:p w:rsidR="00CB4795" w:rsidRDefault="00CB47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руководителя Муниципального казенного учреждения культуры «Карагинский районный краеведческий музей»</w:t>
            </w:r>
          </w:p>
          <w:p w:rsidR="00CB4795" w:rsidRDefault="00CB47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B4795" w:rsidTr="00CA5349">
        <w:tc>
          <w:tcPr>
            <w:tcW w:w="1774" w:type="dxa"/>
            <w:vMerge w:val="restart"/>
            <w:vAlign w:val="center"/>
          </w:tcPr>
          <w:p w:rsidR="00CB4795" w:rsidRDefault="00CB47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Ф.И.О.</w:t>
            </w:r>
          </w:p>
        </w:tc>
        <w:tc>
          <w:tcPr>
            <w:tcW w:w="1878" w:type="dxa"/>
            <w:vMerge w:val="restart"/>
            <w:vAlign w:val="center"/>
          </w:tcPr>
          <w:p w:rsidR="00CB4795" w:rsidRDefault="00CB47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Должность</w:t>
            </w:r>
          </w:p>
        </w:tc>
        <w:tc>
          <w:tcPr>
            <w:tcW w:w="1491" w:type="dxa"/>
            <w:vMerge w:val="restart"/>
            <w:vAlign w:val="center"/>
          </w:tcPr>
          <w:p w:rsidR="00CB4795" w:rsidRDefault="00CB4795" w:rsidP="009E19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Декларированный годовой доход за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18"/>
                  <w:szCs w:val="18"/>
                </w:rPr>
                <w:t>2015 г</w:t>
              </w:r>
            </w:smartTag>
            <w:r>
              <w:rPr>
                <w:rFonts w:ascii="Times New Roman" w:hAnsi="Times New Roman"/>
                <w:sz w:val="18"/>
                <w:szCs w:val="18"/>
              </w:rPr>
              <w:t>. (руб.)</w:t>
            </w:r>
          </w:p>
        </w:tc>
        <w:tc>
          <w:tcPr>
            <w:tcW w:w="5093" w:type="dxa"/>
            <w:gridSpan w:val="4"/>
            <w:vAlign w:val="center"/>
          </w:tcPr>
          <w:p w:rsidR="00CB4795" w:rsidRDefault="00CB47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184" w:type="dxa"/>
            <w:gridSpan w:val="3"/>
            <w:vAlign w:val="center"/>
          </w:tcPr>
          <w:p w:rsidR="00CB4795" w:rsidRDefault="00CB47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Перечень объектов недвижимого имущества находящихся в пользовании</w:t>
            </w:r>
          </w:p>
        </w:tc>
      </w:tr>
      <w:tr w:rsidR="00CB4795" w:rsidTr="00CA5349">
        <w:tc>
          <w:tcPr>
            <w:tcW w:w="1774" w:type="dxa"/>
            <w:vMerge/>
            <w:vAlign w:val="center"/>
          </w:tcPr>
          <w:p w:rsidR="00CB4795" w:rsidRDefault="00CB47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8" w:type="dxa"/>
            <w:vMerge/>
            <w:vAlign w:val="center"/>
          </w:tcPr>
          <w:p w:rsidR="00CB4795" w:rsidRDefault="00CB47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91" w:type="dxa"/>
            <w:vMerge/>
            <w:vAlign w:val="center"/>
          </w:tcPr>
          <w:p w:rsidR="00CB4795" w:rsidRDefault="00CB479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CB4795" w:rsidRDefault="00CB47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862" w:type="dxa"/>
            <w:vAlign w:val="center"/>
          </w:tcPr>
          <w:p w:rsidR="00CB4795" w:rsidRDefault="00CB47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Площадь (кв. м.)</w:t>
            </w:r>
          </w:p>
        </w:tc>
        <w:tc>
          <w:tcPr>
            <w:tcW w:w="1097" w:type="dxa"/>
            <w:vAlign w:val="center"/>
          </w:tcPr>
          <w:p w:rsidR="00CB4795" w:rsidRDefault="00CB47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567" w:type="dxa"/>
            <w:vAlign w:val="center"/>
          </w:tcPr>
          <w:p w:rsidR="00CB4795" w:rsidRDefault="00CB47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3107" w:type="dxa"/>
            <w:vAlign w:val="center"/>
          </w:tcPr>
          <w:p w:rsidR="00CB4795" w:rsidRDefault="00CB47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862" w:type="dxa"/>
            <w:vAlign w:val="center"/>
          </w:tcPr>
          <w:p w:rsidR="00CB4795" w:rsidRDefault="00CB47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Площадь (кв. м.)</w:t>
            </w:r>
          </w:p>
        </w:tc>
        <w:tc>
          <w:tcPr>
            <w:tcW w:w="1215" w:type="dxa"/>
            <w:vAlign w:val="center"/>
          </w:tcPr>
          <w:p w:rsidR="00CB4795" w:rsidRDefault="00CB47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CB4795" w:rsidTr="00CA5349">
        <w:tc>
          <w:tcPr>
            <w:tcW w:w="15420" w:type="dxa"/>
            <w:gridSpan w:val="10"/>
          </w:tcPr>
          <w:p w:rsidR="00CB4795" w:rsidRDefault="00CB479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CB4795" w:rsidTr="002B451E">
        <w:tc>
          <w:tcPr>
            <w:tcW w:w="1774" w:type="dxa"/>
          </w:tcPr>
          <w:p w:rsidR="00CB4795" w:rsidRDefault="00CB47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0A347A">
              <w:rPr>
                <w:rFonts w:ascii="Times New Roman" w:hAnsi="Times New Roman"/>
                <w:b/>
                <w:sz w:val="24"/>
                <w:szCs w:val="24"/>
              </w:rPr>
              <w:t>Жукова Елена Андреевна</w:t>
            </w:r>
          </w:p>
        </w:tc>
        <w:tc>
          <w:tcPr>
            <w:tcW w:w="1878" w:type="dxa"/>
            <w:vAlign w:val="center"/>
          </w:tcPr>
          <w:p w:rsidR="00CB4795" w:rsidRDefault="00CB4795" w:rsidP="002B45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491" w:type="dxa"/>
            <w:vAlign w:val="center"/>
          </w:tcPr>
          <w:p w:rsidR="00CB4795" w:rsidRDefault="00CB4795" w:rsidP="009E19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863049,16</w:t>
            </w:r>
          </w:p>
        </w:tc>
        <w:tc>
          <w:tcPr>
            <w:tcW w:w="1567" w:type="dxa"/>
            <w:vAlign w:val="center"/>
          </w:tcPr>
          <w:p w:rsidR="00CB4795" w:rsidRDefault="00CB47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2" w:type="dxa"/>
            <w:vAlign w:val="center"/>
          </w:tcPr>
          <w:p w:rsidR="00CB4795" w:rsidRDefault="00CB47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97" w:type="dxa"/>
            <w:vAlign w:val="center"/>
          </w:tcPr>
          <w:p w:rsidR="00CB4795" w:rsidRDefault="00CB47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7" w:type="dxa"/>
            <w:vAlign w:val="center"/>
          </w:tcPr>
          <w:p w:rsidR="00CB4795" w:rsidRDefault="00CB47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07" w:type="dxa"/>
            <w:vAlign w:val="center"/>
          </w:tcPr>
          <w:p w:rsidR="00CB4795" w:rsidRDefault="00CB47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жилой дом</w:t>
            </w:r>
          </w:p>
        </w:tc>
        <w:tc>
          <w:tcPr>
            <w:tcW w:w="862" w:type="dxa"/>
            <w:vAlign w:val="center"/>
          </w:tcPr>
          <w:p w:rsidR="00CB4795" w:rsidRDefault="00CB47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77,2</w:t>
            </w:r>
          </w:p>
        </w:tc>
        <w:tc>
          <w:tcPr>
            <w:tcW w:w="1215" w:type="dxa"/>
            <w:vAlign w:val="center"/>
          </w:tcPr>
          <w:p w:rsidR="00CB4795" w:rsidRDefault="00CB47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</w:tr>
    </w:tbl>
    <w:p w:rsidR="00CB4795" w:rsidRDefault="00CB4795"/>
    <w:sectPr w:rsidR="00CB4795" w:rsidSect="00CA534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5349"/>
    <w:rsid w:val="00001106"/>
    <w:rsid w:val="00001B70"/>
    <w:rsid w:val="00037E0F"/>
    <w:rsid w:val="0005285C"/>
    <w:rsid w:val="00054195"/>
    <w:rsid w:val="00054ACF"/>
    <w:rsid w:val="00083133"/>
    <w:rsid w:val="000A347A"/>
    <w:rsid w:val="000B46A6"/>
    <w:rsid w:val="0010110B"/>
    <w:rsid w:val="00112FFB"/>
    <w:rsid w:val="00134889"/>
    <w:rsid w:val="001369BE"/>
    <w:rsid w:val="00151040"/>
    <w:rsid w:val="0015276D"/>
    <w:rsid w:val="00171CAF"/>
    <w:rsid w:val="002010DA"/>
    <w:rsid w:val="002112DC"/>
    <w:rsid w:val="002143B0"/>
    <w:rsid w:val="002218A9"/>
    <w:rsid w:val="0022795E"/>
    <w:rsid w:val="0023247E"/>
    <w:rsid w:val="0025234C"/>
    <w:rsid w:val="00253AB7"/>
    <w:rsid w:val="0025671C"/>
    <w:rsid w:val="0026237B"/>
    <w:rsid w:val="002A2304"/>
    <w:rsid w:val="002A5130"/>
    <w:rsid w:val="002A61E6"/>
    <w:rsid w:val="002B451E"/>
    <w:rsid w:val="002C6C03"/>
    <w:rsid w:val="002D1886"/>
    <w:rsid w:val="002D36B2"/>
    <w:rsid w:val="0030612B"/>
    <w:rsid w:val="0031121A"/>
    <w:rsid w:val="0032467E"/>
    <w:rsid w:val="00337FD5"/>
    <w:rsid w:val="003410FA"/>
    <w:rsid w:val="0034521A"/>
    <w:rsid w:val="00345B46"/>
    <w:rsid w:val="00380EC6"/>
    <w:rsid w:val="003F5052"/>
    <w:rsid w:val="00416557"/>
    <w:rsid w:val="00426118"/>
    <w:rsid w:val="00426F21"/>
    <w:rsid w:val="0042744E"/>
    <w:rsid w:val="00450F23"/>
    <w:rsid w:val="004864F5"/>
    <w:rsid w:val="00495668"/>
    <w:rsid w:val="004B1E10"/>
    <w:rsid w:val="004B6CB9"/>
    <w:rsid w:val="004D00BD"/>
    <w:rsid w:val="004D477B"/>
    <w:rsid w:val="005026FA"/>
    <w:rsid w:val="0050308F"/>
    <w:rsid w:val="00537913"/>
    <w:rsid w:val="005574D0"/>
    <w:rsid w:val="00573E1A"/>
    <w:rsid w:val="00574B9D"/>
    <w:rsid w:val="005C306E"/>
    <w:rsid w:val="005C4917"/>
    <w:rsid w:val="005D7DFF"/>
    <w:rsid w:val="005E1C7A"/>
    <w:rsid w:val="0060445A"/>
    <w:rsid w:val="00626E7A"/>
    <w:rsid w:val="00635CF2"/>
    <w:rsid w:val="00644160"/>
    <w:rsid w:val="00662167"/>
    <w:rsid w:val="006959F6"/>
    <w:rsid w:val="006A7A35"/>
    <w:rsid w:val="006D0AC7"/>
    <w:rsid w:val="006E1941"/>
    <w:rsid w:val="006E3764"/>
    <w:rsid w:val="006E5E16"/>
    <w:rsid w:val="0073449A"/>
    <w:rsid w:val="00740755"/>
    <w:rsid w:val="007564B8"/>
    <w:rsid w:val="00762A03"/>
    <w:rsid w:val="00770669"/>
    <w:rsid w:val="00773F99"/>
    <w:rsid w:val="00790973"/>
    <w:rsid w:val="00794840"/>
    <w:rsid w:val="0079548B"/>
    <w:rsid w:val="007A7D12"/>
    <w:rsid w:val="007C6AE2"/>
    <w:rsid w:val="007E70AB"/>
    <w:rsid w:val="007E7145"/>
    <w:rsid w:val="00803AFD"/>
    <w:rsid w:val="008225EE"/>
    <w:rsid w:val="00825F8D"/>
    <w:rsid w:val="00826049"/>
    <w:rsid w:val="00827B74"/>
    <w:rsid w:val="00850FB8"/>
    <w:rsid w:val="008858ED"/>
    <w:rsid w:val="00893124"/>
    <w:rsid w:val="008963EF"/>
    <w:rsid w:val="008A5030"/>
    <w:rsid w:val="008A634C"/>
    <w:rsid w:val="008B0584"/>
    <w:rsid w:val="008D269F"/>
    <w:rsid w:val="008E5626"/>
    <w:rsid w:val="008F1B42"/>
    <w:rsid w:val="009558AD"/>
    <w:rsid w:val="00974F25"/>
    <w:rsid w:val="00976B50"/>
    <w:rsid w:val="009832A1"/>
    <w:rsid w:val="009C4B11"/>
    <w:rsid w:val="009C5B39"/>
    <w:rsid w:val="009D500A"/>
    <w:rsid w:val="009E19D4"/>
    <w:rsid w:val="009E4BDD"/>
    <w:rsid w:val="009F21D2"/>
    <w:rsid w:val="00A27E42"/>
    <w:rsid w:val="00A342A7"/>
    <w:rsid w:val="00A374AE"/>
    <w:rsid w:val="00A42690"/>
    <w:rsid w:val="00A91ACD"/>
    <w:rsid w:val="00AB1B41"/>
    <w:rsid w:val="00AC2F50"/>
    <w:rsid w:val="00AC3E4B"/>
    <w:rsid w:val="00AF038F"/>
    <w:rsid w:val="00B11A54"/>
    <w:rsid w:val="00B25C55"/>
    <w:rsid w:val="00B72BD2"/>
    <w:rsid w:val="00B7653D"/>
    <w:rsid w:val="00B94AC0"/>
    <w:rsid w:val="00BB1E53"/>
    <w:rsid w:val="00BD4CF3"/>
    <w:rsid w:val="00BE793C"/>
    <w:rsid w:val="00BE7E59"/>
    <w:rsid w:val="00C124A1"/>
    <w:rsid w:val="00C56EA4"/>
    <w:rsid w:val="00C646AA"/>
    <w:rsid w:val="00C758C1"/>
    <w:rsid w:val="00C905E6"/>
    <w:rsid w:val="00CA0068"/>
    <w:rsid w:val="00CA5349"/>
    <w:rsid w:val="00CB4795"/>
    <w:rsid w:val="00CB6502"/>
    <w:rsid w:val="00CE6137"/>
    <w:rsid w:val="00D30DD9"/>
    <w:rsid w:val="00D33828"/>
    <w:rsid w:val="00D54D76"/>
    <w:rsid w:val="00D72D83"/>
    <w:rsid w:val="00D81E39"/>
    <w:rsid w:val="00DB6A8B"/>
    <w:rsid w:val="00DC2E5B"/>
    <w:rsid w:val="00E24B70"/>
    <w:rsid w:val="00E7003D"/>
    <w:rsid w:val="00E72D60"/>
    <w:rsid w:val="00E73DDF"/>
    <w:rsid w:val="00EA5CF9"/>
    <w:rsid w:val="00EB2966"/>
    <w:rsid w:val="00EC2B1E"/>
    <w:rsid w:val="00F15BEC"/>
    <w:rsid w:val="00F27E43"/>
    <w:rsid w:val="00F37AD7"/>
    <w:rsid w:val="00F476DD"/>
    <w:rsid w:val="00F5693A"/>
    <w:rsid w:val="00F60C59"/>
    <w:rsid w:val="00F742C1"/>
    <w:rsid w:val="00FB3934"/>
    <w:rsid w:val="00FB799D"/>
    <w:rsid w:val="00FD585F"/>
    <w:rsid w:val="00FE0B64"/>
    <w:rsid w:val="00FE635F"/>
    <w:rsid w:val="00FF3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349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700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1</Pages>
  <Words>104</Words>
  <Characters>594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13</cp:revision>
  <dcterms:created xsi:type="dcterms:W3CDTF">2015-03-23T00:19:00Z</dcterms:created>
  <dcterms:modified xsi:type="dcterms:W3CDTF">2016-05-18T05:00:00Z</dcterms:modified>
</cp:coreProperties>
</file>