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A86" w:rsidRPr="00836912" w:rsidRDefault="00126A86" w:rsidP="00226264">
      <w:pPr>
        <w:jc w:val="center"/>
        <w:rPr>
          <w:rFonts w:ascii="Sylfaen" w:hAnsi="Sylfaen" w:cs="Sylfaen"/>
          <w:sz w:val="20"/>
          <w:szCs w:val="20"/>
        </w:rPr>
      </w:pPr>
      <w:r w:rsidRPr="00836912">
        <w:rPr>
          <w:rFonts w:ascii="Sylfaen" w:hAnsi="Sylfaen" w:cs="Sylfaen"/>
          <w:b/>
          <w:bCs/>
          <w:sz w:val="20"/>
          <w:szCs w:val="20"/>
        </w:rPr>
        <w:t xml:space="preserve">Сведения о доходах, расходах, об имуществе и обязательствах имущественного характера муниципальных служащих  управления сельского хозяйства и природопользования администрации муниципального района «Новооскольский район», а также их супругов и несовершеннолетних детей за период                  </w:t>
      </w:r>
      <w:r>
        <w:rPr>
          <w:rFonts w:ascii="Sylfaen" w:hAnsi="Sylfaen" w:cs="Sylfaen"/>
          <w:b/>
          <w:bCs/>
          <w:sz w:val="20"/>
          <w:szCs w:val="20"/>
        </w:rPr>
        <w:t xml:space="preserve">      </w:t>
      </w:r>
      <w:r w:rsidRPr="00836912">
        <w:rPr>
          <w:rFonts w:ascii="Sylfaen" w:hAnsi="Sylfaen" w:cs="Sylfaen"/>
          <w:b/>
          <w:bCs/>
          <w:sz w:val="20"/>
          <w:szCs w:val="20"/>
        </w:rPr>
        <w:t xml:space="preserve">  с 01 января 201</w:t>
      </w:r>
      <w:r>
        <w:rPr>
          <w:rFonts w:ascii="Sylfaen" w:hAnsi="Sylfaen" w:cs="Sylfaen"/>
          <w:b/>
          <w:bCs/>
          <w:sz w:val="20"/>
          <w:szCs w:val="20"/>
        </w:rPr>
        <w:t>5</w:t>
      </w:r>
      <w:r w:rsidRPr="00836912">
        <w:rPr>
          <w:rFonts w:ascii="Sylfaen" w:hAnsi="Sylfaen" w:cs="Sylfaen"/>
          <w:b/>
          <w:bCs/>
          <w:sz w:val="20"/>
          <w:szCs w:val="20"/>
        </w:rPr>
        <w:t xml:space="preserve"> года по 31 декабря 201</w:t>
      </w:r>
      <w:r>
        <w:rPr>
          <w:rFonts w:ascii="Sylfaen" w:hAnsi="Sylfaen" w:cs="Sylfaen"/>
          <w:b/>
          <w:bCs/>
          <w:sz w:val="20"/>
          <w:szCs w:val="20"/>
        </w:rPr>
        <w:t>5</w:t>
      </w:r>
      <w:r w:rsidRPr="00836912">
        <w:rPr>
          <w:rFonts w:ascii="Sylfaen" w:hAnsi="Sylfaen" w:cs="Sylfaen"/>
          <w:b/>
          <w:bCs/>
          <w:sz w:val="20"/>
          <w:szCs w:val="20"/>
        </w:rPr>
        <w:t xml:space="preserve"> года</w:t>
      </w:r>
    </w:p>
    <w:tbl>
      <w:tblPr>
        <w:tblW w:w="1561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819"/>
        <w:gridCol w:w="1441"/>
        <w:gridCol w:w="1270"/>
        <w:gridCol w:w="1140"/>
        <w:gridCol w:w="1276"/>
        <w:gridCol w:w="992"/>
        <w:gridCol w:w="921"/>
        <w:gridCol w:w="1100"/>
        <w:gridCol w:w="990"/>
        <w:gridCol w:w="1210"/>
        <w:gridCol w:w="1320"/>
        <w:gridCol w:w="1430"/>
      </w:tblGrid>
      <w:tr w:rsidR="00126A86" w:rsidRPr="00836912" w:rsidTr="00BB2F22">
        <w:tc>
          <w:tcPr>
            <w:tcW w:w="709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vAlign w:val="center"/>
          </w:tcPr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1" w:type="dxa"/>
            <w:vMerge w:val="restart"/>
            <w:vAlign w:val="center"/>
          </w:tcPr>
          <w:p w:rsidR="00126A86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Должность</w:t>
            </w:r>
          </w:p>
          <w:p w:rsidR="00126A86" w:rsidRPr="00836912" w:rsidRDefault="00126A86" w:rsidP="0083691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126A86" w:rsidRPr="00836912" w:rsidRDefault="00126A86" w:rsidP="0083691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vAlign w:val="center"/>
          </w:tcPr>
          <w:p w:rsidR="00126A86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Объекты недвижимости, находящиеся </w:t>
            </w:r>
          </w:p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в собственности</w:t>
            </w:r>
          </w:p>
        </w:tc>
        <w:tc>
          <w:tcPr>
            <w:tcW w:w="3011" w:type="dxa"/>
            <w:gridSpan w:val="3"/>
            <w:vAlign w:val="center"/>
          </w:tcPr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10" w:type="dxa"/>
            <w:vMerge w:val="restart"/>
            <w:vAlign w:val="center"/>
          </w:tcPr>
          <w:p w:rsidR="00126A86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Транспорт</w:t>
            </w:r>
          </w:p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ные средства</w:t>
            </w:r>
          </w:p>
        </w:tc>
        <w:tc>
          <w:tcPr>
            <w:tcW w:w="1320" w:type="dxa"/>
            <w:vMerge w:val="restart"/>
            <w:vAlign w:val="center"/>
          </w:tcPr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Деклари</w:t>
            </w:r>
          </w:p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рованный годовой  доход</w:t>
            </w:r>
          </w:p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(руб.)</w:t>
            </w:r>
          </w:p>
        </w:tc>
        <w:tc>
          <w:tcPr>
            <w:tcW w:w="1430" w:type="dxa"/>
            <w:vMerge w:val="restart"/>
            <w:vAlign w:val="center"/>
          </w:tcPr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26A86" w:rsidRPr="00836912" w:rsidTr="00BB2F22">
        <w:trPr>
          <w:trHeight w:val="1041"/>
        </w:trPr>
        <w:tc>
          <w:tcPr>
            <w:tcW w:w="709" w:type="dxa"/>
            <w:vMerge/>
          </w:tcPr>
          <w:p w:rsidR="00126A86" w:rsidRPr="00836912" w:rsidRDefault="00126A86" w:rsidP="00956B4C">
            <w:pPr>
              <w:spacing w:after="0" w:line="240" w:lineRule="auto"/>
              <w:ind w:left="360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Вид объекта</w:t>
            </w:r>
          </w:p>
        </w:tc>
        <w:tc>
          <w:tcPr>
            <w:tcW w:w="1140" w:type="dxa"/>
            <w:vAlign w:val="center"/>
          </w:tcPr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Вид собственн</w:t>
            </w:r>
          </w:p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ости</w:t>
            </w:r>
          </w:p>
        </w:tc>
        <w:tc>
          <w:tcPr>
            <w:tcW w:w="1276" w:type="dxa"/>
            <w:vAlign w:val="center"/>
          </w:tcPr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Площадь, (кв.м)</w:t>
            </w:r>
          </w:p>
        </w:tc>
        <w:tc>
          <w:tcPr>
            <w:tcW w:w="992" w:type="dxa"/>
            <w:vAlign w:val="center"/>
          </w:tcPr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Страна располо</w:t>
            </w:r>
          </w:p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жения</w:t>
            </w:r>
          </w:p>
        </w:tc>
        <w:tc>
          <w:tcPr>
            <w:tcW w:w="921" w:type="dxa"/>
            <w:vAlign w:val="center"/>
          </w:tcPr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Вид объекта</w:t>
            </w:r>
          </w:p>
        </w:tc>
        <w:tc>
          <w:tcPr>
            <w:tcW w:w="1100" w:type="dxa"/>
            <w:vAlign w:val="center"/>
          </w:tcPr>
          <w:p w:rsidR="00126A86" w:rsidRPr="00836912" w:rsidRDefault="00126A86" w:rsidP="00E02739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Площадь, (кв.м)</w:t>
            </w:r>
          </w:p>
        </w:tc>
        <w:tc>
          <w:tcPr>
            <w:tcW w:w="990" w:type="dxa"/>
            <w:vAlign w:val="center"/>
          </w:tcPr>
          <w:p w:rsidR="00126A86" w:rsidRPr="00836912" w:rsidRDefault="00126A86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Страна расположения</w:t>
            </w:r>
          </w:p>
        </w:tc>
        <w:tc>
          <w:tcPr>
            <w:tcW w:w="1210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126A86" w:rsidRPr="00836912" w:rsidTr="00836912">
        <w:tc>
          <w:tcPr>
            <w:tcW w:w="709" w:type="dxa"/>
            <w:vMerge w:val="restart"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Локтев В. Н.</w:t>
            </w:r>
          </w:p>
        </w:tc>
        <w:tc>
          <w:tcPr>
            <w:tcW w:w="1441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Заместитель</w:t>
            </w:r>
          </w:p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главы администрации   района  - начальник управления</w:t>
            </w:r>
          </w:p>
        </w:tc>
        <w:tc>
          <w:tcPr>
            <w:tcW w:w="1270" w:type="dxa"/>
            <w:vAlign w:val="center"/>
          </w:tcPr>
          <w:p w:rsidR="00126A86" w:rsidRPr="00CF3343" w:rsidRDefault="00126A86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CF3343" w:rsidRDefault="00126A86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 xml:space="preserve">участок  </w:t>
            </w:r>
          </w:p>
        </w:tc>
        <w:tc>
          <w:tcPr>
            <w:tcW w:w="1140" w:type="dxa"/>
          </w:tcPr>
          <w:p w:rsidR="00126A86" w:rsidRPr="00CF3343" w:rsidRDefault="00126A86" w:rsidP="000712A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CF3343" w:rsidRDefault="00126A86" w:rsidP="000712A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943,0</w:t>
            </w:r>
          </w:p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00" w:type="dxa"/>
            <w:vMerge w:val="restart"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0" w:type="dxa"/>
            <w:vMerge w:val="restart"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0" w:type="dxa"/>
            <w:vMerge w:val="restart"/>
          </w:tcPr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 xml:space="preserve"> а/м  </w:t>
            </w:r>
          </w:p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  <w:lang w:val="en-US"/>
              </w:rPr>
              <w:t>FORD</w:t>
            </w:r>
          </w:p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ФОРД</w:t>
            </w:r>
            <w:r w:rsidRPr="00CF3343">
              <w:rPr>
                <w:rFonts w:ascii="Sylfaen" w:hAnsi="Sylfaen" w:cs="Sylfaen"/>
                <w:sz w:val="20"/>
                <w:szCs w:val="20"/>
              </w:rPr>
              <w:br/>
              <w:t>ФОКУС</w:t>
            </w:r>
          </w:p>
        </w:tc>
        <w:tc>
          <w:tcPr>
            <w:tcW w:w="1320" w:type="dxa"/>
            <w:vMerge w:val="restart"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909552,99</w:t>
            </w:r>
          </w:p>
        </w:tc>
        <w:tc>
          <w:tcPr>
            <w:tcW w:w="1430" w:type="dxa"/>
            <w:vMerge w:val="restart"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CF3343" w:rsidRDefault="00126A86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CF3343" w:rsidRDefault="00126A86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 xml:space="preserve"> участок</w:t>
            </w:r>
          </w:p>
        </w:tc>
        <w:tc>
          <w:tcPr>
            <w:tcW w:w="1140" w:type="dxa"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88,0</w:t>
            </w:r>
          </w:p>
        </w:tc>
        <w:tc>
          <w:tcPr>
            <w:tcW w:w="992" w:type="dxa"/>
            <w:vAlign w:val="center"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CF3343" w:rsidRDefault="00126A86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земельная доля</w:t>
            </w:r>
          </w:p>
        </w:tc>
        <w:tc>
          <w:tcPr>
            <w:tcW w:w="1140" w:type="dxa"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71300,0</w:t>
            </w:r>
          </w:p>
        </w:tc>
        <w:tc>
          <w:tcPr>
            <w:tcW w:w="992" w:type="dxa"/>
            <w:vAlign w:val="center"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CF3343" w:rsidRDefault="00126A86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часть жилого дома</w:t>
            </w:r>
          </w:p>
        </w:tc>
        <w:tc>
          <w:tcPr>
            <w:tcW w:w="1140" w:type="dxa"/>
          </w:tcPr>
          <w:p w:rsidR="00126A86" w:rsidRPr="00CF3343" w:rsidRDefault="00126A86" w:rsidP="000712A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CF3343" w:rsidRDefault="00126A86" w:rsidP="000712A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CF3343" w:rsidRDefault="00126A86" w:rsidP="00956B4C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106,5</w:t>
            </w:r>
          </w:p>
        </w:tc>
        <w:tc>
          <w:tcPr>
            <w:tcW w:w="992" w:type="dxa"/>
            <w:vAlign w:val="center"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CF3343" w:rsidRDefault="00126A86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гараж</w:t>
            </w:r>
          </w:p>
        </w:tc>
        <w:tc>
          <w:tcPr>
            <w:tcW w:w="1140" w:type="dxa"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CF3343" w:rsidRDefault="00126A86" w:rsidP="00956B4C">
            <w:pPr>
              <w:spacing w:before="100" w:beforeAutospacing="1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69,6</w:t>
            </w:r>
          </w:p>
        </w:tc>
        <w:tc>
          <w:tcPr>
            <w:tcW w:w="992" w:type="dxa"/>
            <w:vAlign w:val="center"/>
          </w:tcPr>
          <w:p w:rsidR="00126A86" w:rsidRPr="00CF3343" w:rsidRDefault="00126A86" w:rsidP="00956B4C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634C01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Супруга</w:t>
            </w:r>
          </w:p>
        </w:tc>
        <w:tc>
          <w:tcPr>
            <w:tcW w:w="1441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CF3343" w:rsidRDefault="00126A86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 xml:space="preserve">земельный </w:t>
            </w:r>
          </w:p>
          <w:p w:rsidR="00126A86" w:rsidRPr="00CF3343" w:rsidRDefault="00126A86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31,0</w:t>
            </w:r>
          </w:p>
        </w:tc>
        <w:tc>
          <w:tcPr>
            <w:tcW w:w="992" w:type="dxa"/>
            <w:vAlign w:val="center"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126A86" w:rsidRPr="00CF3343" w:rsidRDefault="00126A86" w:rsidP="00634C0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часть жилого дома</w:t>
            </w:r>
          </w:p>
        </w:tc>
        <w:tc>
          <w:tcPr>
            <w:tcW w:w="1100" w:type="dxa"/>
            <w:vMerge w:val="restart"/>
          </w:tcPr>
          <w:p w:rsidR="00126A86" w:rsidRPr="00CF3343" w:rsidRDefault="00126A86" w:rsidP="00634C0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106,5</w:t>
            </w:r>
          </w:p>
        </w:tc>
        <w:tc>
          <w:tcPr>
            <w:tcW w:w="990" w:type="dxa"/>
            <w:vMerge w:val="restart"/>
          </w:tcPr>
          <w:p w:rsidR="00126A86" w:rsidRPr="00CF3343" w:rsidRDefault="00126A86" w:rsidP="00634C0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  <w:vMerge w:val="restart"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  <w:vMerge w:val="restart"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363561,44</w:t>
            </w:r>
          </w:p>
        </w:tc>
        <w:tc>
          <w:tcPr>
            <w:tcW w:w="1430" w:type="dxa"/>
            <w:vMerge w:val="restart"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36912">
        <w:trPr>
          <w:trHeight w:val="263"/>
        </w:trPr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  <w:vAlign w:val="center"/>
          </w:tcPr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гараж</w:t>
            </w:r>
          </w:p>
        </w:tc>
        <w:tc>
          <w:tcPr>
            <w:tcW w:w="1140" w:type="dxa"/>
            <w:vMerge w:val="restart"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Merge w:val="restart"/>
            <w:vAlign w:val="center"/>
          </w:tcPr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46,8</w:t>
            </w:r>
          </w:p>
        </w:tc>
        <w:tc>
          <w:tcPr>
            <w:tcW w:w="992" w:type="dxa"/>
            <w:vMerge w:val="restart"/>
            <w:vAlign w:val="center"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634C01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  <w:vAlign w:val="center"/>
          </w:tcPr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26A86" w:rsidRPr="00CF3343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21" w:type="dxa"/>
          </w:tcPr>
          <w:p w:rsidR="00126A86" w:rsidRPr="00CF3343" w:rsidRDefault="00126A86" w:rsidP="00634C01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CF3343" w:rsidRDefault="00126A86" w:rsidP="00634C01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00" w:type="dxa"/>
          </w:tcPr>
          <w:p w:rsidR="00126A86" w:rsidRPr="00CF3343" w:rsidRDefault="00126A86" w:rsidP="00634C01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943,0</w:t>
            </w:r>
          </w:p>
          <w:p w:rsidR="00126A86" w:rsidRPr="00CF3343" w:rsidRDefault="00126A86" w:rsidP="00634C01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</w:tcPr>
          <w:p w:rsidR="00126A86" w:rsidRPr="00CF3343" w:rsidRDefault="00126A86" w:rsidP="00634C0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F3343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 w:val="restart"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Ковалев В. А.</w:t>
            </w:r>
          </w:p>
        </w:tc>
        <w:tc>
          <w:tcPr>
            <w:tcW w:w="1441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Заместитель </w:t>
            </w:r>
          </w:p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начальника </w:t>
            </w:r>
          </w:p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управления</w:t>
            </w:r>
          </w:p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2000,0</w:t>
            </w: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126A86" w:rsidRPr="006A3D6C" w:rsidRDefault="00126A86" w:rsidP="00BB2F22">
            <w:pPr>
              <w:spacing w:before="7" w:after="0" w:line="310" w:lineRule="exact"/>
              <w:ind w:right="-108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A3D6C">
              <w:rPr>
                <w:rFonts w:ascii="Sylfaen" w:hAnsi="Sylfaen" w:cs="Sylfaen"/>
                <w:sz w:val="18"/>
                <w:szCs w:val="18"/>
              </w:rPr>
              <w:t xml:space="preserve"> квартира</w:t>
            </w:r>
          </w:p>
        </w:tc>
        <w:tc>
          <w:tcPr>
            <w:tcW w:w="1100" w:type="dxa"/>
            <w:vMerge w:val="restart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 xml:space="preserve"> 44,5</w:t>
            </w:r>
          </w:p>
        </w:tc>
        <w:tc>
          <w:tcPr>
            <w:tcW w:w="990" w:type="dxa"/>
            <w:vMerge w:val="restart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 xml:space="preserve"> Россия</w:t>
            </w:r>
          </w:p>
        </w:tc>
        <w:tc>
          <w:tcPr>
            <w:tcW w:w="1210" w:type="dxa"/>
            <w:vMerge w:val="restart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ИЖ-27175037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 xml:space="preserve">а/м  </w:t>
            </w:r>
            <w:r w:rsidRPr="006A3D6C">
              <w:rPr>
                <w:rFonts w:ascii="Sylfaen" w:hAnsi="Sylfaen" w:cs="Sylfaen"/>
                <w:sz w:val="20"/>
                <w:szCs w:val="20"/>
                <w:lang w:val="en-US"/>
              </w:rPr>
              <w:t>VOLKSWAGEN</w:t>
            </w:r>
            <w:r w:rsidRPr="006A3D6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A3D6C">
              <w:rPr>
                <w:rFonts w:ascii="Sylfaen" w:hAnsi="Sylfaen" w:cs="Sylfaen"/>
                <w:sz w:val="20"/>
                <w:szCs w:val="20"/>
                <w:lang w:val="en-US"/>
              </w:rPr>
              <w:t>GOLF</w:t>
            </w:r>
            <w:r w:rsidRPr="006A3D6C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vMerge w:val="restart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666911,23</w:t>
            </w:r>
          </w:p>
        </w:tc>
        <w:tc>
          <w:tcPr>
            <w:tcW w:w="1430" w:type="dxa"/>
            <w:vMerge w:val="restart"/>
          </w:tcPr>
          <w:p w:rsidR="00126A86" w:rsidRPr="006A3D6C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500,0</w:t>
            </w: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25,0</w:t>
            </w: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57700,0</w:t>
            </w: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гараж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25,0</w:t>
            </w: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475,9</w:t>
            </w: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Супруга</w:t>
            </w:r>
          </w:p>
        </w:tc>
        <w:tc>
          <w:tcPr>
            <w:tcW w:w="1441" w:type="dxa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44,5</w:t>
            </w: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0" w:type="dxa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0" w:type="dxa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478751,59</w:t>
            </w:r>
          </w:p>
        </w:tc>
        <w:tc>
          <w:tcPr>
            <w:tcW w:w="1430" w:type="dxa"/>
          </w:tcPr>
          <w:p w:rsidR="00126A86" w:rsidRPr="006A3D6C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36912">
        <w:tc>
          <w:tcPr>
            <w:tcW w:w="709" w:type="dxa"/>
            <w:vMerge w:val="restart"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Молчанов  А. М.</w:t>
            </w:r>
          </w:p>
        </w:tc>
        <w:tc>
          <w:tcPr>
            <w:tcW w:w="1441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Заместитель </w:t>
            </w:r>
          </w:p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начальника </w:t>
            </w:r>
          </w:p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управления</w:t>
            </w:r>
          </w:p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480,0</w:t>
            </w: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00" w:type="dxa"/>
            <w:vMerge w:val="restart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0" w:type="dxa"/>
            <w:vMerge w:val="restart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0" w:type="dxa"/>
            <w:vMerge w:val="restart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ГАЗ-2752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vMerge w:val="restart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447730,64</w:t>
            </w:r>
          </w:p>
        </w:tc>
        <w:tc>
          <w:tcPr>
            <w:tcW w:w="1430" w:type="dxa"/>
            <w:vMerge w:val="restart"/>
          </w:tcPr>
          <w:p w:rsidR="00126A86" w:rsidRPr="006A3D6C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долевая 1/2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2000,0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долевая 1/2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3541000,0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39,6</w:t>
            </w: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долевая 1/2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42,3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Супруга</w:t>
            </w:r>
          </w:p>
        </w:tc>
        <w:tc>
          <w:tcPr>
            <w:tcW w:w="1441" w:type="dxa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</w:t>
            </w:r>
            <w:r w:rsidRPr="006A3D6C">
              <w:rPr>
                <w:rFonts w:ascii="Sylfaen" w:hAnsi="Sylfaen" w:cs="Sylfaen"/>
                <w:sz w:val="20"/>
                <w:szCs w:val="20"/>
              </w:rPr>
              <w:t>ет</w:t>
            </w:r>
          </w:p>
        </w:tc>
        <w:tc>
          <w:tcPr>
            <w:tcW w:w="992" w:type="dxa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00" w:type="dxa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39,6</w:t>
            </w:r>
          </w:p>
        </w:tc>
        <w:tc>
          <w:tcPr>
            <w:tcW w:w="990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365280,84</w:t>
            </w:r>
          </w:p>
        </w:tc>
        <w:tc>
          <w:tcPr>
            <w:tcW w:w="1430" w:type="dxa"/>
          </w:tcPr>
          <w:p w:rsidR="00126A86" w:rsidRPr="006A3D6C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36912">
        <w:trPr>
          <w:trHeight w:val="389"/>
        </w:trPr>
        <w:tc>
          <w:tcPr>
            <w:tcW w:w="709" w:type="dxa"/>
            <w:vMerge w:val="restart"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Самыченко Л. Н.</w:t>
            </w:r>
          </w:p>
        </w:tc>
        <w:tc>
          <w:tcPr>
            <w:tcW w:w="1441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Начальник</w:t>
            </w:r>
          </w:p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отдела</w:t>
            </w: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825,0</w:t>
            </w: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00" w:type="dxa"/>
            <w:vMerge w:val="restart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0" w:type="dxa"/>
            <w:vMerge w:val="restart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0" w:type="dxa"/>
            <w:vMerge w:val="restart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  <w:vMerge w:val="restart"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377976,91</w:t>
            </w:r>
          </w:p>
        </w:tc>
        <w:tc>
          <w:tcPr>
            <w:tcW w:w="1430" w:type="dxa"/>
            <w:vMerge w:val="restart"/>
          </w:tcPr>
          <w:p w:rsidR="00126A86" w:rsidRPr="00A142C1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1000,0</w:t>
            </w: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F221B4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F221B4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F221B4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F221B4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F221B4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F221B4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6A3D6C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6A3D6C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94,3</w:t>
            </w:r>
          </w:p>
        </w:tc>
        <w:tc>
          <w:tcPr>
            <w:tcW w:w="992" w:type="dxa"/>
            <w:vAlign w:val="center"/>
          </w:tcPr>
          <w:p w:rsidR="00126A86" w:rsidRPr="006A3D6C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A3D6C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</w:t>
            </w:r>
          </w:p>
        </w:tc>
        <w:tc>
          <w:tcPr>
            <w:tcW w:w="1441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1350,0</w:t>
            </w:r>
          </w:p>
        </w:tc>
        <w:tc>
          <w:tcPr>
            <w:tcW w:w="992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126A86" w:rsidRPr="00A142C1" w:rsidRDefault="00126A86" w:rsidP="000C03FF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00" w:type="dxa"/>
            <w:vMerge w:val="restart"/>
          </w:tcPr>
          <w:p w:rsidR="00126A86" w:rsidRPr="00A142C1" w:rsidRDefault="00126A86" w:rsidP="000C03FF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0" w:type="dxa"/>
            <w:vMerge w:val="restart"/>
          </w:tcPr>
          <w:p w:rsidR="00126A86" w:rsidRPr="00A142C1" w:rsidRDefault="00126A86" w:rsidP="000C03FF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0" w:type="dxa"/>
            <w:vMerge w:val="restart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  <w:vMerge w:val="restart"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169689,84</w:t>
            </w:r>
          </w:p>
        </w:tc>
        <w:tc>
          <w:tcPr>
            <w:tcW w:w="1430" w:type="dxa"/>
            <w:vMerge w:val="restart"/>
          </w:tcPr>
          <w:p w:rsidR="00126A86" w:rsidRPr="00A142C1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Header"/>
              <w:numPr>
                <w:ilvl w:val="0"/>
                <w:numId w:val="1"/>
              </w:num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42,4</w:t>
            </w:r>
          </w:p>
        </w:tc>
        <w:tc>
          <w:tcPr>
            <w:tcW w:w="992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 w:val="restart"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Сушкова А.А. </w:t>
            </w:r>
          </w:p>
        </w:tc>
        <w:tc>
          <w:tcPr>
            <w:tcW w:w="1441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0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59,7</w:t>
            </w:r>
          </w:p>
        </w:tc>
        <w:tc>
          <w:tcPr>
            <w:tcW w:w="992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126A86" w:rsidRPr="00A142C1" w:rsidRDefault="00126A86" w:rsidP="00BB2F22">
            <w:pPr>
              <w:spacing w:before="7" w:after="0" w:line="240" w:lineRule="auto"/>
              <w:ind w:right="-108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 xml:space="preserve">85,0 </w:t>
            </w:r>
          </w:p>
        </w:tc>
        <w:tc>
          <w:tcPr>
            <w:tcW w:w="990" w:type="dxa"/>
            <w:vMerge w:val="restart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  <w:vMerge w:val="restart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  <w:vMerge w:val="restart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366587,21</w:t>
            </w:r>
          </w:p>
        </w:tc>
        <w:tc>
          <w:tcPr>
            <w:tcW w:w="1430" w:type="dxa"/>
            <w:vMerge w:val="restart"/>
          </w:tcPr>
          <w:p w:rsidR="00126A86" w:rsidRPr="00A142C1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A142C1" w:rsidRDefault="00126A86" w:rsidP="0029136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A142C1" w:rsidRDefault="00126A86" w:rsidP="0029136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A142C1" w:rsidRDefault="00126A86" w:rsidP="0029136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A142C1" w:rsidRDefault="00126A86" w:rsidP="0029136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A142C1" w:rsidRDefault="00126A86" w:rsidP="0029136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1380,0</w:t>
            </w:r>
          </w:p>
        </w:tc>
        <w:tc>
          <w:tcPr>
            <w:tcW w:w="992" w:type="dxa"/>
            <w:vAlign w:val="center"/>
          </w:tcPr>
          <w:p w:rsidR="00126A86" w:rsidRPr="00A142C1" w:rsidRDefault="00126A86" w:rsidP="0029136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A142C1" w:rsidRDefault="00126A86" w:rsidP="00BB2F22">
            <w:pPr>
              <w:spacing w:before="7" w:after="0" w:line="240" w:lineRule="auto"/>
              <w:ind w:right="-108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126A86" w:rsidRPr="00A142C1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126A86" w:rsidRPr="00836912" w:rsidTr="00D0026D">
        <w:trPr>
          <w:trHeight w:val="644"/>
        </w:trPr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</w:t>
            </w:r>
          </w:p>
        </w:tc>
        <w:tc>
          <w:tcPr>
            <w:tcW w:w="1441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долевая 1/3</w:t>
            </w:r>
          </w:p>
        </w:tc>
        <w:tc>
          <w:tcPr>
            <w:tcW w:w="1276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1200</w:t>
            </w:r>
            <w:r w:rsidRPr="00A142C1"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00" w:type="dxa"/>
            <w:vMerge w:val="restart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0" w:type="dxa"/>
            <w:vMerge w:val="restart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  <w:p w:rsidR="00126A86" w:rsidRPr="00A142C1" w:rsidRDefault="00126A86" w:rsidP="00956B4C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210" w:type="dxa"/>
            <w:vMerge w:val="restart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а/м</w:t>
            </w:r>
            <w:r w:rsidRPr="00A142C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VOLKSWAGEN PASSAT</w:t>
            </w:r>
          </w:p>
        </w:tc>
        <w:tc>
          <w:tcPr>
            <w:tcW w:w="1320" w:type="dxa"/>
            <w:vMerge w:val="restart"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927383,48</w:t>
            </w:r>
          </w:p>
        </w:tc>
        <w:tc>
          <w:tcPr>
            <w:tcW w:w="1430" w:type="dxa"/>
            <w:vMerge w:val="restart"/>
          </w:tcPr>
          <w:p w:rsidR="00126A86" w:rsidRPr="00A142C1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 xml:space="preserve">85,0 </w:t>
            </w:r>
          </w:p>
        </w:tc>
        <w:tc>
          <w:tcPr>
            <w:tcW w:w="992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гараж с подвалом</w:t>
            </w:r>
          </w:p>
        </w:tc>
        <w:tc>
          <w:tcPr>
            <w:tcW w:w="1140" w:type="dxa"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25,3</w:t>
            </w:r>
          </w:p>
        </w:tc>
        <w:tc>
          <w:tcPr>
            <w:tcW w:w="992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rPr>
          <w:trHeight w:val="214"/>
        </w:trPr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41" w:type="dxa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126A86" w:rsidRPr="00A142C1" w:rsidRDefault="00126A86" w:rsidP="00BB2F22">
            <w:pPr>
              <w:spacing w:before="7" w:after="0" w:line="240" w:lineRule="auto"/>
              <w:ind w:right="-108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 xml:space="preserve">85,0 </w:t>
            </w:r>
          </w:p>
        </w:tc>
        <w:tc>
          <w:tcPr>
            <w:tcW w:w="990" w:type="dxa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1278,98</w:t>
            </w:r>
          </w:p>
        </w:tc>
        <w:tc>
          <w:tcPr>
            <w:tcW w:w="1430" w:type="dxa"/>
          </w:tcPr>
          <w:p w:rsidR="00126A86" w:rsidRPr="00A142C1" w:rsidRDefault="00126A86" w:rsidP="006F339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72DBF">
        <w:trPr>
          <w:trHeight w:val="790"/>
        </w:trPr>
        <w:tc>
          <w:tcPr>
            <w:tcW w:w="709" w:type="dxa"/>
            <w:vMerge w:val="restart"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Тавокин  Н.А.</w:t>
            </w:r>
          </w:p>
        </w:tc>
        <w:tc>
          <w:tcPr>
            <w:tcW w:w="1441" w:type="dxa"/>
            <w:vMerge w:val="restart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Начальник</w:t>
            </w:r>
          </w:p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отдела </w:t>
            </w:r>
          </w:p>
        </w:tc>
        <w:tc>
          <w:tcPr>
            <w:tcW w:w="1270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22</w:t>
            </w:r>
            <w:r w:rsidRPr="00A142C1">
              <w:rPr>
                <w:rFonts w:ascii="Sylfaen" w:hAnsi="Sylfaen" w:cs="Sylfaen"/>
                <w:sz w:val="20"/>
                <w:szCs w:val="20"/>
              </w:rPr>
              <w:t>00,0</w:t>
            </w:r>
          </w:p>
        </w:tc>
        <w:tc>
          <w:tcPr>
            <w:tcW w:w="992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00" w:type="dxa"/>
            <w:vMerge w:val="restart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0" w:type="dxa"/>
            <w:vMerge w:val="restart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0" w:type="dxa"/>
            <w:vMerge w:val="restart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 xml:space="preserve">ВАЗ 211540 </w:t>
            </w:r>
          </w:p>
        </w:tc>
        <w:tc>
          <w:tcPr>
            <w:tcW w:w="1320" w:type="dxa"/>
            <w:vMerge w:val="restart"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359505,02</w:t>
            </w:r>
          </w:p>
        </w:tc>
        <w:tc>
          <w:tcPr>
            <w:tcW w:w="1430" w:type="dxa"/>
            <w:vMerge w:val="restart"/>
          </w:tcPr>
          <w:p w:rsidR="00126A86" w:rsidRPr="00A142C1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72DBF">
        <w:trPr>
          <w:trHeight w:val="790"/>
        </w:trPr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A142C1" w:rsidRDefault="00126A86" w:rsidP="0029136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A142C1" w:rsidRDefault="00126A86" w:rsidP="0029136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A142C1" w:rsidRDefault="00126A86" w:rsidP="0029136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A142C1" w:rsidRDefault="00126A86" w:rsidP="0029136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  <w:p w:rsidR="00126A86" w:rsidRPr="00A142C1" w:rsidRDefault="00126A86" w:rsidP="0029136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26A86" w:rsidRPr="00A142C1" w:rsidRDefault="00126A86" w:rsidP="0029136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27</w:t>
            </w:r>
            <w:r w:rsidRPr="00A142C1">
              <w:rPr>
                <w:rFonts w:ascii="Sylfaen" w:hAnsi="Sylfaen" w:cs="Sylfaen"/>
                <w:sz w:val="20"/>
                <w:szCs w:val="20"/>
              </w:rPr>
              <w:t>00,0</w:t>
            </w:r>
          </w:p>
        </w:tc>
        <w:tc>
          <w:tcPr>
            <w:tcW w:w="992" w:type="dxa"/>
            <w:vAlign w:val="center"/>
          </w:tcPr>
          <w:p w:rsidR="00126A86" w:rsidRPr="00A142C1" w:rsidRDefault="00126A86" w:rsidP="0029136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126A86" w:rsidRPr="00A142C1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126A86" w:rsidRPr="00836912" w:rsidTr="00872DBF">
        <w:trPr>
          <w:trHeight w:val="790"/>
        </w:trPr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A142C1" w:rsidRDefault="00126A86" w:rsidP="0069261B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126A86" w:rsidRPr="00A142C1" w:rsidRDefault="00126A86" w:rsidP="0069261B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126A86" w:rsidRPr="00A142C1" w:rsidRDefault="00126A86" w:rsidP="0069261B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A142C1" w:rsidRDefault="00126A86" w:rsidP="0069261B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  <w:p w:rsidR="00126A86" w:rsidRPr="00A142C1" w:rsidRDefault="00126A86" w:rsidP="0069261B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26A86" w:rsidRPr="00A142C1" w:rsidRDefault="00126A86" w:rsidP="0069261B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1000</w:t>
            </w:r>
            <w:r w:rsidRPr="00A142C1"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126A86" w:rsidRPr="00A142C1" w:rsidRDefault="00126A86" w:rsidP="0069261B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часть жилого дома</w:t>
            </w:r>
          </w:p>
        </w:tc>
        <w:tc>
          <w:tcPr>
            <w:tcW w:w="1140" w:type="dxa"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52,8</w:t>
            </w:r>
          </w:p>
        </w:tc>
        <w:tc>
          <w:tcPr>
            <w:tcW w:w="992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A142C1" w:rsidRDefault="00126A86" w:rsidP="00B32BBF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126A86" w:rsidRPr="00A142C1" w:rsidRDefault="00126A86" w:rsidP="00E02739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A142C1" w:rsidRDefault="00126A86" w:rsidP="00E02739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28,1</w:t>
            </w:r>
          </w:p>
        </w:tc>
        <w:tc>
          <w:tcPr>
            <w:tcW w:w="992" w:type="dxa"/>
            <w:vAlign w:val="center"/>
          </w:tcPr>
          <w:p w:rsidR="00126A86" w:rsidRPr="00A142C1" w:rsidRDefault="00126A86" w:rsidP="00E02739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гараж</w:t>
            </w:r>
          </w:p>
        </w:tc>
        <w:tc>
          <w:tcPr>
            <w:tcW w:w="1140" w:type="dxa"/>
          </w:tcPr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126A86" w:rsidRPr="00A142C1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20,0</w:t>
            </w:r>
          </w:p>
        </w:tc>
        <w:tc>
          <w:tcPr>
            <w:tcW w:w="992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10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430" w:type="dxa"/>
            <w:vMerge/>
          </w:tcPr>
          <w:p w:rsidR="00126A86" w:rsidRPr="00CF3343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highlight w:val="yellow"/>
              </w:rPr>
            </w:pP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Супруга</w:t>
            </w:r>
          </w:p>
        </w:tc>
        <w:tc>
          <w:tcPr>
            <w:tcW w:w="1441" w:type="dxa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Align w:val="center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  <w:vAlign w:val="center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часть жилого дома</w:t>
            </w:r>
          </w:p>
        </w:tc>
        <w:tc>
          <w:tcPr>
            <w:tcW w:w="1100" w:type="dxa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52,8</w:t>
            </w:r>
          </w:p>
        </w:tc>
        <w:tc>
          <w:tcPr>
            <w:tcW w:w="990" w:type="dxa"/>
          </w:tcPr>
          <w:p w:rsidR="00126A86" w:rsidRPr="00A142C1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</w:tcPr>
          <w:p w:rsidR="00126A86" w:rsidRPr="00A142C1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2C1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126A86" w:rsidRPr="004C4D7D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304503,98</w:t>
            </w:r>
          </w:p>
        </w:tc>
        <w:tc>
          <w:tcPr>
            <w:tcW w:w="1430" w:type="dxa"/>
          </w:tcPr>
          <w:p w:rsidR="00126A86" w:rsidRPr="004C4D7D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36912">
        <w:tc>
          <w:tcPr>
            <w:tcW w:w="709" w:type="dxa"/>
            <w:vMerge w:val="restart"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Комаров Г.И.</w:t>
            </w:r>
          </w:p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0" w:type="dxa"/>
            <w:vAlign w:val="center"/>
          </w:tcPr>
          <w:p w:rsidR="00126A86" w:rsidRPr="004C4D7D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Align w:val="center"/>
          </w:tcPr>
          <w:p w:rsidR="00126A86" w:rsidRPr="004C4D7D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  <w:vAlign w:val="center"/>
          </w:tcPr>
          <w:p w:rsidR="00126A86" w:rsidRPr="004C4D7D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  <w:vAlign w:val="center"/>
          </w:tcPr>
          <w:p w:rsidR="00126A86" w:rsidRPr="004C4D7D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126A86" w:rsidRPr="004C4D7D" w:rsidRDefault="00126A86" w:rsidP="00BB2F22">
            <w:pPr>
              <w:spacing w:before="7" w:after="0" w:line="310" w:lineRule="exact"/>
              <w:ind w:right="-108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126A86" w:rsidRPr="004C4D7D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58,5</w:t>
            </w:r>
          </w:p>
        </w:tc>
        <w:tc>
          <w:tcPr>
            <w:tcW w:w="990" w:type="dxa"/>
          </w:tcPr>
          <w:p w:rsidR="00126A86" w:rsidRPr="004C4D7D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</w:tcPr>
          <w:p w:rsidR="00126A86" w:rsidRPr="004C4D7D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126A86" w:rsidRPr="004C4D7D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355941,34</w:t>
            </w:r>
          </w:p>
        </w:tc>
        <w:tc>
          <w:tcPr>
            <w:tcW w:w="1430" w:type="dxa"/>
          </w:tcPr>
          <w:p w:rsidR="00126A86" w:rsidRPr="004C4D7D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126A86" w:rsidRPr="00836912" w:rsidTr="00836912">
        <w:tc>
          <w:tcPr>
            <w:tcW w:w="709" w:type="dxa"/>
            <w:vMerge/>
          </w:tcPr>
          <w:p w:rsidR="00126A86" w:rsidRPr="00836912" w:rsidRDefault="00126A86" w:rsidP="00956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Супруга</w:t>
            </w:r>
          </w:p>
        </w:tc>
        <w:tc>
          <w:tcPr>
            <w:tcW w:w="1441" w:type="dxa"/>
          </w:tcPr>
          <w:p w:rsidR="00126A86" w:rsidRPr="00836912" w:rsidRDefault="00126A86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126A86" w:rsidRPr="004C4D7D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Align w:val="center"/>
          </w:tcPr>
          <w:p w:rsidR="00126A86" w:rsidRPr="004C4D7D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  <w:vAlign w:val="center"/>
          </w:tcPr>
          <w:p w:rsidR="00126A86" w:rsidRPr="004C4D7D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  <w:vAlign w:val="center"/>
          </w:tcPr>
          <w:p w:rsidR="00126A86" w:rsidRPr="004C4D7D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126A86" w:rsidRPr="004C4D7D" w:rsidRDefault="00126A86" w:rsidP="00BB2F22">
            <w:pPr>
              <w:spacing w:before="7" w:after="0" w:line="310" w:lineRule="exact"/>
              <w:ind w:right="-108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126A86" w:rsidRPr="004C4D7D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58,5</w:t>
            </w:r>
          </w:p>
        </w:tc>
        <w:tc>
          <w:tcPr>
            <w:tcW w:w="990" w:type="dxa"/>
          </w:tcPr>
          <w:p w:rsidR="00126A86" w:rsidRPr="004C4D7D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</w:tcPr>
          <w:p w:rsidR="00126A86" w:rsidRPr="004C4D7D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126A86" w:rsidRPr="004C4D7D" w:rsidRDefault="00126A86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4C4D7D">
              <w:rPr>
                <w:rFonts w:ascii="Sylfaen" w:hAnsi="Sylfaen" w:cs="Sylfaen"/>
                <w:sz w:val="20"/>
                <w:szCs w:val="20"/>
                <w:lang w:val="en-US"/>
              </w:rPr>
              <w:t>HYUNDAI  ACCENT</w:t>
            </w:r>
          </w:p>
        </w:tc>
        <w:tc>
          <w:tcPr>
            <w:tcW w:w="1320" w:type="dxa"/>
          </w:tcPr>
          <w:p w:rsidR="00126A86" w:rsidRPr="004C4D7D" w:rsidRDefault="00126A86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174813,94</w:t>
            </w:r>
          </w:p>
        </w:tc>
        <w:tc>
          <w:tcPr>
            <w:tcW w:w="1430" w:type="dxa"/>
          </w:tcPr>
          <w:p w:rsidR="00126A86" w:rsidRPr="004C4D7D" w:rsidRDefault="00126A86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C4D7D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</w:tbl>
    <w:p w:rsidR="00126A86" w:rsidRPr="00836912" w:rsidRDefault="00126A86">
      <w:pPr>
        <w:rPr>
          <w:rFonts w:ascii="Sylfaen" w:hAnsi="Sylfaen" w:cs="Sylfaen"/>
          <w:sz w:val="20"/>
          <w:szCs w:val="20"/>
        </w:rPr>
      </w:pPr>
    </w:p>
    <w:sectPr w:rsidR="00126A86" w:rsidRPr="00836912" w:rsidSect="00836912">
      <w:headerReference w:type="default" r:id="rId7"/>
      <w:footerReference w:type="default" r:id="rId8"/>
      <w:pgSz w:w="16838" w:h="11906" w:orient="landscape"/>
      <w:pgMar w:top="1701" w:right="1134" w:bottom="125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A86" w:rsidRDefault="00126A86" w:rsidP="005C720D">
      <w:pPr>
        <w:spacing w:after="0" w:line="240" w:lineRule="auto"/>
      </w:pPr>
      <w:r>
        <w:separator/>
      </w:r>
    </w:p>
  </w:endnote>
  <w:endnote w:type="continuationSeparator" w:id="1">
    <w:p w:rsidR="00126A86" w:rsidRDefault="00126A86" w:rsidP="005C7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A86" w:rsidRDefault="00126A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A86" w:rsidRDefault="00126A86" w:rsidP="005C720D">
      <w:pPr>
        <w:spacing w:after="0" w:line="240" w:lineRule="auto"/>
      </w:pPr>
      <w:r>
        <w:separator/>
      </w:r>
    </w:p>
  </w:footnote>
  <w:footnote w:type="continuationSeparator" w:id="1">
    <w:p w:rsidR="00126A86" w:rsidRDefault="00126A86" w:rsidP="005C7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A86" w:rsidRPr="00FD7019" w:rsidRDefault="00126A86" w:rsidP="00FD70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35F66"/>
    <w:multiLevelType w:val="hybridMultilevel"/>
    <w:tmpl w:val="10FABF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422F"/>
    <w:rsid w:val="00035E01"/>
    <w:rsid w:val="0004582F"/>
    <w:rsid w:val="0004734E"/>
    <w:rsid w:val="000712AA"/>
    <w:rsid w:val="00081CB8"/>
    <w:rsid w:val="000917FD"/>
    <w:rsid w:val="000A20FC"/>
    <w:rsid w:val="000B72A4"/>
    <w:rsid w:val="000C03FF"/>
    <w:rsid w:val="00126A86"/>
    <w:rsid w:val="0015231C"/>
    <w:rsid w:val="001556CF"/>
    <w:rsid w:val="001E2773"/>
    <w:rsid w:val="00226264"/>
    <w:rsid w:val="00246F2E"/>
    <w:rsid w:val="00291363"/>
    <w:rsid w:val="0029752A"/>
    <w:rsid w:val="002D3568"/>
    <w:rsid w:val="00304CC5"/>
    <w:rsid w:val="003248A5"/>
    <w:rsid w:val="00355502"/>
    <w:rsid w:val="0041422F"/>
    <w:rsid w:val="004210D8"/>
    <w:rsid w:val="004242C6"/>
    <w:rsid w:val="00432AAF"/>
    <w:rsid w:val="00452469"/>
    <w:rsid w:val="00497598"/>
    <w:rsid w:val="004975A0"/>
    <w:rsid w:val="004A47F0"/>
    <w:rsid w:val="004C4D7D"/>
    <w:rsid w:val="004D12A0"/>
    <w:rsid w:val="004D6BD2"/>
    <w:rsid w:val="00530AF1"/>
    <w:rsid w:val="00562276"/>
    <w:rsid w:val="005722ED"/>
    <w:rsid w:val="005C720D"/>
    <w:rsid w:val="005D3783"/>
    <w:rsid w:val="005E0DD8"/>
    <w:rsid w:val="005F6141"/>
    <w:rsid w:val="00634C01"/>
    <w:rsid w:val="00654692"/>
    <w:rsid w:val="00671E02"/>
    <w:rsid w:val="0069261B"/>
    <w:rsid w:val="006A3D6C"/>
    <w:rsid w:val="006B49F2"/>
    <w:rsid w:val="006F3392"/>
    <w:rsid w:val="007043CF"/>
    <w:rsid w:val="00721D4E"/>
    <w:rsid w:val="007320EB"/>
    <w:rsid w:val="0075701C"/>
    <w:rsid w:val="00795683"/>
    <w:rsid w:val="00796FF0"/>
    <w:rsid w:val="008013A9"/>
    <w:rsid w:val="00836912"/>
    <w:rsid w:val="0083733F"/>
    <w:rsid w:val="00872DBF"/>
    <w:rsid w:val="0089619C"/>
    <w:rsid w:val="008A11A3"/>
    <w:rsid w:val="008C7EAA"/>
    <w:rsid w:val="008F356E"/>
    <w:rsid w:val="00933CDA"/>
    <w:rsid w:val="00934B35"/>
    <w:rsid w:val="00956B4C"/>
    <w:rsid w:val="009D03C5"/>
    <w:rsid w:val="009E3835"/>
    <w:rsid w:val="00A02D6D"/>
    <w:rsid w:val="00A142C1"/>
    <w:rsid w:val="00A80E43"/>
    <w:rsid w:val="00A92B4D"/>
    <w:rsid w:val="00A95FE1"/>
    <w:rsid w:val="00A962E2"/>
    <w:rsid w:val="00AC2AFA"/>
    <w:rsid w:val="00B32BBF"/>
    <w:rsid w:val="00B33155"/>
    <w:rsid w:val="00B427A2"/>
    <w:rsid w:val="00B505BF"/>
    <w:rsid w:val="00B52259"/>
    <w:rsid w:val="00B73041"/>
    <w:rsid w:val="00B732A3"/>
    <w:rsid w:val="00B73C49"/>
    <w:rsid w:val="00B83721"/>
    <w:rsid w:val="00BB2F22"/>
    <w:rsid w:val="00BF3B1B"/>
    <w:rsid w:val="00C462E4"/>
    <w:rsid w:val="00C63A21"/>
    <w:rsid w:val="00C87BA6"/>
    <w:rsid w:val="00CF3343"/>
    <w:rsid w:val="00D0026D"/>
    <w:rsid w:val="00D4307F"/>
    <w:rsid w:val="00DA4B34"/>
    <w:rsid w:val="00E02739"/>
    <w:rsid w:val="00E11BA1"/>
    <w:rsid w:val="00EC2238"/>
    <w:rsid w:val="00F221B4"/>
    <w:rsid w:val="00F42B18"/>
    <w:rsid w:val="00F804D5"/>
    <w:rsid w:val="00F81B62"/>
    <w:rsid w:val="00F83998"/>
    <w:rsid w:val="00FA5472"/>
    <w:rsid w:val="00FD7019"/>
    <w:rsid w:val="00FF2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2C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1422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722ED"/>
    <w:pPr>
      <w:ind w:left="720"/>
    </w:pPr>
  </w:style>
  <w:style w:type="paragraph" w:styleId="Header">
    <w:name w:val="header"/>
    <w:basedOn w:val="Normal"/>
    <w:link w:val="HeaderChar"/>
    <w:uiPriority w:val="99"/>
    <w:rsid w:val="005C7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C720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C7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720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408</TotalTime>
  <Pages>4</Pages>
  <Words>561</Words>
  <Characters>3203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a.voronova</dc:creator>
  <cp:keywords/>
  <dc:description/>
  <cp:lastModifiedBy>Admin</cp:lastModifiedBy>
  <cp:revision>42</cp:revision>
  <cp:lastPrinted>2015-04-20T06:50:00Z</cp:lastPrinted>
  <dcterms:created xsi:type="dcterms:W3CDTF">2014-05-15T13:05:00Z</dcterms:created>
  <dcterms:modified xsi:type="dcterms:W3CDTF">2016-05-14T13:45:00Z</dcterms:modified>
</cp:coreProperties>
</file>