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783" w:rsidRPr="002026F0" w:rsidRDefault="00603783" w:rsidP="0093170C">
      <w:pPr>
        <w:jc w:val="center"/>
      </w:pPr>
      <w:r>
        <w:t>С</w:t>
      </w:r>
      <w:r w:rsidRPr="002026F0">
        <w:t>ВЕДЕНИЯ</w:t>
      </w:r>
    </w:p>
    <w:p w:rsidR="00603783" w:rsidRDefault="00603783" w:rsidP="0093170C">
      <w:pPr>
        <w:jc w:val="center"/>
      </w:pPr>
      <w:r w:rsidRPr="002026F0">
        <w:t>о доходах, расходах, об имуществе и обязательствах имущественного характера муниципальн</w:t>
      </w:r>
      <w:r>
        <w:t xml:space="preserve">ых служащих </w:t>
      </w:r>
      <w:r w:rsidRPr="002026F0">
        <w:t xml:space="preserve"> </w:t>
      </w:r>
      <w:r>
        <w:rPr>
          <w:b/>
        </w:rPr>
        <w:t xml:space="preserve">Управления финансов администрации </w:t>
      </w:r>
      <w:r w:rsidRPr="0093170C">
        <w:rPr>
          <w:b/>
        </w:rPr>
        <w:t>МО «Тахтамукайский район»</w:t>
      </w:r>
      <w:r w:rsidRPr="0091479F">
        <w:t xml:space="preserve"> и членов их семей </w:t>
      </w:r>
      <w:r>
        <w:t xml:space="preserve">за период с 1 января по 31 декабря 2015г., предоставляемых </w:t>
      </w:r>
      <w:r w:rsidRPr="0091479F">
        <w:t>для опубликования</w:t>
      </w:r>
      <w:r>
        <w:t xml:space="preserve"> </w:t>
      </w:r>
      <w:r w:rsidRPr="0091479F">
        <w:t xml:space="preserve"> на официальном сайте администрации МО «Тахтамукайский район»</w:t>
      </w:r>
      <w:r>
        <w:t xml:space="preserve"> </w:t>
      </w:r>
    </w:p>
    <w:p w:rsidR="00603783" w:rsidRDefault="00603783" w:rsidP="00F11EC9">
      <w:pPr>
        <w:jc w:val="center"/>
        <w:rPr>
          <w:b/>
          <w:sz w:val="44"/>
          <w:szCs w:val="44"/>
        </w:rPr>
      </w:pPr>
    </w:p>
    <w:tbl>
      <w:tblPr>
        <w:tblW w:w="15544" w:type="dxa"/>
        <w:tblInd w:w="108" w:type="dxa"/>
        <w:tblLayout w:type="fixed"/>
        <w:tblLook w:val="0000"/>
      </w:tblPr>
      <w:tblGrid>
        <w:gridCol w:w="1416"/>
        <w:gridCol w:w="1792"/>
        <w:gridCol w:w="1083"/>
        <w:gridCol w:w="1797"/>
        <w:gridCol w:w="720"/>
        <w:gridCol w:w="540"/>
        <w:gridCol w:w="1157"/>
        <w:gridCol w:w="699"/>
        <w:gridCol w:w="720"/>
        <w:gridCol w:w="1440"/>
        <w:gridCol w:w="1394"/>
        <w:gridCol w:w="1134"/>
        <w:gridCol w:w="1652"/>
      </w:tblGrid>
      <w:tr w:rsidR="00603783" w:rsidTr="00191DA4">
        <w:trPr>
          <w:trHeight w:val="300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Pr="00C900E8" w:rsidRDefault="00603783" w:rsidP="00191DA4">
            <w:pPr>
              <w:pStyle w:val="ConsPlusTitle"/>
              <w:widowControl/>
              <w:snapToGrid w:val="0"/>
              <w:rPr>
                <w:b w:val="0"/>
                <w:sz w:val="18"/>
                <w:szCs w:val="18"/>
              </w:rPr>
            </w:pPr>
            <w:r w:rsidRPr="00C900E8">
              <w:rPr>
                <w:b w:val="0"/>
                <w:sz w:val="18"/>
                <w:szCs w:val="18"/>
              </w:rPr>
              <w:t>Трахова Сима Аслановна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руководителя, начальник бюджетного отдела  Финансового управления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609706,21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1) 1/5 доля квартиры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ind w:right="-1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1) жилой дом</w:t>
            </w:r>
          </w:p>
          <w:p w:rsidR="00603783" w:rsidRDefault="00603783" w:rsidP="00191DA4">
            <w:pPr>
              <w:snapToGrid w:val="0"/>
              <w:ind w:right="-1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2) земельный участок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228,4</w:t>
            </w:r>
          </w:p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tabs>
                <w:tab w:val="left" w:pos="12"/>
              </w:tabs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603783" w:rsidTr="00191DA4">
        <w:trPr>
          <w:trHeight w:val="300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Pr="00C900E8" w:rsidRDefault="00603783" w:rsidP="00191DA4">
            <w:pPr>
              <w:pStyle w:val="ConsPlusTitle"/>
              <w:snapToGrid w:val="0"/>
              <w:rPr>
                <w:b w:val="0"/>
                <w:sz w:val="18"/>
                <w:szCs w:val="18"/>
              </w:rPr>
            </w:pPr>
            <w:r w:rsidRPr="00C900E8">
              <w:rPr>
                <w:b w:val="0"/>
                <w:sz w:val="18"/>
                <w:szCs w:val="18"/>
              </w:rPr>
              <w:t>Супруг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both"/>
              <w:rPr>
                <w:sz w:val="18"/>
                <w:szCs w:val="18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538930,96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numPr>
                <w:ilvl w:val="0"/>
                <w:numId w:val="1"/>
              </w:numPr>
              <w:tabs>
                <w:tab w:val="left" w:pos="0"/>
                <w:tab w:val="left" w:pos="51"/>
                <w:tab w:val="left" w:pos="192"/>
              </w:tabs>
              <w:snapToGrid w:val="0"/>
              <w:ind w:left="-91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 для ИЖС</w:t>
            </w:r>
          </w:p>
          <w:p w:rsidR="00603783" w:rsidRDefault="00603783" w:rsidP="00191DA4">
            <w:pPr>
              <w:numPr>
                <w:ilvl w:val="0"/>
                <w:numId w:val="1"/>
              </w:numPr>
              <w:tabs>
                <w:tab w:val="left" w:pos="0"/>
                <w:tab w:val="left" w:pos="51"/>
                <w:tab w:val="left" w:pos="192"/>
              </w:tabs>
              <w:snapToGrid w:val="0"/>
              <w:ind w:left="-91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603783" w:rsidRDefault="00603783" w:rsidP="00191DA4">
            <w:pPr>
              <w:numPr>
                <w:ilvl w:val="0"/>
                <w:numId w:val="1"/>
              </w:numPr>
              <w:tabs>
                <w:tab w:val="left" w:pos="0"/>
                <w:tab w:val="left" w:pos="51"/>
                <w:tab w:val="left" w:pos="192"/>
              </w:tabs>
              <w:snapToGrid w:val="0"/>
              <w:ind w:left="-91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603783" w:rsidRDefault="00603783" w:rsidP="00191DA4">
            <w:pPr>
              <w:numPr>
                <w:ilvl w:val="0"/>
                <w:numId w:val="1"/>
              </w:numPr>
              <w:tabs>
                <w:tab w:val="left" w:pos="0"/>
                <w:tab w:val="left" w:pos="51"/>
                <w:tab w:val="left" w:pos="192"/>
              </w:tabs>
              <w:snapToGrid w:val="0"/>
              <w:ind w:left="-91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1/5 доля квартиры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</w:t>
            </w:r>
          </w:p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</w:p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228,4</w:t>
            </w:r>
          </w:p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50,1</w:t>
            </w:r>
          </w:p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</w:p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tabs>
                <w:tab w:val="left" w:pos="0"/>
                <w:tab w:val="left" w:pos="123"/>
                <w:tab w:val="left" w:pos="265"/>
              </w:tabs>
              <w:snapToGrid w:val="0"/>
              <w:ind w:left="-19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ind w:left="-41" w:right="-2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tabs>
                <w:tab w:val="left" w:pos="12"/>
              </w:tabs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603783" w:rsidTr="00191DA4">
        <w:trPr>
          <w:trHeight w:val="300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Pr="00C900E8" w:rsidRDefault="00603783" w:rsidP="00191DA4">
            <w:pPr>
              <w:pStyle w:val="ConsPlusTitle"/>
              <w:snapToGrid w:val="0"/>
              <w:rPr>
                <w:b w:val="0"/>
                <w:sz w:val="18"/>
                <w:szCs w:val="18"/>
              </w:rPr>
            </w:pPr>
            <w:r w:rsidRPr="00C900E8">
              <w:rPr>
                <w:b w:val="0"/>
                <w:sz w:val="18"/>
                <w:szCs w:val="18"/>
              </w:rPr>
              <w:t>Несовершеннолетние дети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both"/>
              <w:rPr>
                <w:sz w:val="18"/>
                <w:szCs w:val="18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both"/>
              <w:rPr>
                <w:sz w:val="18"/>
                <w:szCs w:val="18"/>
              </w:rPr>
            </w:pP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1) 3/5 доли квартиры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ind w:right="-1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1) жилой дом</w:t>
            </w:r>
          </w:p>
          <w:p w:rsidR="00603783" w:rsidRDefault="00603783" w:rsidP="00191DA4">
            <w:pPr>
              <w:snapToGrid w:val="0"/>
              <w:ind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2) земельный участок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228,4</w:t>
            </w:r>
          </w:p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tabs>
                <w:tab w:val="left" w:pos="12"/>
              </w:tabs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603783" w:rsidTr="00191DA4">
        <w:trPr>
          <w:trHeight w:val="300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Pr="00C900E8" w:rsidRDefault="00603783" w:rsidP="00191DA4">
            <w:pPr>
              <w:pStyle w:val="ConsPlusTitle"/>
              <w:widowControl/>
              <w:snapToGrid w:val="0"/>
              <w:rPr>
                <w:b w:val="0"/>
                <w:sz w:val="18"/>
                <w:szCs w:val="18"/>
              </w:rPr>
            </w:pPr>
            <w:r w:rsidRPr="00C900E8">
              <w:rPr>
                <w:b w:val="0"/>
                <w:sz w:val="18"/>
                <w:szCs w:val="18"/>
              </w:rPr>
              <w:t>Малышко Валентина Свиридовна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руководителя, начальник отдела учета и отчетности по исполнению бюджета Финансового управления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630757,00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ind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1) жилой дом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72,44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tabs>
                <w:tab w:val="left" w:pos="12"/>
              </w:tabs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603783" w:rsidTr="00191DA4">
        <w:trPr>
          <w:trHeight w:val="300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Pr="00C900E8" w:rsidRDefault="00603783" w:rsidP="00191DA4">
            <w:pPr>
              <w:snapToGrid w:val="0"/>
              <w:rPr>
                <w:sz w:val="18"/>
                <w:szCs w:val="18"/>
              </w:rPr>
            </w:pPr>
            <w:r w:rsidRPr="00C900E8">
              <w:rPr>
                <w:sz w:val="18"/>
                <w:szCs w:val="18"/>
              </w:rPr>
              <w:t>Супруг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both"/>
              <w:rPr>
                <w:sz w:val="18"/>
                <w:szCs w:val="18"/>
              </w:rPr>
            </w:pPr>
          </w:p>
        </w:tc>
        <w:tc>
          <w:tcPr>
            <w:tcW w:w="1083" w:type="dxa"/>
            <w:tcBorders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129840,00</w:t>
            </w:r>
          </w:p>
        </w:tc>
        <w:tc>
          <w:tcPr>
            <w:tcW w:w="1797" w:type="dxa"/>
            <w:tcBorders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numPr>
                <w:ilvl w:val="0"/>
                <w:numId w:val="6"/>
              </w:numPr>
              <w:tabs>
                <w:tab w:val="left" w:pos="0"/>
                <w:tab w:val="left" w:pos="51"/>
                <w:tab w:val="left" w:pos="192"/>
                <w:tab w:val="left" w:pos="570"/>
              </w:tabs>
              <w:snapToGrid w:val="0"/>
              <w:ind w:left="-91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 (ЛПХ)</w:t>
            </w:r>
          </w:p>
          <w:p w:rsidR="00603783" w:rsidRDefault="00603783" w:rsidP="00191DA4">
            <w:pPr>
              <w:numPr>
                <w:ilvl w:val="0"/>
                <w:numId w:val="6"/>
              </w:numPr>
              <w:tabs>
                <w:tab w:val="left" w:pos="0"/>
                <w:tab w:val="left" w:pos="51"/>
                <w:tab w:val="left" w:pos="192"/>
                <w:tab w:val="left" w:pos="570"/>
              </w:tabs>
              <w:snapToGrid w:val="0"/>
              <w:ind w:left="-91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2563</w:t>
            </w:r>
          </w:p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</w:p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72,44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</w:p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57" w:type="dxa"/>
            <w:tcBorders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tabs>
                <w:tab w:val="left" w:pos="12"/>
              </w:tabs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1)автомобиль ВАЗ 21103</w:t>
            </w:r>
          </w:p>
          <w:p w:rsidR="00603783" w:rsidRPr="003B4921" w:rsidRDefault="00603783" w:rsidP="00191DA4">
            <w:pPr>
              <w:tabs>
                <w:tab w:val="left" w:pos="12"/>
              </w:tabs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2)автомобиль </w:t>
            </w:r>
            <w:r>
              <w:rPr>
                <w:sz w:val="18"/>
                <w:szCs w:val="18"/>
                <w:lang w:val="en-US"/>
              </w:rPr>
              <w:t>Mitsubishi Lancer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394" w:type="dxa"/>
            <w:tcBorders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6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603783" w:rsidTr="00191DA4">
        <w:trPr>
          <w:trHeight w:val="300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Pr="00C900E8" w:rsidRDefault="00603783" w:rsidP="00191DA4">
            <w:pPr>
              <w:pStyle w:val="ConsPlusTitle"/>
              <w:widowControl/>
              <w:snapToGrid w:val="0"/>
              <w:rPr>
                <w:b w:val="0"/>
                <w:sz w:val="18"/>
                <w:szCs w:val="18"/>
              </w:rPr>
            </w:pPr>
            <w:r w:rsidRPr="00C900E8">
              <w:rPr>
                <w:b w:val="0"/>
                <w:sz w:val="18"/>
                <w:szCs w:val="18"/>
              </w:rPr>
              <w:t>Мезох Саида Камболетовна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 доходов Финансового управления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514217,31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tabs>
                <w:tab w:val="left" w:pos="137"/>
                <w:tab w:val="left" w:pos="279"/>
              </w:tabs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1) земельный участок для ИЖС</w:t>
            </w:r>
          </w:p>
          <w:p w:rsidR="00603783" w:rsidRDefault="00603783" w:rsidP="00191DA4">
            <w:pPr>
              <w:numPr>
                <w:ilvl w:val="0"/>
                <w:numId w:val="7"/>
              </w:numPr>
              <w:tabs>
                <w:tab w:val="left" w:pos="137"/>
                <w:tab w:val="left" w:pos="279"/>
              </w:tabs>
              <w:snapToGrid w:val="0"/>
              <w:ind w:left="0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 для ИЖС</w:t>
            </w:r>
          </w:p>
          <w:p w:rsidR="00603783" w:rsidRDefault="00603783" w:rsidP="00191DA4">
            <w:pPr>
              <w:numPr>
                <w:ilvl w:val="0"/>
                <w:numId w:val="7"/>
              </w:numPr>
              <w:tabs>
                <w:tab w:val="left" w:pos="137"/>
                <w:tab w:val="left" w:pos="279"/>
              </w:tabs>
              <w:snapToGrid w:val="0"/>
              <w:ind w:left="0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609</w:t>
            </w:r>
          </w:p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</w:p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831</w:t>
            </w:r>
          </w:p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</w:p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31,9</w:t>
            </w:r>
          </w:p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</w:p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</w:p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</w:p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tabs>
                <w:tab w:val="left" w:pos="12"/>
              </w:tabs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603783" w:rsidTr="00191DA4">
        <w:trPr>
          <w:trHeight w:val="300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Pr="00C900E8" w:rsidRDefault="00603783" w:rsidP="00191DA4">
            <w:pPr>
              <w:pStyle w:val="ConsPlusTitle"/>
              <w:snapToGrid w:val="0"/>
              <w:jc w:val="both"/>
              <w:rPr>
                <w:b w:val="0"/>
                <w:sz w:val="18"/>
                <w:szCs w:val="18"/>
              </w:rPr>
            </w:pPr>
            <w:r w:rsidRPr="00C900E8">
              <w:rPr>
                <w:b w:val="0"/>
                <w:sz w:val="18"/>
                <w:szCs w:val="18"/>
              </w:rPr>
              <w:t>Супруг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both"/>
              <w:rPr>
                <w:sz w:val="18"/>
                <w:szCs w:val="18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72000,00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1) квартира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31.9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tabs>
                <w:tab w:val="left" w:pos="12"/>
              </w:tabs>
              <w:snapToGrid w:val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1) автомо-биль </w:t>
            </w:r>
            <w:r>
              <w:rPr>
                <w:sz w:val="18"/>
                <w:szCs w:val="18"/>
                <w:lang w:val="en-US"/>
              </w:rPr>
              <w:t xml:space="preserve"> KIA RIO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603783" w:rsidTr="00191DA4">
        <w:trPr>
          <w:trHeight w:val="300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Pr="00C900E8" w:rsidRDefault="00603783" w:rsidP="00191DA4">
            <w:pPr>
              <w:snapToGrid w:val="0"/>
              <w:jc w:val="both"/>
              <w:rPr>
                <w:sz w:val="18"/>
                <w:szCs w:val="18"/>
              </w:rPr>
            </w:pPr>
            <w:r w:rsidRPr="00C900E8">
              <w:rPr>
                <w:sz w:val="18"/>
                <w:szCs w:val="18"/>
              </w:rPr>
              <w:t>Несовершеннолетние дети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both"/>
              <w:rPr>
                <w:sz w:val="18"/>
                <w:szCs w:val="18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tabs>
                <w:tab w:val="left" w:pos="12"/>
              </w:tabs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603783" w:rsidTr="00191DA4">
        <w:trPr>
          <w:trHeight w:val="300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Pr="00C900E8" w:rsidRDefault="00603783" w:rsidP="00191DA4">
            <w:pPr>
              <w:pStyle w:val="ConsPlusTitle"/>
              <w:widowControl/>
              <w:snapToGrid w:val="0"/>
              <w:jc w:val="both"/>
              <w:rPr>
                <w:b w:val="0"/>
                <w:sz w:val="18"/>
                <w:szCs w:val="18"/>
              </w:rPr>
            </w:pPr>
            <w:r w:rsidRPr="00C900E8">
              <w:rPr>
                <w:b w:val="0"/>
                <w:sz w:val="18"/>
                <w:szCs w:val="18"/>
              </w:rPr>
              <w:t>Мезужок Нафсет Меджидовна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 отдела учета и отчетности – бухгалтер Финансового управления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630757,00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1) жилой дом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108,8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tabs>
                <w:tab w:val="left" w:pos="12"/>
              </w:tabs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603783" w:rsidTr="00191DA4">
        <w:trPr>
          <w:trHeight w:val="300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Pr="00C900E8" w:rsidRDefault="00603783" w:rsidP="00191DA4">
            <w:pPr>
              <w:snapToGrid w:val="0"/>
              <w:jc w:val="both"/>
              <w:rPr>
                <w:sz w:val="18"/>
                <w:szCs w:val="18"/>
              </w:rPr>
            </w:pPr>
            <w:r w:rsidRPr="00C900E8">
              <w:rPr>
                <w:sz w:val="18"/>
                <w:szCs w:val="18"/>
              </w:rPr>
              <w:t>Супруг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both"/>
              <w:rPr>
                <w:sz w:val="18"/>
                <w:szCs w:val="18"/>
              </w:rPr>
            </w:pPr>
          </w:p>
        </w:tc>
        <w:tc>
          <w:tcPr>
            <w:tcW w:w="1083" w:type="dxa"/>
            <w:tcBorders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153791,00</w:t>
            </w:r>
          </w:p>
        </w:tc>
        <w:tc>
          <w:tcPr>
            <w:tcW w:w="1797" w:type="dxa"/>
            <w:tcBorders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numPr>
                <w:ilvl w:val="0"/>
                <w:numId w:val="2"/>
              </w:numPr>
              <w:tabs>
                <w:tab w:val="left" w:pos="-91"/>
                <w:tab w:val="left" w:pos="334"/>
                <w:tab w:val="left" w:pos="476"/>
              </w:tabs>
              <w:snapToGrid w:val="0"/>
              <w:ind w:left="0" w:right="-116" w:firstLine="5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приусадебный участок</w:t>
            </w:r>
          </w:p>
          <w:p w:rsidR="00603783" w:rsidRDefault="00603783" w:rsidP="00191DA4">
            <w:pPr>
              <w:numPr>
                <w:ilvl w:val="0"/>
                <w:numId w:val="2"/>
              </w:numPr>
              <w:tabs>
                <w:tab w:val="left" w:pos="-91"/>
                <w:tab w:val="left" w:pos="334"/>
                <w:tab w:val="left" w:pos="476"/>
              </w:tabs>
              <w:snapToGrid w:val="0"/>
              <w:ind w:left="0" w:right="-116" w:firstLine="5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1450</w:t>
            </w:r>
          </w:p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</w:p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108,8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</w:p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57" w:type="dxa"/>
            <w:tcBorders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tabs>
                <w:tab w:val="left" w:pos="12"/>
              </w:tabs>
              <w:snapToGrid w:val="0"/>
              <w:ind w:right="-108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1)автомобиль </w:t>
            </w:r>
            <w:r>
              <w:rPr>
                <w:sz w:val="18"/>
                <w:szCs w:val="18"/>
                <w:lang w:val="en-US"/>
              </w:rPr>
              <w:t>Hyundai Accent</w:t>
            </w:r>
          </w:p>
        </w:tc>
        <w:tc>
          <w:tcPr>
            <w:tcW w:w="1394" w:type="dxa"/>
            <w:tcBorders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6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603783" w:rsidTr="00191DA4">
        <w:trPr>
          <w:trHeight w:val="300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Pr="00C900E8" w:rsidRDefault="00603783" w:rsidP="00191DA4">
            <w:pPr>
              <w:pStyle w:val="ConsPlusTitle"/>
              <w:widowControl/>
              <w:snapToGrid w:val="0"/>
              <w:jc w:val="both"/>
              <w:rPr>
                <w:b w:val="0"/>
                <w:sz w:val="18"/>
                <w:szCs w:val="18"/>
              </w:rPr>
            </w:pPr>
            <w:r w:rsidRPr="00C900E8">
              <w:rPr>
                <w:b w:val="0"/>
                <w:sz w:val="18"/>
                <w:szCs w:val="18"/>
              </w:rPr>
              <w:t>Кошко Руслан Шамилевич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 бюджетного отдела Финансового управления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517778,95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ind w:right="-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 автомобиль</w:t>
            </w:r>
          </w:p>
          <w:p w:rsidR="00603783" w:rsidRDefault="00603783" w:rsidP="00191DA4">
            <w:pPr>
              <w:ind w:right="-84"/>
              <w:rPr>
                <w:sz w:val="20"/>
                <w:szCs w:val="20"/>
              </w:rPr>
            </w:pPr>
            <w:r w:rsidRPr="000D6284">
              <w:rPr>
                <w:sz w:val="20"/>
                <w:szCs w:val="20"/>
              </w:rPr>
              <w:t>Opel Insignia</w:t>
            </w:r>
          </w:p>
          <w:p w:rsidR="00603783" w:rsidRDefault="00603783" w:rsidP="00191DA4">
            <w:pPr>
              <w:tabs>
                <w:tab w:val="left" w:pos="12"/>
              </w:tabs>
              <w:snapToGrid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603783" w:rsidTr="00191DA4">
        <w:trPr>
          <w:trHeight w:val="300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Pr="00C900E8" w:rsidRDefault="00603783" w:rsidP="00191DA4">
            <w:pPr>
              <w:pStyle w:val="ConsPlusTitle"/>
              <w:widowControl/>
              <w:snapToGrid w:val="0"/>
              <w:jc w:val="both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 xml:space="preserve">Супруга 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both"/>
              <w:rPr>
                <w:sz w:val="18"/>
                <w:szCs w:val="18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577334,52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ind w:right="-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Хендай Гетц Хэтчбек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603783" w:rsidTr="00191DA4">
        <w:trPr>
          <w:trHeight w:val="300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603783" w:rsidRPr="00C900E8" w:rsidRDefault="00603783" w:rsidP="00191DA4">
            <w:pPr>
              <w:pStyle w:val="ConsPlusTitle"/>
              <w:widowControl/>
              <w:snapToGrid w:val="0"/>
              <w:jc w:val="both"/>
              <w:rPr>
                <w:b w:val="0"/>
                <w:sz w:val="18"/>
                <w:szCs w:val="18"/>
              </w:rPr>
            </w:pPr>
            <w:r w:rsidRPr="00C900E8">
              <w:rPr>
                <w:b w:val="0"/>
                <w:sz w:val="18"/>
                <w:szCs w:val="18"/>
              </w:rPr>
              <w:t>Емтыль Светлана Аркадьевна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603783" w:rsidRDefault="00603783" w:rsidP="00191DA4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 бюджетного отдела Финансового  управления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466691,00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tabs>
                <w:tab w:val="left" w:pos="12"/>
              </w:tabs>
              <w:snapToGrid w:val="0"/>
              <w:ind w:right="-1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1)автомобиль ВАЗ 11193 Калина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603783" w:rsidTr="00191DA4">
        <w:trPr>
          <w:trHeight w:val="1990"/>
        </w:trPr>
        <w:tc>
          <w:tcPr>
            <w:tcW w:w="1416" w:type="dxa"/>
            <w:tcBorders>
              <w:top w:val="single" w:sz="4" w:space="0" w:color="auto"/>
              <w:left w:val="single" w:sz="4" w:space="0" w:color="000000"/>
            </w:tcBorders>
          </w:tcPr>
          <w:p w:rsidR="00603783" w:rsidRDefault="00603783" w:rsidP="00191DA4">
            <w:pPr>
              <w:pStyle w:val="ConsPlusTitle"/>
              <w:snapToGrid w:val="0"/>
              <w:jc w:val="center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Супруг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000000"/>
            </w:tcBorders>
          </w:tcPr>
          <w:p w:rsidR="00603783" w:rsidRDefault="00603783" w:rsidP="00191DA4">
            <w:pPr>
              <w:snapToGrid w:val="0"/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603783" w:rsidRDefault="00603783" w:rsidP="00191DA4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3359189,00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603783" w:rsidRDefault="00603783" w:rsidP="00191DA4">
            <w:pPr>
              <w:snapToGrid w:val="0"/>
              <w:rPr>
                <w:sz w:val="18"/>
                <w:szCs w:val="18"/>
              </w:rPr>
            </w:pPr>
            <w:r w:rsidRPr="00865CBF">
              <w:rPr>
                <w:sz w:val="18"/>
                <w:szCs w:val="18"/>
              </w:rPr>
              <w:t>1) земельный участок сельхоз.наз</w:t>
            </w:r>
            <w:r>
              <w:rPr>
                <w:sz w:val="18"/>
                <w:szCs w:val="18"/>
              </w:rPr>
              <w:t>на</w:t>
            </w:r>
            <w:r w:rsidRPr="00865CBF">
              <w:rPr>
                <w:sz w:val="18"/>
                <w:szCs w:val="18"/>
              </w:rPr>
              <w:t>чения</w:t>
            </w:r>
          </w:p>
          <w:p w:rsidR="00603783" w:rsidRDefault="00603783" w:rsidP="00191DA4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2) </w:t>
            </w:r>
            <w:r w:rsidRPr="00865CBF">
              <w:rPr>
                <w:sz w:val="18"/>
                <w:szCs w:val="18"/>
              </w:rPr>
              <w:t>земельный участок сельхоз.наз</w:t>
            </w:r>
            <w:r>
              <w:rPr>
                <w:sz w:val="18"/>
                <w:szCs w:val="18"/>
              </w:rPr>
              <w:t>на</w:t>
            </w:r>
            <w:r w:rsidRPr="00865CBF">
              <w:rPr>
                <w:sz w:val="18"/>
                <w:szCs w:val="18"/>
              </w:rPr>
              <w:t>чения</w:t>
            </w:r>
          </w:p>
          <w:p w:rsidR="00603783" w:rsidRDefault="00603783" w:rsidP="00191DA4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3) </w:t>
            </w:r>
            <w:r w:rsidRPr="00865CBF">
              <w:rPr>
                <w:sz w:val="18"/>
                <w:szCs w:val="18"/>
              </w:rPr>
              <w:t>земельный участок сельхоз.наз</w:t>
            </w:r>
            <w:r>
              <w:rPr>
                <w:sz w:val="18"/>
                <w:szCs w:val="18"/>
              </w:rPr>
              <w:t>на</w:t>
            </w:r>
            <w:r w:rsidRPr="00865CBF">
              <w:rPr>
                <w:sz w:val="18"/>
                <w:szCs w:val="18"/>
              </w:rPr>
              <w:t>чения</w:t>
            </w:r>
          </w:p>
          <w:p w:rsidR="00603783" w:rsidRDefault="00603783" w:rsidP="00191DA4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4) земельный участок под жилую застройку</w:t>
            </w:r>
          </w:p>
          <w:p w:rsidR="00603783" w:rsidRDefault="00603783" w:rsidP="00191DA4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5) жилой дом</w:t>
            </w:r>
          </w:p>
          <w:p w:rsidR="00603783" w:rsidRPr="00865CBF" w:rsidRDefault="00603783" w:rsidP="00191DA4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6) нежилое помещение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603783" w:rsidRPr="00714E8D" w:rsidRDefault="00603783" w:rsidP="00191DA4">
            <w:pPr>
              <w:snapToGrid w:val="0"/>
              <w:ind w:right="-104"/>
              <w:jc w:val="center"/>
              <w:rPr>
                <w:sz w:val="18"/>
                <w:szCs w:val="18"/>
              </w:rPr>
            </w:pPr>
            <w:r w:rsidRPr="00714E8D">
              <w:rPr>
                <w:sz w:val="18"/>
                <w:szCs w:val="18"/>
              </w:rPr>
              <w:t>91500</w:t>
            </w:r>
          </w:p>
          <w:p w:rsidR="00603783" w:rsidRPr="00714E8D" w:rsidRDefault="00603783" w:rsidP="00191DA4">
            <w:pPr>
              <w:snapToGrid w:val="0"/>
              <w:ind w:right="-104"/>
              <w:jc w:val="center"/>
              <w:rPr>
                <w:sz w:val="18"/>
                <w:szCs w:val="18"/>
              </w:rPr>
            </w:pPr>
          </w:p>
          <w:p w:rsidR="00603783" w:rsidRPr="00714E8D" w:rsidRDefault="00603783" w:rsidP="00191DA4">
            <w:pPr>
              <w:snapToGrid w:val="0"/>
              <w:ind w:right="-104"/>
              <w:jc w:val="center"/>
              <w:rPr>
                <w:sz w:val="18"/>
                <w:szCs w:val="18"/>
              </w:rPr>
            </w:pPr>
          </w:p>
          <w:p w:rsidR="00603783" w:rsidRDefault="00603783" w:rsidP="00191DA4">
            <w:pPr>
              <w:snapToGrid w:val="0"/>
              <w:ind w:right="-104"/>
              <w:jc w:val="center"/>
              <w:rPr>
                <w:sz w:val="18"/>
                <w:szCs w:val="18"/>
              </w:rPr>
            </w:pPr>
            <w:r w:rsidRPr="00714E8D">
              <w:rPr>
                <w:sz w:val="18"/>
                <w:szCs w:val="18"/>
              </w:rPr>
              <w:t>372736</w:t>
            </w:r>
          </w:p>
          <w:p w:rsidR="00603783" w:rsidRDefault="00603783" w:rsidP="00191DA4">
            <w:pPr>
              <w:snapToGrid w:val="0"/>
              <w:ind w:right="-104"/>
              <w:jc w:val="center"/>
              <w:rPr>
                <w:sz w:val="18"/>
                <w:szCs w:val="18"/>
              </w:rPr>
            </w:pPr>
          </w:p>
          <w:p w:rsidR="00603783" w:rsidRDefault="00603783" w:rsidP="00191DA4">
            <w:pPr>
              <w:snapToGrid w:val="0"/>
              <w:ind w:right="-104"/>
              <w:jc w:val="center"/>
              <w:rPr>
                <w:sz w:val="18"/>
                <w:szCs w:val="18"/>
              </w:rPr>
            </w:pPr>
          </w:p>
          <w:p w:rsidR="00603783" w:rsidRDefault="00603783" w:rsidP="00191DA4">
            <w:pPr>
              <w:snapToGrid w:val="0"/>
              <w:ind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28700</w:t>
            </w:r>
          </w:p>
          <w:p w:rsidR="00603783" w:rsidRDefault="00603783" w:rsidP="00191DA4">
            <w:pPr>
              <w:snapToGrid w:val="0"/>
              <w:ind w:right="-104"/>
              <w:jc w:val="center"/>
              <w:rPr>
                <w:sz w:val="18"/>
                <w:szCs w:val="18"/>
              </w:rPr>
            </w:pPr>
          </w:p>
          <w:p w:rsidR="00603783" w:rsidRDefault="00603783" w:rsidP="00191DA4">
            <w:pPr>
              <w:snapToGrid w:val="0"/>
              <w:ind w:right="-104"/>
              <w:jc w:val="center"/>
              <w:rPr>
                <w:sz w:val="18"/>
                <w:szCs w:val="18"/>
              </w:rPr>
            </w:pPr>
          </w:p>
          <w:p w:rsidR="00603783" w:rsidRDefault="00603783" w:rsidP="00191DA4">
            <w:pPr>
              <w:snapToGrid w:val="0"/>
              <w:ind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450</w:t>
            </w:r>
          </w:p>
          <w:p w:rsidR="00603783" w:rsidRDefault="00603783" w:rsidP="00191DA4">
            <w:pPr>
              <w:snapToGrid w:val="0"/>
              <w:ind w:right="-104"/>
              <w:jc w:val="center"/>
              <w:rPr>
                <w:sz w:val="18"/>
                <w:szCs w:val="18"/>
              </w:rPr>
            </w:pPr>
          </w:p>
          <w:p w:rsidR="00603783" w:rsidRDefault="00603783" w:rsidP="00191DA4">
            <w:pPr>
              <w:snapToGrid w:val="0"/>
              <w:ind w:right="-104"/>
              <w:jc w:val="center"/>
              <w:rPr>
                <w:sz w:val="18"/>
                <w:szCs w:val="18"/>
              </w:rPr>
            </w:pPr>
          </w:p>
          <w:p w:rsidR="00603783" w:rsidRDefault="00603783" w:rsidP="00191DA4">
            <w:pPr>
              <w:snapToGrid w:val="0"/>
              <w:ind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23,1</w:t>
            </w:r>
          </w:p>
          <w:p w:rsidR="00603783" w:rsidRPr="00714E8D" w:rsidRDefault="00603783" w:rsidP="00191DA4">
            <w:pPr>
              <w:snapToGrid w:val="0"/>
              <w:ind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60,6</w:t>
            </w:r>
          </w:p>
          <w:p w:rsidR="00603783" w:rsidRDefault="00603783" w:rsidP="00191DA4">
            <w:pPr>
              <w:snapToGrid w:val="0"/>
              <w:ind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</w:p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</w:p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</w:p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</w:p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</w:p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</w:p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</w:p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</w:p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603783" w:rsidRDefault="00603783" w:rsidP="00191DA4">
            <w:pPr>
              <w:tabs>
                <w:tab w:val="left" w:pos="12"/>
              </w:tabs>
              <w:snapToGrid w:val="0"/>
              <w:ind w:right="-1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1) автомобиль ВАЗ 2107</w:t>
            </w:r>
          </w:p>
          <w:p w:rsidR="00603783" w:rsidRDefault="00603783" w:rsidP="00191DA4">
            <w:pPr>
              <w:tabs>
                <w:tab w:val="left" w:pos="12"/>
              </w:tabs>
              <w:snapToGrid w:val="0"/>
              <w:ind w:right="-1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2) автомобиль</w:t>
            </w:r>
          </w:p>
          <w:p w:rsidR="00603783" w:rsidRDefault="00603783" w:rsidP="00191DA4">
            <w:pPr>
              <w:tabs>
                <w:tab w:val="left" w:pos="12"/>
              </w:tabs>
              <w:snapToGrid w:val="0"/>
              <w:ind w:right="-130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Chery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For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a</w:t>
            </w:r>
          </w:p>
          <w:p w:rsidR="00603783" w:rsidRDefault="00603783" w:rsidP="00191DA4">
            <w:pPr>
              <w:tabs>
                <w:tab w:val="left" w:pos="12"/>
              </w:tabs>
              <w:snapToGrid w:val="0"/>
              <w:ind w:right="-1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3) автомобиль </w:t>
            </w:r>
          </w:p>
          <w:p w:rsidR="00603783" w:rsidRDefault="00603783" w:rsidP="00191DA4">
            <w:pPr>
              <w:rPr>
                <w:sz w:val="18"/>
                <w:szCs w:val="18"/>
              </w:rPr>
            </w:pPr>
            <w:r w:rsidRPr="006D7ABD">
              <w:rPr>
                <w:sz w:val="18"/>
                <w:szCs w:val="18"/>
              </w:rPr>
              <w:t>Chevrolet</w:t>
            </w:r>
          </w:p>
          <w:p w:rsidR="00603783" w:rsidRPr="006D7ABD" w:rsidRDefault="00603783" w:rsidP="00191DA4">
            <w:pPr>
              <w:rPr>
                <w:sz w:val="18"/>
                <w:szCs w:val="18"/>
              </w:rPr>
            </w:pPr>
            <w:r w:rsidRPr="006D7ABD">
              <w:rPr>
                <w:sz w:val="18"/>
                <w:szCs w:val="18"/>
              </w:rPr>
              <w:t> Lacetti (KLAN)</w:t>
            </w:r>
          </w:p>
          <w:p w:rsidR="00603783" w:rsidRDefault="00603783" w:rsidP="00191DA4">
            <w:pPr>
              <w:tabs>
                <w:tab w:val="left" w:pos="12"/>
              </w:tabs>
              <w:snapToGrid w:val="0"/>
              <w:ind w:right="-1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4)2 трактора </w:t>
            </w:r>
          </w:p>
          <w:p w:rsidR="00603783" w:rsidRDefault="00603783" w:rsidP="00191DA4">
            <w:pPr>
              <w:tabs>
                <w:tab w:val="left" w:pos="12"/>
              </w:tabs>
              <w:snapToGrid w:val="0"/>
              <w:ind w:right="-1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МТЗ-80</w:t>
            </w:r>
          </w:p>
          <w:p w:rsidR="00603783" w:rsidRDefault="00603783" w:rsidP="00191DA4">
            <w:pPr>
              <w:tabs>
                <w:tab w:val="left" w:pos="12"/>
              </w:tabs>
              <w:snapToGrid w:val="0"/>
              <w:ind w:right="-1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5) 2 трактора </w:t>
            </w:r>
          </w:p>
          <w:p w:rsidR="00603783" w:rsidRDefault="00603783" w:rsidP="00191DA4">
            <w:pPr>
              <w:tabs>
                <w:tab w:val="left" w:pos="12"/>
              </w:tabs>
              <w:snapToGrid w:val="0"/>
              <w:ind w:right="-1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ДТ -75</w:t>
            </w:r>
          </w:p>
          <w:p w:rsidR="00603783" w:rsidRDefault="00603783" w:rsidP="00191DA4">
            <w:pPr>
              <w:tabs>
                <w:tab w:val="left" w:pos="12"/>
              </w:tabs>
              <w:snapToGrid w:val="0"/>
              <w:ind w:right="-1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6) комбайн «Енисей»</w:t>
            </w:r>
          </w:p>
          <w:p w:rsidR="00603783" w:rsidRDefault="00603783" w:rsidP="00191DA4">
            <w:pPr>
              <w:tabs>
                <w:tab w:val="left" w:pos="12"/>
              </w:tabs>
              <w:snapToGrid w:val="0"/>
              <w:ind w:right="-1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7) трактор «Беларусь-920»</w:t>
            </w:r>
          </w:p>
          <w:p w:rsidR="00603783" w:rsidRDefault="00603783" w:rsidP="00191DA4">
            <w:pPr>
              <w:tabs>
                <w:tab w:val="left" w:pos="12"/>
              </w:tabs>
              <w:snapToGrid w:val="0"/>
              <w:ind w:right="-1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8) трактор «Беларусь 1221»</w:t>
            </w:r>
          </w:p>
          <w:p w:rsidR="00603783" w:rsidRDefault="00603783" w:rsidP="00191DA4">
            <w:pPr>
              <w:tabs>
                <w:tab w:val="left" w:pos="12"/>
              </w:tabs>
              <w:snapToGrid w:val="0"/>
              <w:ind w:right="-130"/>
              <w:rPr>
                <w:sz w:val="18"/>
                <w:szCs w:val="18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603783" w:rsidTr="00191DA4">
        <w:trPr>
          <w:trHeight w:val="93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</w:tcBorders>
          </w:tcPr>
          <w:p w:rsidR="00603783" w:rsidRDefault="00603783" w:rsidP="00191DA4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Несовершеннолетние</w:t>
            </w:r>
          </w:p>
          <w:p w:rsidR="00603783" w:rsidRDefault="00603783" w:rsidP="00191DA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дети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</w:tcBorders>
          </w:tcPr>
          <w:p w:rsidR="00603783" w:rsidRDefault="00603783" w:rsidP="00191DA4">
            <w:pPr>
              <w:snapToGrid w:val="0"/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000000"/>
            </w:tcBorders>
          </w:tcPr>
          <w:p w:rsidR="00603783" w:rsidRDefault="00603783" w:rsidP="00191DA4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000000"/>
            </w:tcBorders>
          </w:tcPr>
          <w:p w:rsidR="00603783" w:rsidRDefault="00603783" w:rsidP="00191DA4">
            <w:pPr>
              <w:snapToGrid w:val="0"/>
            </w:pPr>
            <w: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000000"/>
            </w:tcBorders>
          </w:tcPr>
          <w:p w:rsidR="00603783" w:rsidRDefault="00603783" w:rsidP="00191DA4">
            <w:pPr>
              <w:tabs>
                <w:tab w:val="left" w:pos="12"/>
              </w:tabs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603783" w:rsidTr="00191DA4">
        <w:trPr>
          <w:trHeight w:val="300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Pr="00C900E8" w:rsidRDefault="00603783" w:rsidP="00191DA4">
            <w:pPr>
              <w:pStyle w:val="ConsPlusTitle"/>
              <w:widowControl/>
              <w:snapToGrid w:val="0"/>
              <w:rPr>
                <w:b w:val="0"/>
                <w:sz w:val="18"/>
                <w:szCs w:val="18"/>
              </w:rPr>
            </w:pPr>
            <w:r w:rsidRPr="00C900E8">
              <w:rPr>
                <w:b w:val="0"/>
                <w:sz w:val="18"/>
                <w:szCs w:val="18"/>
              </w:rPr>
              <w:t>Сообцокова Мариет Руслановна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бюджетного отдела Финансового управления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482931,85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Pr="00C93543" w:rsidRDefault="00603783" w:rsidP="00191DA4">
            <w:pPr>
              <w:pStyle w:val="ListParagraph"/>
              <w:numPr>
                <w:ilvl w:val="0"/>
                <w:numId w:val="9"/>
              </w:numPr>
              <w:snapToGrid w:val="0"/>
              <w:ind w:left="279" w:hanging="279"/>
              <w:rPr>
                <w:sz w:val="18"/>
                <w:szCs w:val="18"/>
              </w:rPr>
            </w:pPr>
            <w:r w:rsidRPr="00C93543">
              <w:rPr>
                <w:sz w:val="18"/>
                <w:szCs w:val="18"/>
              </w:rPr>
              <w:t xml:space="preserve">земельный участок </w:t>
            </w:r>
            <w:r>
              <w:rPr>
                <w:sz w:val="18"/>
                <w:szCs w:val="18"/>
              </w:rPr>
              <w:t xml:space="preserve"> (</w:t>
            </w:r>
            <w:r w:rsidRPr="00C93543">
              <w:rPr>
                <w:sz w:val="18"/>
                <w:szCs w:val="18"/>
              </w:rPr>
              <w:t>садовый)</w:t>
            </w:r>
            <w:r>
              <w:rPr>
                <w:sz w:val="18"/>
                <w:szCs w:val="18"/>
              </w:rPr>
              <w:t xml:space="preserve"> 1/2</w:t>
            </w:r>
          </w:p>
          <w:p w:rsidR="00603783" w:rsidRDefault="00603783" w:rsidP="00191DA4">
            <w:pPr>
              <w:pStyle w:val="ListParagraph"/>
              <w:numPr>
                <w:ilvl w:val="0"/>
                <w:numId w:val="9"/>
              </w:numPr>
              <w:snapToGrid w:val="0"/>
              <w:ind w:left="279" w:hanging="27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 ½</w:t>
            </w:r>
          </w:p>
          <w:p w:rsidR="00603783" w:rsidRPr="00C93543" w:rsidRDefault="00603783" w:rsidP="00191DA4">
            <w:pPr>
              <w:pStyle w:val="ListParagraph"/>
              <w:numPr>
                <w:ilvl w:val="0"/>
                <w:numId w:val="9"/>
              </w:numPr>
              <w:snapToGrid w:val="0"/>
              <w:ind w:left="279" w:hanging="27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 1/2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957</w:t>
            </w:r>
          </w:p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</w:p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</w:p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</w:p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1374</w:t>
            </w:r>
          </w:p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67,90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tabs>
                <w:tab w:val="left" w:pos="12"/>
              </w:tabs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603783" w:rsidTr="00191DA4">
        <w:trPr>
          <w:trHeight w:val="300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Pr="00C900E8" w:rsidRDefault="00603783" w:rsidP="00191DA4">
            <w:pPr>
              <w:snapToGrid w:val="0"/>
              <w:rPr>
                <w:sz w:val="18"/>
                <w:szCs w:val="18"/>
              </w:rPr>
            </w:pPr>
            <w:r w:rsidRPr="00C900E8">
              <w:rPr>
                <w:sz w:val="18"/>
                <w:szCs w:val="18"/>
              </w:rPr>
              <w:t>Супруг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both"/>
              <w:rPr>
                <w:sz w:val="18"/>
                <w:szCs w:val="18"/>
              </w:rPr>
            </w:pPr>
          </w:p>
        </w:tc>
        <w:tc>
          <w:tcPr>
            <w:tcW w:w="1083" w:type="dxa"/>
            <w:tcBorders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281087,77</w:t>
            </w:r>
          </w:p>
        </w:tc>
        <w:tc>
          <w:tcPr>
            <w:tcW w:w="1797" w:type="dxa"/>
            <w:tcBorders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numPr>
                <w:ilvl w:val="0"/>
                <w:numId w:val="4"/>
              </w:numPr>
              <w:tabs>
                <w:tab w:val="clear" w:pos="720"/>
                <w:tab w:val="left" w:pos="0"/>
                <w:tab w:val="num" w:pos="137"/>
                <w:tab w:val="left" w:pos="192"/>
              </w:tabs>
              <w:snapToGrid w:val="0"/>
              <w:ind w:left="0" w:right="-116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приусадебный участок</w:t>
            </w:r>
          </w:p>
          <w:p w:rsidR="00603783" w:rsidRDefault="00603783" w:rsidP="00191DA4">
            <w:pPr>
              <w:numPr>
                <w:ilvl w:val="0"/>
                <w:numId w:val="4"/>
              </w:numPr>
              <w:tabs>
                <w:tab w:val="clear" w:pos="720"/>
                <w:tab w:val="left" w:pos="0"/>
                <w:tab w:val="num" w:pos="137"/>
                <w:tab w:val="left" w:pos="192"/>
              </w:tabs>
              <w:snapToGrid w:val="0"/>
              <w:ind w:left="0" w:right="-116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603783" w:rsidRDefault="00603783" w:rsidP="00191DA4">
            <w:pPr>
              <w:tabs>
                <w:tab w:val="left" w:pos="0"/>
                <w:tab w:val="left" w:pos="192"/>
              </w:tabs>
              <w:snapToGrid w:val="0"/>
              <w:jc w:val="both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1446</w:t>
            </w:r>
          </w:p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</w:p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140,9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</w:p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57" w:type="dxa"/>
            <w:tcBorders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tabs>
                <w:tab w:val="left" w:pos="12"/>
              </w:tabs>
              <w:snapToGrid w:val="0"/>
              <w:ind w:right="-108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1) автомобиль </w:t>
            </w:r>
            <w:r>
              <w:rPr>
                <w:sz w:val="18"/>
                <w:szCs w:val="18"/>
                <w:lang w:val="en-US"/>
              </w:rPr>
              <w:t>KIA Rio</w:t>
            </w:r>
          </w:p>
        </w:tc>
        <w:tc>
          <w:tcPr>
            <w:tcW w:w="1394" w:type="dxa"/>
            <w:tcBorders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6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603783" w:rsidTr="00191DA4">
        <w:trPr>
          <w:trHeight w:val="300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Pr="00C900E8" w:rsidRDefault="00603783" w:rsidP="00191DA4">
            <w:pPr>
              <w:snapToGrid w:val="0"/>
              <w:rPr>
                <w:sz w:val="18"/>
                <w:szCs w:val="18"/>
              </w:rPr>
            </w:pPr>
            <w:r w:rsidRPr="00C900E8">
              <w:rPr>
                <w:sz w:val="18"/>
                <w:szCs w:val="18"/>
              </w:rPr>
              <w:t>Несовершеннолетние дети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both"/>
              <w:rPr>
                <w:sz w:val="18"/>
                <w:szCs w:val="18"/>
              </w:rPr>
            </w:pPr>
          </w:p>
        </w:tc>
        <w:tc>
          <w:tcPr>
            <w:tcW w:w="1083" w:type="dxa"/>
            <w:tcBorders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797" w:type="dxa"/>
            <w:tcBorders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tabs>
                <w:tab w:val="left" w:pos="0"/>
                <w:tab w:val="left" w:pos="192"/>
              </w:tabs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57" w:type="dxa"/>
            <w:tcBorders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tabs>
                <w:tab w:val="left" w:pos="12"/>
              </w:tabs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94" w:type="dxa"/>
            <w:tcBorders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6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603783" w:rsidTr="00191DA4">
        <w:trPr>
          <w:trHeight w:val="300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Pr="00C900E8" w:rsidRDefault="00603783" w:rsidP="00191DA4">
            <w:pPr>
              <w:pStyle w:val="ConsPlusTitle"/>
              <w:widowControl/>
              <w:snapToGrid w:val="0"/>
              <w:rPr>
                <w:b w:val="0"/>
                <w:sz w:val="18"/>
                <w:szCs w:val="18"/>
              </w:rPr>
            </w:pPr>
            <w:r w:rsidRPr="00C900E8">
              <w:rPr>
                <w:b w:val="0"/>
                <w:sz w:val="18"/>
                <w:szCs w:val="18"/>
              </w:rPr>
              <w:t>Гиш Хариет Бачмизовна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отдела учета и доходности Финансового управления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440893,00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tabs>
                <w:tab w:val="left" w:pos="0"/>
                <w:tab w:val="left" w:pos="192"/>
              </w:tabs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1) квартира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1) жилой дом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tabs>
                <w:tab w:val="left" w:pos="12"/>
              </w:tabs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603783" w:rsidTr="00191DA4">
        <w:trPr>
          <w:trHeight w:val="300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both"/>
              <w:rPr>
                <w:sz w:val="18"/>
                <w:szCs w:val="18"/>
              </w:rPr>
            </w:pPr>
          </w:p>
        </w:tc>
        <w:tc>
          <w:tcPr>
            <w:tcW w:w="1083" w:type="dxa"/>
            <w:tcBorders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202092,00</w:t>
            </w:r>
          </w:p>
        </w:tc>
        <w:tc>
          <w:tcPr>
            <w:tcW w:w="1797" w:type="dxa"/>
            <w:tcBorders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numPr>
                <w:ilvl w:val="0"/>
                <w:numId w:val="3"/>
              </w:numPr>
              <w:tabs>
                <w:tab w:val="clear" w:pos="720"/>
                <w:tab w:val="left" w:pos="0"/>
                <w:tab w:val="left" w:pos="192"/>
                <w:tab w:val="num" w:pos="279"/>
              </w:tabs>
              <w:snapToGrid w:val="0"/>
              <w:ind w:left="137" w:hanging="137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приусадебный участок</w:t>
            </w:r>
          </w:p>
          <w:p w:rsidR="00603783" w:rsidRDefault="00603783" w:rsidP="00191DA4">
            <w:pPr>
              <w:numPr>
                <w:ilvl w:val="0"/>
                <w:numId w:val="3"/>
              </w:numPr>
              <w:tabs>
                <w:tab w:val="clear" w:pos="720"/>
                <w:tab w:val="left" w:pos="0"/>
                <w:tab w:val="left" w:pos="192"/>
                <w:tab w:val="num" w:pos="279"/>
              </w:tabs>
              <w:snapToGrid w:val="0"/>
              <w:ind w:left="137" w:hanging="137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1200</w:t>
            </w:r>
          </w:p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</w:p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</w:p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57" w:type="dxa"/>
            <w:tcBorders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tabs>
                <w:tab w:val="left" w:pos="12"/>
              </w:tabs>
              <w:snapToGrid w:val="0"/>
              <w:ind w:right="-1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1)автомобиль ВАЗ 21124</w:t>
            </w:r>
          </w:p>
          <w:p w:rsidR="00603783" w:rsidRDefault="00603783" w:rsidP="00191DA4">
            <w:pPr>
              <w:tabs>
                <w:tab w:val="left" w:pos="12"/>
              </w:tabs>
              <w:snapToGrid w:val="0"/>
              <w:ind w:right="-1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2) автомобиль ГАЗ 33021</w:t>
            </w:r>
          </w:p>
          <w:p w:rsidR="00603783" w:rsidRDefault="00603783" w:rsidP="00191DA4">
            <w:pPr>
              <w:tabs>
                <w:tab w:val="left" w:pos="12"/>
              </w:tabs>
              <w:snapToGrid w:val="0"/>
              <w:ind w:right="-108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  <w:r>
              <w:rPr>
                <w:sz w:val="18"/>
                <w:szCs w:val="18"/>
              </w:rPr>
              <w:t xml:space="preserve">)автомобиль </w:t>
            </w:r>
            <w:r>
              <w:rPr>
                <w:sz w:val="18"/>
                <w:szCs w:val="18"/>
                <w:lang w:val="en-US"/>
              </w:rPr>
              <w:t>Volkswaqen Polo</w:t>
            </w:r>
          </w:p>
          <w:p w:rsidR="00603783" w:rsidRDefault="00603783" w:rsidP="00191DA4">
            <w:pPr>
              <w:tabs>
                <w:tab w:val="left" w:pos="12"/>
              </w:tabs>
              <w:snapToGrid w:val="0"/>
              <w:ind w:right="-130" w:hanging="140"/>
              <w:rPr>
                <w:sz w:val="18"/>
                <w:szCs w:val="18"/>
                <w:lang w:val="en-US"/>
              </w:rPr>
            </w:pPr>
          </w:p>
        </w:tc>
        <w:tc>
          <w:tcPr>
            <w:tcW w:w="1394" w:type="dxa"/>
            <w:tcBorders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6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603783" w:rsidTr="00191DA4">
        <w:trPr>
          <w:trHeight w:val="300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Pr="00C900E8" w:rsidRDefault="00603783" w:rsidP="00191DA4">
            <w:pPr>
              <w:pStyle w:val="ConsPlusTitle"/>
              <w:widowControl/>
              <w:snapToGrid w:val="0"/>
              <w:rPr>
                <w:b w:val="0"/>
                <w:sz w:val="18"/>
                <w:szCs w:val="18"/>
              </w:rPr>
            </w:pPr>
            <w:r w:rsidRPr="00C900E8">
              <w:rPr>
                <w:b w:val="0"/>
                <w:sz w:val="18"/>
                <w:szCs w:val="18"/>
              </w:rPr>
              <w:t>Бат Ренат Шабанович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</w:tcBorders>
          </w:tcPr>
          <w:p w:rsidR="00603783" w:rsidRDefault="00603783" w:rsidP="00191DA4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 – программист Финансового управления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1078143,67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Pr="0057235C" w:rsidRDefault="00603783" w:rsidP="00191DA4">
            <w:pPr>
              <w:tabs>
                <w:tab w:val="left" w:pos="12"/>
              </w:tabs>
              <w:snapToGrid w:val="0"/>
              <w:ind w:right="-130"/>
              <w:rPr>
                <w:sz w:val="18"/>
                <w:szCs w:val="18"/>
                <w:u w:val="single"/>
              </w:rPr>
            </w:pPr>
            <w:r w:rsidRPr="0057235C">
              <w:rPr>
                <w:sz w:val="18"/>
                <w:szCs w:val="18"/>
              </w:rPr>
              <w:t>1) автомобиль Ford Focus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603783" w:rsidTr="00191DA4">
        <w:trPr>
          <w:trHeight w:val="300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Pr="00C900E8" w:rsidRDefault="00603783" w:rsidP="00191DA4">
            <w:pPr>
              <w:pStyle w:val="ConsPlusTitle"/>
              <w:snapToGrid w:val="0"/>
              <w:rPr>
                <w:b w:val="0"/>
                <w:sz w:val="18"/>
                <w:szCs w:val="18"/>
              </w:rPr>
            </w:pPr>
            <w:r w:rsidRPr="00C900E8">
              <w:rPr>
                <w:b w:val="0"/>
                <w:sz w:val="18"/>
                <w:szCs w:val="18"/>
              </w:rPr>
              <w:t>Супруга</w:t>
            </w:r>
            <w:r w:rsidRPr="00C900E8">
              <w:rPr>
                <w:b w:val="0"/>
                <w:sz w:val="18"/>
                <w:szCs w:val="18"/>
              </w:rPr>
              <w:tab/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tabs>
                <w:tab w:val="left" w:pos="1024"/>
              </w:tabs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160263,75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tabs>
                <w:tab w:val="left" w:pos="12"/>
              </w:tabs>
              <w:snapToGrid w:val="0"/>
              <w:ind w:right="-130" w:hanging="1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603783" w:rsidTr="00191DA4">
        <w:trPr>
          <w:trHeight w:val="300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Pr="00C900E8" w:rsidRDefault="00603783" w:rsidP="00191DA4">
            <w:pPr>
              <w:snapToGrid w:val="0"/>
              <w:rPr>
                <w:sz w:val="18"/>
                <w:szCs w:val="18"/>
              </w:rPr>
            </w:pPr>
            <w:r w:rsidRPr="00C900E8">
              <w:rPr>
                <w:sz w:val="18"/>
                <w:szCs w:val="18"/>
              </w:rPr>
              <w:t>Несовершеннолетние дети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both"/>
              <w:rPr>
                <w:sz w:val="18"/>
                <w:szCs w:val="18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both"/>
              <w:rPr>
                <w:sz w:val="18"/>
                <w:szCs w:val="18"/>
              </w:rPr>
            </w:pP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numPr>
                <w:ilvl w:val="0"/>
                <w:numId w:val="5"/>
              </w:numPr>
              <w:tabs>
                <w:tab w:val="clear" w:pos="720"/>
                <w:tab w:val="left" w:pos="0"/>
                <w:tab w:val="num" w:pos="137"/>
                <w:tab w:val="left" w:pos="192"/>
              </w:tabs>
              <w:snapToGrid w:val="0"/>
              <w:ind w:left="137" w:hanging="13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1/7 доля квартиры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78,1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tabs>
                <w:tab w:val="left" w:pos="12"/>
              </w:tabs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603783" w:rsidTr="00191DA4">
        <w:trPr>
          <w:trHeight w:val="300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Pr="00C900E8" w:rsidRDefault="00603783" w:rsidP="00191DA4">
            <w:pPr>
              <w:pStyle w:val="ConsPlusTitle"/>
              <w:widowControl/>
              <w:snapToGrid w:val="0"/>
              <w:rPr>
                <w:b w:val="0"/>
                <w:sz w:val="18"/>
                <w:szCs w:val="18"/>
              </w:rPr>
            </w:pPr>
            <w:r w:rsidRPr="00C900E8">
              <w:rPr>
                <w:b w:val="0"/>
                <w:sz w:val="18"/>
                <w:szCs w:val="18"/>
              </w:rPr>
              <w:t>Тлеуж Светлана Адамовна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отдела доходов Финансового управления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165651,64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1) квартира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83,1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Pr="007B091C" w:rsidRDefault="00603783" w:rsidP="007B091C">
            <w:pPr>
              <w:pStyle w:val="ListParagraph"/>
              <w:numPr>
                <w:ilvl w:val="0"/>
                <w:numId w:val="10"/>
              </w:numPr>
              <w:tabs>
                <w:tab w:val="left" w:pos="12"/>
              </w:tabs>
              <w:snapToGrid w:val="0"/>
              <w:ind w:left="316" w:hanging="283"/>
              <w:rPr>
                <w:sz w:val="18"/>
                <w:szCs w:val="18"/>
              </w:rPr>
            </w:pPr>
            <w:r w:rsidRPr="007B091C">
              <w:rPr>
                <w:sz w:val="18"/>
                <w:szCs w:val="18"/>
              </w:rPr>
              <w:t>автомобиль BMW X3</w:t>
            </w:r>
          </w:p>
          <w:p w:rsidR="00603783" w:rsidRPr="007B091C" w:rsidRDefault="00603783" w:rsidP="007B091C">
            <w:pPr>
              <w:pStyle w:val="ListParagraph"/>
              <w:numPr>
                <w:ilvl w:val="0"/>
                <w:numId w:val="10"/>
              </w:numPr>
              <w:tabs>
                <w:tab w:val="left" w:pos="12"/>
              </w:tabs>
              <w:snapToGrid w:val="0"/>
              <w:ind w:left="316" w:hanging="283"/>
              <w:rPr>
                <w:sz w:val="18"/>
                <w:szCs w:val="18"/>
              </w:rPr>
            </w:pPr>
            <w:r w:rsidRPr="007B091C">
              <w:rPr>
                <w:sz w:val="18"/>
                <w:szCs w:val="18"/>
              </w:rPr>
              <w:t xml:space="preserve">автомобиль </w:t>
            </w:r>
            <w:r>
              <w:rPr>
                <w:sz w:val="18"/>
                <w:szCs w:val="18"/>
              </w:rPr>
              <w:t>BMW X1</w:t>
            </w:r>
          </w:p>
          <w:p w:rsidR="00603783" w:rsidRPr="007B091C" w:rsidRDefault="00603783" w:rsidP="007B091C">
            <w:pPr>
              <w:pStyle w:val="ListParagraph"/>
              <w:tabs>
                <w:tab w:val="left" w:pos="12"/>
              </w:tabs>
              <w:snapToGrid w:val="0"/>
              <w:ind w:left="33"/>
              <w:rPr>
                <w:sz w:val="18"/>
                <w:szCs w:val="18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603783" w:rsidTr="00191DA4">
        <w:trPr>
          <w:trHeight w:val="1318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Pr="00C900E8" w:rsidRDefault="00603783" w:rsidP="00191DA4">
            <w:pPr>
              <w:pStyle w:val="ConsPlusTitle"/>
              <w:snapToGrid w:val="0"/>
              <w:rPr>
                <w:b w:val="0"/>
                <w:sz w:val="18"/>
                <w:szCs w:val="18"/>
              </w:rPr>
            </w:pPr>
            <w:r w:rsidRPr="00C900E8">
              <w:rPr>
                <w:b w:val="0"/>
                <w:sz w:val="18"/>
                <w:szCs w:val="18"/>
              </w:rPr>
              <w:t>Несовершеннолетние дети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both"/>
              <w:rPr>
                <w:sz w:val="18"/>
                <w:szCs w:val="18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both"/>
              <w:rPr>
                <w:sz w:val="18"/>
                <w:szCs w:val="18"/>
              </w:rPr>
            </w:pP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1) квартира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tabs>
                <w:tab w:val="left" w:pos="12"/>
              </w:tabs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603783" w:rsidTr="00191DA4">
        <w:trPr>
          <w:trHeight w:val="300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Pr="00C900E8" w:rsidRDefault="00603783" w:rsidP="00191DA4">
            <w:pPr>
              <w:pStyle w:val="ConsPlusTitle"/>
              <w:widowControl/>
              <w:snapToGrid w:val="0"/>
              <w:rPr>
                <w:b w:val="0"/>
                <w:sz w:val="18"/>
                <w:szCs w:val="18"/>
              </w:rPr>
            </w:pPr>
            <w:r w:rsidRPr="00C900E8">
              <w:rPr>
                <w:b w:val="0"/>
                <w:sz w:val="18"/>
                <w:szCs w:val="18"/>
              </w:rPr>
              <w:t>Четыз Тамара Пшимафовна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 Финансового управления (в отпуске по уходу за ребенком)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45832,61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tabs>
                <w:tab w:val="left" w:pos="12"/>
              </w:tabs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1) автомобиль</w:t>
            </w:r>
          </w:p>
          <w:p w:rsidR="00603783" w:rsidRDefault="00603783" w:rsidP="00191DA4">
            <w:pPr>
              <w:tabs>
                <w:tab w:val="left" w:pos="12"/>
              </w:tabs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ВАЗ 2117030</w:t>
            </w:r>
          </w:p>
          <w:p w:rsidR="00603783" w:rsidRDefault="00603783" w:rsidP="00191DA4">
            <w:pPr>
              <w:tabs>
                <w:tab w:val="left" w:pos="12"/>
              </w:tabs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2) автомобиль ВАЗ 21060</w:t>
            </w:r>
          </w:p>
          <w:p w:rsidR="00603783" w:rsidRDefault="00603783" w:rsidP="00191DA4">
            <w:pPr>
              <w:tabs>
                <w:tab w:val="left" w:pos="12"/>
              </w:tabs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3) автомобиль ВАЗ 21099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603783" w:rsidTr="00191DA4">
        <w:trPr>
          <w:trHeight w:val="300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both"/>
              <w:rPr>
                <w:sz w:val="18"/>
                <w:szCs w:val="18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296045,67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tabs>
                <w:tab w:val="left" w:pos="12"/>
              </w:tabs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4) автомобиль </w:t>
            </w:r>
          </w:p>
          <w:p w:rsidR="00603783" w:rsidRDefault="00603783" w:rsidP="00191DA4">
            <w:pPr>
              <w:tabs>
                <w:tab w:val="left" w:pos="12"/>
              </w:tabs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ГАЗ 33285</w:t>
            </w:r>
          </w:p>
          <w:p w:rsidR="00603783" w:rsidRDefault="00603783" w:rsidP="00191DA4">
            <w:pPr>
              <w:tabs>
                <w:tab w:val="left" w:pos="12"/>
              </w:tabs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5) автомобиль</w:t>
            </w:r>
          </w:p>
          <w:p w:rsidR="00603783" w:rsidRDefault="00603783" w:rsidP="00191DA4">
            <w:pPr>
              <w:tabs>
                <w:tab w:val="left" w:pos="12"/>
              </w:tabs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ГАЗ 322132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603783" w:rsidTr="00191DA4">
        <w:trPr>
          <w:trHeight w:val="300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pStyle w:val="ConsPlusTitle"/>
              <w:widowControl/>
              <w:snapToGrid w:val="0"/>
              <w:jc w:val="center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both"/>
              <w:rPr>
                <w:sz w:val="18"/>
                <w:szCs w:val="18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tabs>
                <w:tab w:val="left" w:pos="12"/>
              </w:tabs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603783" w:rsidTr="00191DA4">
        <w:trPr>
          <w:trHeight w:val="300"/>
        </w:trPr>
        <w:tc>
          <w:tcPr>
            <w:tcW w:w="1416" w:type="dxa"/>
            <w:tcBorders>
              <w:left w:val="single" w:sz="4" w:space="0" w:color="000000"/>
              <w:bottom w:val="single" w:sz="4" w:space="0" w:color="000000"/>
            </w:tcBorders>
          </w:tcPr>
          <w:p w:rsidR="00603783" w:rsidRPr="00C900E8" w:rsidRDefault="00603783" w:rsidP="00191DA4">
            <w:pPr>
              <w:pStyle w:val="ConsPlusTitle"/>
              <w:widowControl/>
              <w:snapToGrid w:val="0"/>
              <w:rPr>
                <w:b w:val="0"/>
                <w:sz w:val="18"/>
                <w:szCs w:val="18"/>
              </w:rPr>
            </w:pPr>
            <w:r w:rsidRPr="00C900E8">
              <w:rPr>
                <w:b w:val="0"/>
                <w:sz w:val="18"/>
                <w:szCs w:val="18"/>
              </w:rPr>
              <w:t>Багаманова Альфия Умановна</w:t>
            </w:r>
          </w:p>
        </w:tc>
        <w:tc>
          <w:tcPr>
            <w:tcW w:w="1792" w:type="dxa"/>
            <w:tcBorders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бюджетного отдела по санкционированию расходов Финансового управления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628480,91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tabs>
                <w:tab w:val="left" w:pos="-98"/>
                <w:tab w:val="left" w:pos="0"/>
                <w:tab w:val="left" w:pos="33"/>
              </w:tabs>
              <w:snapToGrid w:val="0"/>
              <w:ind w:right="-1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1) автомобилль </w:t>
            </w:r>
            <w:r>
              <w:rPr>
                <w:sz w:val="18"/>
                <w:szCs w:val="18"/>
                <w:lang w:val="en-US"/>
              </w:rPr>
              <w:t>Chery</w:t>
            </w:r>
          </w:p>
          <w:p w:rsidR="00603783" w:rsidRPr="0057235C" w:rsidRDefault="00603783" w:rsidP="00191DA4">
            <w:pPr>
              <w:tabs>
                <w:tab w:val="left" w:pos="-98"/>
                <w:tab w:val="left" w:pos="0"/>
                <w:tab w:val="left" w:pos="33"/>
              </w:tabs>
              <w:snapToGrid w:val="0"/>
              <w:ind w:right="-108"/>
              <w:rPr>
                <w:sz w:val="18"/>
                <w:szCs w:val="18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603783" w:rsidTr="00191DA4">
        <w:trPr>
          <w:trHeight w:val="300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Pr="00C900E8" w:rsidRDefault="00603783" w:rsidP="00191DA4">
            <w:pPr>
              <w:snapToGrid w:val="0"/>
              <w:rPr>
                <w:sz w:val="18"/>
                <w:szCs w:val="18"/>
              </w:rPr>
            </w:pPr>
            <w:r w:rsidRPr="00C900E8">
              <w:rPr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both"/>
              <w:rPr>
                <w:sz w:val="18"/>
                <w:szCs w:val="18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tabs>
                <w:tab w:val="left" w:pos="12"/>
              </w:tabs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603783" w:rsidTr="00191DA4">
        <w:trPr>
          <w:trHeight w:val="300"/>
        </w:trPr>
        <w:tc>
          <w:tcPr>
            <w:tcW w:w="1416" w:type="dxa"/>
            <w:tcBorders>
              <w:left w:val="single" w:sz="4" w:space="0" w:color="000000"/>
              <w:bottom w:val="single" w:sz="4" w:space="0" w:color="000000"/>
            </w:tcBorders>
          </w:tcPr>
          <w:p w:rsidR="00603783" w:rsidRPr="00C900E8" w:rsidRDefault="00603783" w:rsidP="00191DA4">
            <w:pPr>
              <w:pStyle w:val="ConsPlusTitle"/>
              <w:widowControl/>
              <w:snapToGrid w:val="0"/>
              <w:rPr>
                <w:b w:val="0"/>
                <w:sz w:val="18"/>
                <w:szCs w:val="18"/>
              </w:rPr>
            </w:pPr>
            <w:r w:rsidRPr="00C900E8">
              <w:rPr>
                <w:b w:val="0"/>
                <w:sz w:val="18"/>
                <w:szCs w:val="18"/>
              </w:rPr>
              <w:t>Хун Аминет Аслановна</w:t>
            </w:r>
          </w:p>
        </w:tc>
        <w:tc>
          <w:tcPr>
            <w:tcW w:w="1792" w:type="dxa"/>
            <w:tcBorders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бюджетного отдела Финансового управления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390840,21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1) 5 садовых земельных участков</w:t>
            </w:r>
          </w:p>
          <w:p w:rsidR="00603783" w:rsidRDefault="00603783" w:rsidP="00191DA4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2) земельный участок для ЛПХ</w:t>
            </w:r>
          </w:p>
          <w:p w:rsidR="00603783" w:rsidRDefault="00603783" w:rsidP="00191DA4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3) жилой дом</w:t>
            </w:r>
          </w:p>
          <w:p w:rsidR="00603783" w:rsidRDefault="00603783" w:rsidP="00191DA4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4) квартира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7614</w:t>
            </w:r>
          </w:p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</w:p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</w:p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965</w:t>
            </w:r>
          </w:p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</w:p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69,3</w:t>
            </w:r>
          </w:p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40,91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</w:p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</w:p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</w:p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tabs>
                <w:tab w:val="left" w:pos="12"/>
              </w:tabs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603783" w:rsidTr="00191DA4">
        <w:trPr>
          <w:trHeight w:val="1680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603783" w:rsidRPr="00C900E8" w:rsidRDefault="00603783" w:rsidP="00191DA4">
            <w:pPr>
              <w:snapToGrid w:val="0"/>
              <w:rPr>
                <w:sz w:val="18"/>
                <w:szCs w:val="18"/>
              </w:rPr>
            </w:pPr>
            <w:r w:rsidRPr="00C900E8">
              <w:rPr>
                <w:sz w:val="18"/>
                <w:szCs w:val="18"/>
              </w:rPr>
              <w:t>Супруг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603783" w:rsidRDefault="00603783" w:rsidP="00191DA4">
            <w:pPr>
              <w:snapToGrid w:val="0"/>
              <w:jc w:val="both"/>
              <w:rPr>
                <w:sz w:val="18"/>
                <w:szCs w:val="18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3127,92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numPr>
                <w:ilvl w:val="0"/>
                <w:numId w:val="8"/>
              </w:numPr>
              <w:tabs>
                <w:tab w:val="clear" w:pos="720"/>
                <w:tab w:val="num" w:pos="0"/>
                <w:tab w:val="left" w:pos="137"/>
                <w:tab w:val="left" w:pos="279"/>
              </w:tabs>
              <w:snapToGrid w:val="0"/>
              <w:ind w:left="0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 для ЛПХ</w:t>
            </w:r>
          </w:p>
          <w:p w:rsidR="00603783" w:rsidRDefault="00603783" w:rsidP="00191DA4">
            <w:pPr>
              <w:numPr>
                <w:ilvl w:val="0"/>
                <w:numId w:val="8"/>
              </w:numPr>
              <w:tabs>
                <w:tab w:val="clear" w:pos="720"/>
                <w:tab w:val="num" w:pos="0"/>
                <w:tab w:val="left" w:pos="137"/>
                <w:tab w:val="left" w:pos="279"/>
              </w:tabs>
              <w:snapToGrid w:val="0"/>
              <w:ind w:left="0"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дачный земельный участок</w:t>
            </w:r>
          </w:p>
          <w:p w:rsidR="00603783" w:rsidRDefault="00603783" w:rsidP="00191DA4">
            <w:pPr>
              <w:tabs>
                <w:tab w:val="num" w:pos="0"/>
                <w:tab w:val="left" w:pos="137"/>
                <w:tab w:val="left" w:pos="279"/>
              </w:tabs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2) жилой дом</w:t>
            </w:r>
          </w:p>
          <w:p w:rsidR="00603783" w:rsidRDefault="00603783" w:rsidP="00191DA4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3) квартира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965</w:t>
            </w:r>
          </w:p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</w:p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</w:t>
            </w:r>
          </w:p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</w:p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69,3</w:t>
            </w:r>
          </w:p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40,91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</w:p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</w:p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РФ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tabs>
                <w:tab w:val="left" w:pos="12"/>
              </w:tabs>
              <w:snapToGrid w:val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1)автомобиль </w:t>
            </w:r>
            <w:r>
              <w:rPr>
                <w:sz w:val="18"/>
                <w:szCs w:val="18"/>
                <w:lang w:val="en-US"/>
              </w:rPr>
              <w:t>Hyundai Accent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603783" w:rsidTr="00191DA4">
        <w:trPr>
          <w:trHeight w:val="958"/>
        </w:trPr>
        <w:tc>
          <w:tcPr>
            <w:tcW w:w="14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603783" w:rsidRPr="00C900E8" w:rsidRDefault="00603783" w:rsidP="00191DA4">
            <w:pPr>
              <w:pStyle w:val="ConsPlusTitle"/>
              <w:snapToGrid w:val="0"/>
              <w:rPr>
                <w:b w:val="0"/>
                <w:sz w:val="18"/>
                <w:szCs w:val="18"/>
              </w:rPr>
            </w:pPr>
            <w:r w:rsidRPr="00C900E8">
              <w:rPr>
                <w:b w:val="0"/>
                <w:sz w:val="18"/>
                <w:szCs w:val="18"/>
              </w:rPr>
              <w:t>Несовершеннолетние дети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both"/>
              <w:rPr>
                <w:sz w:val="18"/>
                <w:szCs w:val="18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tabs>
                <w:tab w:val="left" w:pos="12"/>
              </w:tabs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603783" w:rsidTr="00191DA4">
        <w:trPr>
          <w:trHeight w:val="300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Pr="00C900E8" w:rsidRDefault="00603783" w:rsidP="00191DA4">
            <w:pPr>
              <w:pStyle w:val="ConsPlusTitle"/>
              <w:widowControl/>
              <w:snapToGrid w:val="0"/>
              <w:rPr>
                <w:b w:val="0"/>
                <w:sz w:val="18"/>
                <w:szCs w:val="18"/>
              </w:rPr>
            </w:pPr>
            <w:r w:rsidRPr="00C900E8">
              <w:rPr>
                <w:b w:val="0"/>
                <w:sz w:val="18"/>
                <w:szCs w:val="18"/>
              </w:rPr>
              <w:t>Бекух Заира Адамовна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отдела доходов Финансового управления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365300,26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tabs>
                <w:tab w:val="left" w:pos="192"/>
              </w:tabs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tabs>
                <w:tab w:val="left" w:pos="12"/>
              </w:tabs>
              <w:snapToGrid w:val="0"/>
              <w:ind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603783" w:rsidTr="00191DA4">
        <w:trPr>
          <w:trHeight w:val="300"/>
        </w:trPr>
        <w:tc>
          <w:tcPr>
            <w:tcW w:w="1416" w:type="dxa"/>
            <w:tcBorders>
              <w:left w:val="single" w:sz="4" w:space="0" w:color="000000"/>
              <w:bottom w:val="single" w:sz="4" w:space="0" w:color="000000"/>
            </w:tcBorders>
          </w:tcPr>
          <w:p w:rsidR="00603783" w:rsidRPr="00C900E8" w:rsidRDefault="00603783" w:rsidP="00191DA4">
            <w:pPr>
              <w:pStyle w:val="ConsPlusTitle"/>
              <w:widowControl/>
              <w:snapToGrid w:val="0"/>
              <w:rPr>
                <w:b w:val="0"/>
                <w:sz w:val="18"/>
                <w:szCs w:val="18"/>
              </w:rPr>
            </w:pPr>
            <w:r w:rsidRPr="00C900E8">
              <w:rPr>
                <w:b w:val="0"/>
                <w:sz w:val="18"/>
                <w:szCs w:val="18"/>
              </w:rPr>
              <w:t>Супруг</w:t>
            </w:r>
          </w:p>
        </w:tc>
        <w:tc>
          <w:tcPr>
            <w:tcW w:w="1792" w:type="dxa"/>
            <w:tcBorders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both"/>
              <w:rPr>
                <w:sz w:val="18"/>
                <w:szCs w:val="18"/>
              </w:rPr>
            </w:pPr>
          </w:p>
        </w:tc>
        <w:tc>
          <w:tcPr>
            <w:tcW w:w="1083" w:type="dxa"/>
            <w:tcBorders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79501,97</w:t>
            </w:r>
          </w:p>
        </w:tc>
        <w:tc>
          <w:tcPr>
            <w:tcW w:w="1797" w:type="dxa"/>
            <w:tcBorders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tabs>
                <w:tab w:val="left" w:pos="192"/>
              </w:tabs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57" w:type="dxa"/>
            <w:tcBorders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tabs>
                <w:tab w:val="left" w:pos="12"/>
              </w:tabs>
              <w:snapToGrid w:val="0"/>
              <w:ind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94" w:type="dxa"/>
            <w:tcBorders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6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603783" w:rsidTr="00191DA4">
        <w:trPr>
          <w:trHeight w:val="300"/>
        </w:trPr>
        <w:tc>
          <w:tcPr>
            <w:tcW w:w="1416" w:type="dxa"/>
            <w:tcBorders>
              <w:left w:val="single" w:sz="4" w:space="0" w:color="000000"/>
              <w:bottom w:val="single" w:sz="4" w:space="0" w:color="000000"/>
            </w:tcBorders>
          </w:tcPr>
          <w:p w:rsidR="00603783" w:rsidRPr="00C900E8" w:rsidRDefault="00603783" w:rsidP="00191DA4">
            <w:pPr>
              <w:pStyle w:val="ConsPlusTitle"/>
              <w:widowControl/>
              <w:snapToGrid w:val="0"/>
              <w:rPr>
                <w:b w:val="0"/>
                <w:sz w:val="18"/>
                <w:szCs w:val="18"/>
              </w:rPr>
            </w:pPr>
            <w:r w:rsidRPr="00C900E8">
              <w:rPr>
                <w:b w:val="0"/>
                <w:sz w:val="18"/>
                <w:szCs w:val="18"/>
              </w:rPr>
              <w:t>Несовершеннолетние дети</w:t>
            </w:r>
          </w:p>
        </w:tc>
        <w:tc>
          <w:tcPr>
            <w:tcW w:w="1792" w:type="dxa"/>
            <w:tcBorders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both"/>
              <w:rPr>
                <w:sz w:val="18"/>
                <w:szCs w:val="18"/>
              </w:rPr>
            </w:pPr>
          </w:p>
        </w:tc>
        <w:tc>
          <w:tcPr>
            <w:tcW w:w="1083" w:type="dxa"/>
            <w:tcBorders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797" w:type="dxa"/>
            <w:tcBorders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tabs>
                <w:tab w:val="left" w:pos="192"/>
              </w:tabs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40" w:type="dxa"/>
            <w:tcBorders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57" w:type="dxa"/>
            <w:tcBorders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tabs>
                <w:tab w:val="left" w:pos="12"/>
              </w:tabs>
              <w:snapToGrid w:val="0"/>
              <w:ind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94" w:type="dxa"/>
            <w:tcBorders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6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783" w:rsidRDefault="00603783" w:rsidP="00191DA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</w:tbl>
    <w:p w:rsidR="00603783" w:rsidRDefault="00603783" w:rsidP="0093170C"/>
    <w:p w:rsidR="00603783" w:rsidRDefault="00603783" w:rsidP="00F11EC9">
      <w:pPr>
        <w:jc w:val="center"/>
        <w:rPr>
          <w:b/>
          <w:sz w:val="44"/>
          <w:szCs w:val="44"/>
        </w:rPr>
      </w:pPr>
    </w:p>
    <w:p w:rsidR="00603783" w:rsidRDefault="00603783" w:rsidP="00F11EC9">
      <w:pPr>
        <w:jc w:val="center"/>
        <w:rPr>
          <w:b/>
          <w:sz w:val="44"/>
          <w:szCs w:val="44"/>
        </w:rPr>
      </w:pPr>
    </w:p>
    <w:p w:rsidR="00603783" w:rsidRDefault="00603783" w:rsidP="0093170C">
      <w:pPr>
        <w:jc w:val="center"/>
      </w:pPr>
    </w:p>
    <w:sectPr w:rsidR="00603783" w:rsidSect="0093170C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B"/>
    <w:multiLevelType w:val="multilevel"/>
    <w:tmpl w:val="0000001B"/>
    <w:name w:val="WW8Num2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>
    <w:nsid w:val="0000001C"/>
    <w:multiLevelType w:val="multilevel"/>
    <w:tmpl w:val="0000001C"/>
    <w:name w:val="WW8Num2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1D"/>
    <w:multiLevelType w:val="multilevel"/>
    <w:tmpl w:val="0000001D"/>
    <w:name w:val="WW8Num3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1E"/>
    <w:multiLevelType w:val="multilevel"/>
    <w:tmpl w:val="0000001E"/>
    <w:name w:val="WW8Num3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0000001F"/>
    <w:multiLevelType w:val="multilevel"/>
    <w:tmpl w:val="0000001F"/>
    <w:name w:val="WW8Num3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>
    <w:nsid w:val="00000020"/>
    <w:multiLevelType w:val="multilevel"/>
    <w:tmpl w:val="00000020"/>
    <w:name w:val="WW8Num3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6">
    <w:nsid w:val="0000002A"/>
    <w:multiLevelType w:val="multilevel"/>
    <w:tmpl w:val="0000002A"/>
    <w:name w:val="WW8Num43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7">
    <w:nsid w:val="0000002C"/>
    <w:multiLevelType w:val="multilevel"/>
    <w:tmpl w:val="0000002C"/>
    <w:name w:val="WW8Num4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8">
    <w:nsid w:val="2D391800"/>
    <w:multiLevelType w:val="hybridMultilevel"/>
    <w:tmpl w:val="21BA2EA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59756C8"/>
    <w:multiLevelType w:val="hybridMultilevel"/>
    <w:tmpl w:val="E9B2FF3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46D77"/>
    <w:rsid w:val="0001482E"/>
    <w:rsid w:val="00051D91"/>
    <w:rsid w:val="00094FD8"/>
    <w:rsid w:val="000D6284"/>
    <w:rsid w:val="0015191B"/>
    <w:rsid w:val="00174FA6"/>
    <w:rsid w:val="00191DA4"/>
    <w:rsid w:val="001A6694"/>
    <w:rsid w:val="001B124A"/>
    <w:rsid w:val="002026F0"/>
    <w:rsid w:val="002A4BE7"/>
    <w:rsid w:val="00302FD7"/>
    <w:rsid w:val="003B4921"/>
    <w:rsid w:val="004206D8"/>
    <w:rsid w:val="004255F5"/>
    <w:rsid w:val="0057235C"/>
    <w:rsid w:val="00603783"/>
    <w:rsid w:val="006D7ABD"/>
    <w:rsid w:val="00714E8D"/>
    <w:rsid w:val="00746D77"/>
    <w:rsid w:val="00783856"/>
    <w:rsid w:val="0078412B"/>
    <w:rsid w:val="007B091C"/>
    <w:rsid w:val="00802C61"/>
    <w:rsid w:val="00816A1D"/>
    <w:rsid w:val="00865CBF"/>
    <w:rsid w:val="0091479F"/>
    <w:rsid w:val="0093170C"/>
    <w:rsid w:val="00A63189"/>
    <w:rsid w:val="00B95816"/>
    <w:rsid w:val="00C900E8"/>
    <w:rsid w:val="00C93543"/>
    <w:rsid w:val="00CB4B92"/>
    <w:rsid w:val="00D04CB6"/>
    <w:rsid w:val="00DB4E49"/>
    <w:rsid w:val="00E849C7"/>
    <w:rsid w:val="00E92DC8"/>
    <w:rsid w:val="00F11D21"/>
    <w:rsid w:val="00F11EC9"/>
    <w:rsid w:val="00FA78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6694"/>
    <w:pPr>
      <w:widowControl w:val="0"/>
      <w:suppressAutoHyphens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1A6694"/>
    <w:pPr>
      <w:widowControl w:val="0"/>
      <w:suppressAutoHyphens/>
      <w:autoSpaceDE w:val="0"/>
    </w:pPr>
    <w:rPr>
      <w:rFonts w:ascii="Times New Roman" w:hAnsi="Times New Roman"/>
      <w:b/>
      <w:bCs/>
      <w:sz w:val="24"/>
      <w:szCs w:val="24"/>
      <w:lang w:eastAsia="ar-SA"/>
    </w:rPr>
  </w:style>
  <w:style w:type="paragraph" w:styleId="ListParagraph">
    <w:name w:val="List Paragraph"/>
    <w:basedOn w:val="Normal"/>
    <w:uiPriority w:val="99"/>
    <w:qFormat/>
    <w:rsid w:val="00C93543"/>
    <w:pPr>
      <w:ind w:left="720"/>
      <w:contextualSpacing/>
    </w:pPr>
    <w:rPr>
      <w:szCs w:val="21"/>
    </w:rPr>
  </w:style>
  <w:style w:type="paragraph" w:styleId="NoSpacing">
    <w:name w:val="No Spacing"/>
    <w:uiPriority w:val="99"/>
    <w:qFormat/>
    <w:rsid w:val="0093170C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175</TotalTime>
  <Pages>4</Pages>
  <Words>730</Words>
  <Characters>4163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Gish</cp:lastModifiedBy>
  <cp:revision>15</cp:revision>
  <dcterms:created xsi:type="dcterms:W3CDTF">2016-05-04T11:55:00Z</dcterms:created>
  <dcterms:modified xsi:type="dcterms:W3CDTF">2016-05-11T07:18:00Z</dcterms:modified>
</cp:coreProperties>
</file>