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C3" w:rsidRPr="002026F0" w:rsidRDefault="007123C3" w:rsidP="0093170C">
      <w:pPr>
        <w:jc w:val="center"/>
      </w:pPr>
      <w:r>
        <w:t>С</w:t>
      </w:r>
      <w:r w:rsidRPr="002026F0">
        <w:t>ВЕДЕНИЯ</w:t>
      </w:r>
    </w:p>
    <w:p w:rsidR="007123C3" w:rsidRPr="0093170C" w:rsidRDefault="007123C3" w:rsidP="0093170C">
      <w:pPr>
        <w:jc w:val="center"/>
        <w:rPr>
          <w:b/>
        </w:rPr>
      </w:pPr>
      <w:r w:rsidRPr="002026F0">
        <w:t>о доходах, расходах, об имуществе и обязательствах имущественного характера муниципальн</w:t>
      </w:r>
      <w:r>
        <w:t xml:space="preserve">ых служащих </w:t>
      </w:r>
      <w:r w:rsidRPr="002026F0">
        <w:t xml:space="preserve"> </w:t>
      </w:r>
      <w:r w:rsidRPr="0093170C">
        <w:rPr>
          <w:b/>
        </w:rPr>
        <w:t xml:space="preserve">Контрольно- счетной палаты </w:t>
      </w:r>
    </w:p>
    <w:p w:rsidR="007123C3" w:rsidRDefault="007123C3" w:rsidP="0093170C">
      <w:pPr>
        <w:jc w:val="center"/>
      </w:pPr>
      <w:r w:rsidRPr="0093170C">
        <w:rPr>
          <w:b/>
        </w:rPr>
        <w:t>МО «Тахтамукайский район»</w:t>
      </w:r>
      <w:r w:rsidRPr="0091479F">
        <w:t xml:space="preserve"> и членов их семей </w:t>
      </w:r>
      <w:r>
        <w:t xml:space="preserve">за период с 1 января по 31 декабря 2015г., предоставляемых </w:t>
      </w:r>
      <w:r w:rsidRPr="0091479F">
        <w:t>для опубликования</w:t>
      </w:r>
    </w:p>
    <w:p w:rsidR="007123C3" w:rsidRDefault="007123C3" w:rsidP="0093170C">
      <w:pPr>
        <w:jc w:val="center"/>
      </w:pPr>
      <w:r w:rsidRPr="0091479F">
        <w:t xml:space="preserve"> на официальном сайте администрации МО «Тахтамукайский район»</w:t>
      </w:r>
      <w:r>
        <w:t xml:space="preserve"> </w:t>
      </w:r>
    </w:p>
    <w:p w:rsidR="007123C3" w:rsidRDefault="007123C3" w:rsidP="0093170C">
      <w:pPr>
        <w:jc w:val="center"/>
      </w:pPr>
    </w:p>
    <w:tbl>
      <w:tblPr>
        <w:tblW w:w="15876" w:type="dxa"/>
        <w:tblInd w:w="-27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1816"/>
        <w:gridCol w:w="1303"/>
        <w:gridCol w:w="1417"/>
        <w:gridCol w:w="720"/>
        <w:gridCol w:w="900"/>
        <w:gridCol w:w="1073"/>
        <w:gridCol w:w="900"/>
        <w:gridCol w:w="892"/>
        <w:gridCol w:w="1620"/>
        <w:gridCol w:w="1114"/>
        <w:gridCol w:w="943"/>
        <w:gridCol w:w="1618"/>
      </w:tblGrid>
      <w:tr w:rsidR="007123C3" w:rsidRPr="0091479F" w:rsidTr="00191DA4">
        <w:trPr>
          <w:trHeight w:val="1092"/>
        </w:trPr>
        <w:tc>
          <w:tcPr>
            <w:tcW w:w="1560" w:type="dxa"/>
            <w:vMerge w:val="restart"/>
            <w:tcBorders>
              <w:top w:val="single" w:sz="4" w:space="0" w:color="0E1D25"/>
              <w:left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Ф.И.О.</w:t>
            </w:r>
          </w:p>
        </w:tc>
        <w:tc>
          <w:tcPr>
            <w:tcW w:w="1816" w:type="dxa"/>
            <w:vMerge w:val="restart"/>
            <w:tcBorders>
              <w:top w:val="single" w:sz="4" w:space="0" w:color="0E1D25"/>
              <w:left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Должность</w:t>
            </w:r>
          </w:p>
        </w:tc>
        <w:tc>
          <w:tcPr>
            <w:tcW w:w="1303" w:type="dxa"/>
            <w:vMerge w:val="restart"/>
            <w:tcBorders>
              <w:top w:val="single" w:sz="4" w:space="0" w:color="0E1D25"/>
              <w:left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Общая сумма деклариров</w:t>
            </w:r>
            <w:r>
              <w:rPr>
                <w:sz w:val="16"/>
                <w:szCs w:val="16"/>
              </w:rPr>
              <w:t>анного годового дохода за 2015</w:t>
            </w:r>
            <w:r w:rsidRPr="0091479F">
              <w:rPr>
                <w:sz w:val="16"/>
                <w:szCs w:val="16"/>
              </w:rPr>
              <w:t>г. (руб.)</w:t>
            </w:r>
          </w:p>
        </w:tc>
        <w:tc>
          <w:tcPr>
            <w:tcW w:w="5902" w:type="dxa"/>
            <w:gridSpan w:val="6"/>
            <w:tcBorders>
              <w:top w:val="single" w:sz="4" w:space="0" w:color="0E1D25"/>
              <w:left w:val="single" w:sz="4" w:space="0" w:color="0E1D25"/>
              <w:bottom w:val="single" w:sz="4" w:space="0" w:color="auto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620" w:type="dxa"/>
            <w:vMerge w:val="restart"/>
            <w:tcBorders>
              <w:top w:val="single" w:sz="4" w:space="0" w:color="0E1D25"/>
              <w:left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Перечень транспортных средств принадлежащих на праве собственности (вид, марка)</w:t>
            </w:r>
          </w:p>
        </w:tc>
        <w:tc>
          <w:tcPr>
            <w:tcW w:w="3675" w:type="dxa"/>
            <w:gridSpan w:val="3"/>
            <w:vMerge w:val="restart"/>
            <w:tcBorders>
              <w:top w:val="single" w:sz="4" w:space="0" w:color="0E1D25"/>
              <w:left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spacing w:before="144" w:after="144"/>
              <w:ind w:left="55" w:firstLine="55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 xml:space="preserve">Сведения об источниках получения средств, </w:t>
            </w:r>
          </w:p>
          <w:p w:rsidR="007123C3" w:rsidRPr="0091479F" w:rsidRDefault="007123C3" w:rsidP="00191DA4">
            <w:pPr>
              <w:spacing w:before="144" w:after="144"/>
              <w:ind w:left="55" w:firstLine="55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за счет которых совершена сделка</w:t>
            </w:r>
          </w:p>
        </w:tc>
      </w:tr>
      <w:tr w:rsidR="007123C3" w:rsidRPr="0091479F" w:rsidTr="00191DA4">
        <w:trPr>
          <w:trHeight w:val="660"/>
        </w:trPr>
        <w:tc>
          <w:tcPr>
            <w:tcW w:w="1560" w:type="dxa"/>
            <w:vMerge/>
            <w:tcBorders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8"/>
                <w:szCs w:val="18"/>
              </w:rPr>
            </w:pPr>
          </w:p>
        </w:tc>
        <w:tc>
          <w:tcPr>
            <w:tcW w:w="1816" w:type="dxa"/>
            <w:vMerge/>
            <w:tcBorders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В собственности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В пользовании</w:t>
            </w:r>
          </w:p>
        </w:tc>
        <w:tc>
          <w:tcPr>
            <w:tcW w:w="1620" w:type="dxa"/>
            <w:vMerge/>
            <w:tcBorders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8"/>
                <w:szCs w:val="18"/>
              </w:rPr>
            </w:pPr>
          </w:p>
        </w:tc>
        <w:tc>
          <w:tcPr>
            <w:tcW w:w="3675" w:type="dxa"/>
            <w:gridSpan w:val="3"/>
            <w:vMerge/>
            <w:tcBorders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91479F" w:rsidRDefault="007123C3" w:rsidP="00191DA4">
            <w:pPr>
              <w:spacing w:before="144" w:after="144"/>
              <w:jc w:val="center"/>
              <w:rPr>
                <w:sz w:val="18"/>
                <w:szCs w:val="18"/>
              </w:rPr>
            </w:pPr>
          </w:p>
        </w:tc>
      </w:tr>
      <w:tr w:rsidR="007123C3" w:rsidTr="00191DA4">
        <w:tc>
          <w:tcPr>
            <w:tcW w:w="15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6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Вид</w:t>
            </w:r>
          </w:p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 xml:space="preserve"> объектов недвижи</w:t>
            </w:r>
            <w:r>
              <w:rPr>
                <w:sz w:val="16"/>
                <w:szCs w:val="16"/>
              </w:rPr>
              <w:t>-</w:t>
            </w:r>
            <w:r w:rsidRPr="0091479F">
              <w:rPr>
                <w:sz w:val="16"/>
                <w:szCs w:val="16"/>
              </w:rPr>
              <w:t>мости</w:t>
            </w:r>
          </w:p>
        </w:tc>
        <w:tc>
          <w:tcPr>
            <w:tcW w:w="7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Площадь</w:t>
            </w:r>
          </w:p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(кв.м.)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Страна располо</w:t>
            </w:r>
            <w:r>
              <w:rPr>
                <w:sz w:val="16"/>
                <w:szCs w:val="16"/>
              </w:rPr>
              <w:t>-</w:t>
            </w:r>
            <w:r w:rsidRPr="0091479F">
              <w:rPr>
                <w:sz w:val="16"/>
                <w:szCs w:val="16"/>
              </w:rPr>
              <w:t>жения</w:t>
            </w:r>
          </w:p>
        </w:tc>
        <w:tc>
          <w:tcPr>
            <w:tcW w:w="1073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Вид</w:t>
            </w:r>
          </w:p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 xml:space="preserve"> объектов недвижи</w:t>
            </w:r>
            <w:r>
              <w:rPr>
                <w:sz w:val="16"/>
                <w:szCs w:val="16"/>
              </w:rPr>
              <w:t>-</w:t>
            </w:r>
            <w:r w:rsidRPr="0091479F">
              <w:rPr>
                <w:sz w:val="16"/>
                <w:szCs w:val="16"/>
              </w:rPr>
              <w:t>мости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Площадь</w:t>
            </w:r>
          </w:p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(кв.м.)</w:t>
            </w:r>
          </w:p>
        </w:tc>
        <w:tc>
          <w:tcPr>
            <w:tcW w:w="892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Страна располо</w:t>
            </w:r>
            <w:r>
              <w:rPr>
                <w:sz w:val="16"/>
                <w:szCs w:val="16"/>
              </w:rPr>
              <w:t>-</w:t>
            </w:r>
            <w:r w:rsidRPr="0091479F">
              <w:rPr>
                <w:sz w:val="16"/>
                <w:szCs w:val="16"/>
              </w:rPr>
              <w:t>жения</w:t>
            </w:r>
          </w:p>
        </w:tc>
        <w:tc>
          <w:tcPr>
            <w:tcW w:w="16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Приобретение зем. участка,</w:t>
            </w:r>
          </w:p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и других объектов недвижимости</w:t>
            </w:r>
          </w:p>
        </w:tc>
        <w:tc>
          <w:tcPr>
            <w:tcW w:w="94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Транс</w:t>
            </w:r>
            <w:r>
              <w:rPr>
                <w:sz w:val="16"/>
                <w:szCs w:val="16"/>
              </w:rPr>
              <w:t>-</w:t>
            </w:r>
          </w:p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портных средств</w:t>
            </w:r>
          </w:p>
        </w:tc>
        <w:tc>
          <w:tcPr>
            <w:tcW w:w="1618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91479F" w:rsidRDefault="007123C3" w:rsidP="00191DA4">
            <w:pPr>
              <w:jc w:val="center"/>
              <w:rPr>
                <w:sz w:val="16"/>
                <w:szCs w:val="16"/>
              </w:rPr>
            </w:pPr>
            <w:r w:rsidRPr="0091479F">
              <w:rPr>
                <w:sz w:val="16"/>
                <w:szCs w:val="16"/>
              </w:rPr>
              <w:t>Ценных   бумаг, акций (долей участия, паев в уставных (складочных) капиталах организаций),</w:t>
            </w:r>
          </w:p>
        </w:tc>
      </w:tr>
      <w:tr w:rsidR="007123C3" w:rsidRPr="002A4BE7" w:rsidTr="00191DA4">
        <w:tc>
          <w:tcPr>
            <w:tcW w:w="15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 w:rsidRPr="002A4BE7">
              <w:rPr>
                <w:sz w:val="22"/>
                <w:szCs w:val="22"/>
              </w:rPr>
              <w:t>Трахова Светлана Кимовна</w:t>
            </w:r>
          </w:p>
        </w:tc>
        <w:tc>
          <w:tcPr>
            <w:tcW w:w="1816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 w:rsidRPr="002A4BE7">
              <w:rPr>
                <w:sz w:val="22"/>
                <w:szCs w:val="22"/>
              </w:rPr>
              <w:t xml:space="preserve">Председатель Контрольно- счетной палаты МО «Тахтамукайский район» </w:t>
            </w:r>
          </w:p>
        </w:tc>
        <w:tc>
          <w:tcPr>
            <w:tcW w:w="130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774300,04</w:t>
            </w:r>
          </w:p>
        </w:tc>
        <w:tc>
          <w:tcPr>
            <w:tcW w:w="141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1)</w:t>
            </w:r>
            <w:r w:rsidRPr="002A4BE7">
              <w:rPr>
                <w:sz w:val="22"/>
                <w:szCs w:val="22"/>
              </w:rPr>
              <w:t xml:space="preserve">Земельный </w:t>
            </w:r>
            <w:r>
              <w:rPr>
                <w:sz w:val="22"/>
                <w:szCs w:val="22"/>
              </w:rPr>
              <w:t xml:space="preserve">   </w:t>
            </w:r>
            <w:r w:rsidRPr="002A4BE7">
              <w:rPr>
                <w:sz w:val="22"/>
                <w:szCs w:val="22"/>
              </w:rPr>
              <w:t xml:space="preserve">участок </w:t>
            </w:r>
            <w:r>
              <w:rPr>
                <w:sz w:val="22"/>
                <w:szCs w:val="22"/>
              </w:rPr>
              <w:t>(садовый)</w:t>
            </w:r>
          </w:p>
          <w:p w:rsidR="007123C3" w:rsidRDefault="007123C3" w:rsidP="00191DA4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2)Квартира</w:t>
            </w:r>
          </w:p>
          <w:p w:rsidR="007123C3" w:rsidRPr="002A4BE7" w:rsidRDefault="007123C3" w:rsidP="00191DA4">
            <w:pPr>
              <w:pStyle w:val="NoSpacing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3) Нежилое помещение </w:t>
            </w:r>
          </w:p>
        </w:tc>
        <w:tc>
          <w:tcPr>
            <w:tcW w:w="7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r>
              <w:rPr>
                <w:sz w:val="22"/>
                <w:szCs w:val="22"/>
              </w:rPr>
              <w:t xml:space="preserve"> 580</w:t>
            </w:r>
          </w:p>
          <w:p w:rsidR="007123C3" w:rsidRDefault="007123C3" w:rsidP="00191DA4"/>
          <w:p w:rsidR="007123C3" w:rsidRDefault="007123C3" w:rsidP="00191DA4"/>
          <w:p w:rsidR="007123C3" w:rsidRDefault="007123C3" w:rsidP="00191DA4">
            <w:r>
              <w:rPr>
                <w:sz w:val="22"/>
                <w:szCs w:val="22"/>
              </w:rPr>
              <w:t xml:space="preserve"> 34</w:t>
            </w:r>
          </w:p>
          <w:p w:rsidR="007123C3" w:rsidRPr="002A4BE7" w:rsidRDefault="007123C3" w:rsidP="00191DA4">
            <w:r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Default="007123C3" w:rsidP="00191DA4">
            <w:r>
              <w:rPr>
                <w:sz w:val="22"/>
                <w:szCs w:val="22"/>
              </w:rPr>
              <w:t xml:space="preserve"> РФ</w:t>
            </w:r>
          </w:p>
          <w:p w:rsidR="007123C3" w:rsidRDefault="007123C3" w:rsidP="00191DA4"/>
          <w:p w:rsidR="007123C3" w:rsidRDefault="007123C3" w:rsidP="00191DA4"/>
          <w:p w:rsidR="007123C3" w:rsidRPr="002A4BE7" w:rsidRDefault="007123C3" w:rsidP="00191DA4">
            <w:r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1073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-</w:t>
            </w:r>
          </w:p>
          <w:p w:rsidR="007123C3" w:rsidRDefault="007123C3" w:rsidP="00191DA4">
            <w:pPr>
              <w:rPr>
                <w:lang w:val="en-US"/>
              </w:rPr>
            </w:pPr>
          </w:p>
          <w:p w:rsidR="007123C3" w:rsidRDefault="007123C3" w:rsidP="00191DA4">
            <w:pPr>
              <w:rPr>
                <w:lang w:val="en-US"/>
              </w:rPr>
            </w:pPr>
          </w:p>
          <w:p w:rsidR="007123C3" w:rsidRPr="00D04CB6" w:rsidRDefault="007123C3" w:rsidP="00191DA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-</w:t>
            </w:r>
          </w:p>
          <w:p w:rsidR="007123C3" w:rsidRDefault="007123C3" w:rsidP="00191DA4">
            <w:pPr>
              <w:rPr>
                <w:lang w:val="en-US"/>
              </w:rPr>
            </w:pPr>
          </w:p>
          <w:p w:rsidR="007123C3" w:rsidRDefault="007123C3" w:rsidP="00191DA4">
            <w:pPr>
              <w:rPr>
                <w:lang w:val="en-US"/>
              </w:rPr>
            </w:pPr>
          </w:p>
          <w:p w:rsidR="007123C3" w:rsidRPr="00D04CB6" w:rsidRDefault="007123C3" w:rsidP="00191DA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-</w:t>
            </w:r>
          </w:p>
        </w:tc>
        <w:tc>
          <w:tcPr>
            <w:tcW w:w="892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</w:t>
            </w:r>
          </w:p>
          <w:p w:rsidR="007123C3" w:rsidRPr="002A4BE7" w:rsidRDefault="007123C3" w:rsidP="00191DA4"/>
        </w:tc>
        <w:tc>
          <w:tcPr>
            <w:tcW w:w="16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r>
              <w:rPr>
                <w:sz w:val="22"/>
                <w:szCs w:val="22"/>
              </w:rPr>
              <w:t>Хендай Солярис</w:t>
            </w:r>
          </w:p>
          <w:p w:rsidR="007123C3" w:rsidRPr="00B95816" w:rsidRDefault="007123C3" w:rsidP="00191DA4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KIA Spektra </w:t>
            </w:r>
          </w:p>
          <w:p w:rsidR="007123C3" w:rsidRPr="00B95816" w:rsidRDefault="007123C3" w:rsidP="00191DA4"/>
        </w:tc>
        <w:tc>
          <w:tcPr>
            <w:tcW w:w="1114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D04CB6" w:rsidRDefault="007123C3" w:rsidP="00191DA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618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D04CB6" w:rsidRDefault="007123C3" w:rsidP="00191DA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7123C3" w:rsidRPr="002A4BE7" w:rsidTr="00191DA4">
        <w:tc>
          <w:tcPr>
            <w:tcW w:w="15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4206D8" w:rsidRDefault="007123C3" w:rsidP="00191DA4">
            <w:pPr>
              <w:jc w:val="center"/>
            </w:pPr>
            <w:r>
              <w:rPr>
                <w:sz w:val="22"/>
                <w:szCs w:val="22"/>
              </w:rPr>
              <w:t xml:space="preserve">Гузиекова Мулиет Гиссовна </w:t>
            </w:r>
          </w:p>
        </w:tc>
        <w:tc>
          <w:tcPr>
            <w:tcW w:w="1816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 xml:space="preserve">Главный инспектор </w:t>
            </w:r>
          </w:p>
        </w:tc>
        <w:tc>
          <w:tcPr>
            <w:tcW w:w="130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952690,26</w:t>
            </w:r>
          </w:p>
        </w:tc>
        <w:tc>
          <w:tcPr>
            <w:tcW w:w="141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7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73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Квартира 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32,0</w:t>
            </w:r>
          </w:p>
        </w:tc>
        <w:tc>
          <w:tcPr>
            <w:tcW w:w="892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r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16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14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8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123C3" w:rsidRPr="002A4BE7" w:rsidTr="00191DA4">
        <w:tc>
          <w:tcPr>
            <w:tcW w:w="15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 xml:space="preserve">Гонежук Саида Инверовна </w:t>
            </w:r>
          </w:p>
        </w:tc>
        <w:tc>
          <w:tcPr>
            <w:tcW w:w="1816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Главный инспектор</w:t>
            </w:r>
          </w:p>
        </w:tc>
        <w:tc>
          <w:tcPr>
            <w:tcW w:w="130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DB4E49" w:rsidRDefault="007123C3" w:rsidP="00191DA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850325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94</w:t>
            </w:r>
          </w:p>
        </w:tc>
        <w:tc>
          <w:tcPr>
            <w:tcW w:w="141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 xml:space="preserve">1)Земельный участок </w:t>
            </w:r>
          </w:p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2) земельный участок под ИЖС</w:t>
            </w:r>
          </w:p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2)Жилой дом</w:t>
            </w:r>
          </w:p>
        </w:tc>
        <w:tc>
          <w:tcPr>
            <w:tcW w:w="7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580</w:t>
            </w:r>
          </w:p>
          <w:p w:rsidR="007123C3" w:rsidRDefault="007123C3" w:rsidP="00191DA4">
            <w:pPr>
              <w:jc w:val="center"/>
            </w:pPr>
          </w:p>
          <w:p w:rsidR="007123C3" w:rsidRDefault="007123C3" w:rsidP="00191DA4">
            <w:pPr>
              <w:jc w:val="center"/>
            </w:pPr>
          </w:p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2064</w:t>
            </w:r>
          </w:p>
          <w:p w:rsidR="007123C3" w:rsidRDefault="007123C3" w:rsidP="00191DA4">
            <w:pPr>
              <w:jc w:val="center"/>
            </w:pPr>
          </w:p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  <w:p w:rsidR="007123C3" w:rsidRDefault="007123C3" w:rsidP="00191DA4">
            <w:pPr>
              <w:jc w:val="center"/>
            </w:pPr>
          </w:p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073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8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123C3" w:rsidRPr="002A4BE7" w:rsidTr="00191DA4">
        <w:tc>
          <w:tcPr>
            <w:tcW w:w="15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816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</w:p>
        </w:tc>
        <w:tc>
          <w:tcPr>
            <w:tcW w:w="130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282351,33</w:t>
            </w:r>
          </w:p>
        </w:tc>
        <w:tc>
          <w:tcPr>
            <w:tcW w:w="141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2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8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123C3" w:rsidRPr="002A4BE7" w:rsidTr="00191DA4">
        <w:tc>
          <w:tcPr>
            <w:tcW w:w="15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Женетль Замира Аюбовна</w:t>
            </w:r>
          </w:p>
        </w:tc>
        <w:tc>
          <w:tcPr>
            <w:tcW w:w="1816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Главный инспектор</w:t>
            </w:r>
          </w:p>
        </w:tc>
        <w:tc>
          <w:tcPr>
            <w:tcW w:w="130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DB4E49" w:rsidRDefault="007123C3" w:rsidP="00191DA4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472180</w:t>
            </w:r>
            <w:r>
              <w:rPr>
                <w:sz w:val="22"/>
                <w:szCs w:val="22"/>
              </w:rPr>
              <w:t>,</w:t>
            </w: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73</w:t>
            </w:r>
          </w:p>
        </w:tc>
        <w:tc>
          <w:tcPr>
            <w:tcW w:w="141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7123C3" w:rsidRPr="002A4BE7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CB4B92" w:rsidRDefault="007123C3" w:rsidP="00191DA4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Pr="00CB4B92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51,00</w:t>
            </w:r>
          </w:p>
        </w:tc>
        <w:tc>
          <w:tcPr>
            <w:tcW w:w="892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62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14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8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  <w:tcMar>
              <w:top w:w="24" w:type="dxa"/>
              <w:left w:w="24" w:type="dxa"/>
              <w:bottom w:w="24" w:type="dxa"/>
              <w:right w:w="24" w:type="dxa"/>
            </w:tcMar>
          </w:tcPr>
          <w:p w:rsidR="007123C3" w:rsidRDefault="007123C3" w:rsidP="00191DA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123C3" w:rsidRDefault="007123C3" w:rsidP="0093170C"/>
    <w:sectPr w:rsidR="007123C3" w:rsidSect="0093170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1C"/>
    <w:multiLevelType w:val="multi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1D"/>
    <w:multiLevelType w:val="multilevel"/>
    <w:tmpl w:val="0000001D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1E"/>
    <w:multiLevelType w:val="multilevel"/>
    <w:tmpl w:val="0000001E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1F"/>
    <w:multiLevelType w:val="multilevel"/>
    <w:tmpl w:val="0000001F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20"/>
    <w:multiLevelType w:val="multilevel"/>
    <w:tmpl w:val="00000020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2A"/>
    <w:multiLevelType w:val="multilevel"/>
    <w:tmpl w:val="0000002A"/>
    <w:name w:val="WW8Num4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2C"/>
    <w:multiLevelType w:val="multi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2D391800"/>
    <w:multiLevelType w:val="hybridMultilevel"/>
    <w:tmpl w:val="21BA2E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9756C8"/>
    <w:multiLevelType w:val="hybridMultilevel"/>
    <w:tmpl w:val="E9B2FF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D77"/>
    <w:rsid w:val="0001482E"/>
    <w:rsid w:val="00051D91"/>
    <w:rsid w:val="00057E59"/>
    <w:rsid w:val="000D6284"/>
    <w:rsid w:val="0015191B"/>
    <w:rsid w:val="00174FA6"/>
    <w:rsid w:val="00191DA4"/>
    <w:rsid w:val="001A6694"/>
    <w:rsid w:val="001B124A"/>
    <w:rsid w:val="002026F0"/>
    <w:rsid w:val="002A4BE7"/>
    <w:rsid w:val="003B4921"/>
    <w:rsid w:val="004206D8"/>
    <w:rsid w:val="004255F5"/>
    <w:rsid w:val="0057235C"/>
    <w:rsid w:val="006D7ABD"/>
    <w:rsid w:val="007123C3"/>
    <w:rsid w:val="00714E8D"/>
    <w:rsid w:val="00746D77"/>
    <w:rsid w:val="00783856"/>
    <w:rsid w:val="0078412B"/>
    <w:rsid w:val="007B091C"/>
    <w:rsid w:val="00816A1D"/>
    <w:rsid w:val="00865CBF"/>
    <w:rsid w:val="0091479F"/>
    <w:rsid w:val="0093170C"/>
    <w:rsid w:val="00A63189"/>
    <w:rsid w:val="00B95816"/>
    <w:rsid w:val="00C04B08"/>
    <w:rsid w:val="00C900E8"/>
    <w:rsid w:val="00C93543"/>
    <w:rsid w:val="00CB4B92"/>
    <w:rsid w:val="00D04CB6"/>
    <w:rsid w:val="00DB4E49"/>
    <w:rsid w:val="00E849C7"/>
    <w:rsid w:val="00E92DC8"/>
    <w:rsid w:val="00EE1BD5"/>
    <w:rsid w:val="00F11EC9"/>
    <w:rsid w:val="00FA7888"/>
    <w:rsid w:val="00FC5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694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6694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C93543"/>
    <w:pPr>
      <w:ind w:left="720"/>
      <w:contextualSpacing/>
    </w:pPr>
    <w:rPr>
      <w:szCs w:val="21"/>
    </w:rPr>
  </w:style>
  <w:style w:type="paragraph" w:styleId="NoSpacing">
    <w:name w:val="No Spacing"/>
    <w:uiPriority w:val="99"/>
    <w:qFormat/>
    <w:rsid w:val="009317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</TotalTime>
  <Pages>1</Pages>
  <Words>244</Words>
  <Characters>1394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Gish</cp:lastModifiedBy>
  <cp:revision>15</cp:revision>
  <dcterms:created xsi:type="dcterms:W3CDTF">2016-05-04T11:55:00Z</dcterms:created>
  <dcterms:modified xsi:type="dcterms:W3CDTF">2016-05-11T07:17:00Z</dcterms:modified>
</cp:coreProperties>
</file>