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7A" w:rsidRPr="004D4ACB" w:rsidRDefault="00DF507A" w:rsidP="00A56FD1">
      <w:pPr>
        <w:spacing w:after="0" w:line="240" w:lineRule="auto"/>
        <w:jc w:val="center"/>
        <w:rPr>
          <w:rFonts w:ascii="Times New Roman" w:hAnsi="Times New Roman"/>
        </w:rPr>
      </w:pPr>
      <w:r w:rsidRPr="004D4ACB">
        <w:rPr>
          <w:rFonts w:ascii="Times New Roman" w:hAnsi="Times New Roman"/>
        </w:rPr>
        <w:t>СВЕДЕНИЯ</w:t>
      </w:r>
    </w:p>
    <w:p w:rsidR="00DF507A" w:rsidRPr="004D4ACB" w:rsidRDefault="00DF507A" w:rsidP="00A56FD1">
      <w:pPr>
        <w:spacing w:after="0" w:line="240" w:lineRule="auto"/>
        <w:jc w:val="center"/>
        <w:rPr>
          <w:rFonts w:ascii="Times New Roman" w:hAnsi="Times New Roman"/>
        </w:rPr>
      </w:pPr>
      <w:r w:rsidRPr="004D4ACB">
        <w:rPr>
          <w:rFonts w:ascii="Times New Roman" w:hAnsi="Times New Roman"/>
        </w:rPr>
        <w:t>о доходах, об имуществе и обязательств</w:t>
      </w:r>
      <w:r>
        <w:rPr>
          <w:rFonts w:ascii="Times New Roman" w:hAnsi="Times New Roman"/>
        </w:rPr>
        <w:t>ах имущественного характера  депутатов Совета</w:t>
      </w:r>
    </w:p>
    <w:p w:rsidR="00DF507A" w:rsidRPr="004D4ACB" w:rsidRDefault="00DF507A" w:rsidP="00A56FD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Старокаразерикского сельского</w:t>
      </w:r>
      <w:r w:rsidRPr="004D4ACB">
        <w:rPr>
          <w:rFonts w:ascii="Times New Roman" w:hAnsi="Times New Roman"/>
        </w:rPr>
        <w:t xml:space="preserve"> поселении Ютазинского муниципального</w:t>
      </w:r>
    </w:p>
    <w:p w:rsidR="00DF507A" w:rsidRPr="004D4ACB" w:rsidRDefault="00DF507A" w:rsidP="00A56FD1">
      <w:pPr>
        <w:spacing w:after="0" w:line="240" w:lineRule="auto"/>
        <w:jc w:val="center"/>
        <w:rPr>
          <w:rFonts w:ascii="Times New Roman" w:hAnsi="Times New Roman"/>
        </w:rPr>
      </w:pPr>
      <w:r w:rsidRPr="004D4ACB">
        <w:rPr>
          <w:rFonts w:ascii="Times New Roman" w:hAnsi="Times New Roman"/>
        </w:rPr>
        <w:t>района за отчетный финансовый год с 1 января 2015 года по 31 декабря 2015год.</w:t>
      </w:r>
    </w:p>
    <w:p w:rsidR="00DF507A" w:rsidRPr="004D4ACB" w:rsidRDefault="00DF507A" w:rsidP="00A56FD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418"/>
        <w:gridCol w:w="818"/>
        <w:gridCol w:w="1617"/>
        <w:gridCol w:w="1581"/>
        <w:gridCol w:w="1612"/>
        <w:gridCol w:w="1611"/>
        <w:gridCol w:w="1617"/>
        <w:gridCol w:w="1581"/>
        <w:gridCol w:w="1612"/>
      </w:tblGrid>
      <w:tr w:rsidR="00DF507A" w:rsidRPr="00B111D2" w:rsidTr="003C71BF">
        <w:tc>
          <w:tcPr>
            <w:tcW w:w="1384" w:type="dxa"/>
            <w:vMerge w:val="restart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11D2">
              <w:rPr>
                <w:rFonts w:ascii="Times New Roman" w:hAnsi="Times New Roman"/>
              </w:rPr>
              <w:t xml:space="preserve">    Ф И О</w:t>
            </w:r>
          </w:p>
        </w:tc>
        <w:tc>
          <w:tcPr>
            <w:tcW w:w="1418" w:type="dxa"/>
            <w:vMerge w:val="restart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111D2">
                <w:rPr>
                  <w:rFonts w:ascii="Times New Roman" w:hAnsi="Times New Roman"/>
                  <w:sz w:val="20"/>
                  <w:szCs w:val="20"/>
                </w:rPr>
                <w:t>2015 г</w:t>
              </w:r>
            </w:smartTag>
            <w:r w:rsidRPr="00B111D2">
              <w:rPr>
                <w:rFonts w:ascii="Times New Roman" w:hAnsi="Times New Roman"/>
                <w:sz w:val="20"/>
                <w:szCs w:val="20"/>
              </w:rPr>
              <w:t>. (руб)</w:t>
            </w:r>
          </w:p>
        </w:tc>
        <w:tc>
          <w:tcPr>
            <w:tcW w:w="818" w:type="dxa"/>
            <w:vMerge w:val="restart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Сведения о расходах</w:t>
            </w:r>
          </w:p>
        </w:tc>
        <w:tc>
          <w:tcPr>
            <w:tcW w:w="6421" w:type="dxa"/>
            <w:gridSpan w:val="4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10" w:type="dxa"/>
            <w:gridSpan w:val="3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находящийся в пользовании</w:t>
            </w:r>
          </w:p>
        </w:tc>
      </w:tr>
      <w:tr w:rsidR="00DF507A" w:rsidRPr="00B111D2" w:rsidTr="003C71BF">
        <w:tc>
          <w:tcPr>
            <w:tcW w:w="1384" w:type="dxa"/>
            <w:vMerge/>
            <w:vAlign w:val="center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  <w:vMerge/>
            <w:vAlign w:val="center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81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612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611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17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81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612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Гарафиева Файруза Рафаэловна</w:t>
            </w:r>
          </w:p>
        </w:tc>
        <w:tc>
          <w:tcPr>
            <w:tcW w:w="14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479172,56</w:t>
            </w:r>
          </w:p>
        </w:tc>
        <w:tc>
          <w:tcPr>
            <w:tcW w:w="818" w:type="dxa"/>
          </w:tcPr>
          <w:p w:rsidR="00DF507A" w:rsidRPr="00B111D2" w:rsidRDefault="00DF507A" w:rsidP="005708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1" w:type="dxa"/>
          </w:tcPr>
          <w:p w:rsidR="00DF507A" w:rsidRPr="00B111D2" w:rsidRDefault="00DF507A" w:rsidP="0031506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B111D2">
              <w:rPr>
                <w:rFonts w:ascii="Times New Roman" w:hAnsi="Times New Roman"/>
                <w:sz w:val="20"/>
                <w:szCs w:val="20"/>
              </w:rPr>
              <w:t xml:space="preserve"> 219000</w:t>
            </w:r>
          </w:p>
        </w:tc>
        <w:tc>
          <w:tcPr>
            <w:tcW w:w="1617" w:type="dxa"/>
          </w:tcPr>
          <w:p w:rsidR="00DF507A" w:rsidRPr="004D4ACB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Жилой дом одноэтажный</w:t>
            </w:r>
          </w:p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 (приусадебный)</w:t>
            </w:r>
          </w:p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(приусадебный)</w:t>
            </w:r>
          </w:p>
        </w:tc>
        <w:tc>
          <w:tcPr>
            <w:tcW w:w="1581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79,8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3436,16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3613,79</w:t>
            </w:r>
          </w:p>
          <w:p w:rsidR="00DF507A" w:rsidRPr="00B111D2" w:rsidRDefault="00DF507A" w:rsidP="003150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4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323311,06</w:t>
            </w:r>
          </w:p>
        </w:tc>
        <w:tc>
          <w:tcPr>
            <w:tcW w:w="8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DF507A" w:rsidRPr="004D4ACB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 (приусадебный)</w:t>
            </w:r>
          </w:p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(приусадебный)</w:t>
            </w:r>
          </w:p>
        </w:tc>
        <w:tc>
          <w:tcPr>
            <w:tcW w:w="1581" w:type="dxa"/>
          </w:tcPr>
          <w:p w:rsidR="00DF507A" w:rsidRPr="004D4ACB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79,8</w:t>
            </w:r>
          </w:p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3436,16</w:t>
            </w:r>
          </w:p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3613,79</w:t>
            </w:r>
          </w:p>
          <w:p w:rsidR="00DF507A" w:rsidRPr="00B111D2" w:rsidRDefault="00DF507A" w:rsidP="000538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DF507A" w:rsidRPr="004D4ACB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ВАЗ 111130</w:t>
            </w:r>
          </w:p>
        </w:tc>
        <w:tc>
          <w:tcPr>
            <w:tcW w:w="1617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1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1D2">
              <w:rPr>
                <w:rFonts w:ascii="Times New Roman" w:hAnsi="Times New Roman"/>
              </w:rPr>
              <w:t>-</w:t>
            </w:r>
          </w:p>
        </w:tc>
        <w:tc>
          <w:tcPr>
            <w:tcW w:w="1612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Котловский Ильгиз Ильдусович</w:t>
            </w:r>
          </w:p>
        </w:tc>
        <w:tc>
          <w:tcPr>
            <w:tcW w:w="14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DF507A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 (приусадебный)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</w:tc>
        <w:tc>
          <w:tcPr>
            <w:tcW w:w="1581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102,2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4143,98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1008,00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6491,00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49500,00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109373,00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76628,00</w:t>
            </w:r>
          </w:p>
        </w:tc>
        <w:tc>
          <w:tcPr>
            <w:tcW w:w="1612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УАЗ 3033</w:t>
            </w:r>
          </w:p>
        </w:tc>
        <w:tc>
          <w:tcPr>
            <w:tcW w:w="1617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1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111D2">
              <w:rPr>
                <w:rFonts w:ascii="Times New Roman" w:hAnsi="Times New Roman"/>
              </w:rPr>
              <w:t>-</w:t>
            </w:r>
          </w:p>
        </w:tc>
        <w:tc>
          <w:tcPr>
            <w:tcW w:w="1612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5761609,00</w:t>
            </w:r>
          </w:p>
        </w:tc>
        <w:tc>
          <w:tcPr>
            <w:tcW w:w="8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1" w:type="dxa"/>
          </w:tcPr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DF507A" w:rsidRPr="00B111D2" w:rsidRDefault="00DF507A" w:rsidP="000538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ВАЗ 2114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МТЗ- 82-1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Нива СК 5М</w:t>
            </w:r>
          </w:p>
        </w:tc>
        <w:tc>
          <w:tcPr>
            <w:tcW w:w="1617" w:type="dxa"/>
          </w:tcPr>
          <w:p w:rsidR="00DF507A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 (приусадебный)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</w:tc>
        <w:tc>
          <w:tcPr>
            <w:tcW w:w="1581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102,2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4143,98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1008,00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6491,00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49500,00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109373,00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76628,00</w:t>
            </w:r>
          </w:p>
        </w:tc>
        <w:tc>
          <w:tcPr>
            <w:tcW w:w="1612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Мухамадиев Рамиль Мирзасалихович</w:t>
            </w:r>
          </w:p>
        </w:tc>
        <w:tc>
          <w:tcPr>
            <w:tcW w:w="14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79521,55</w:t>
            </w:r>
          </w:p>
        </w:tc>
        <w:tc>
          <w:tcPr>
            <w:tcW w:w="8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DF507A" w:rsidRPr="004D4ACB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 (приусадебный)</w:t>
            </w:r>
          </w:p>
          <w:p w:rsidR="00DF507A" w:rsidRPr="00B111D2" w:rsidRDefault="00DF507A" w:rsidP="004D4A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193,6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2270,00</w:t>
            </w:r>
          </w:p>
        </w:tc>
        <w:tc>
          <w:tcPr>
            <w:tcW w:w="1612" w:type="dxa"/>
          </w:tcPr>
          <w:p w:rsidR="00DF507A" w:rsidRPr="004D4ACB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ВАЗ 111130</w:t>
            </w:r>
          </w:p>
        </w:tc>
        <w:tc>
          <w:tcPr>
            <w:tcW w:w="1617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1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1D2">
              <w:rPr>
                <w:rFonts w:ascii="Times New Roman" w:hAnsi="Times New Roman"/>
              </w:rPr>
              <w:t>-</w:t>
            </w:r>
          </w:p>
        </w:tc>
        <w:tc>
          <w:tcPr>
            <w:tcW w:w="1612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DF507A" w:rsidRPr="004D4ACB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295886,16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DF507A" w:rsidRPr="00B111D2" w:rsidRDefault="00DF507A" w:rsidP="005708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7" w:type="dxa"/>
          </w:tcPr>
          <w:p w:rsidR="00DF507A" w:rsidRPr="004D4ACB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DF507A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(приусадебный)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193,6</w:t>
            </w:r>
          </w:p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2270,00</w:t>
            </w:r>
          </w:p>
        </w:tc>
        <w:tc>
          <w:tcPr>
            <w:tcW w:w="1612" w:type="dxa"/>
          </w:tcPr>
          <w:p w:rsidR="00DF507A" w:rsidRPr="004D4ACB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B111D2">
              <w:rPr>
                <w:rFonts w:ascii="Times New Roman" w:hAnsi="Times New Roman"/>
                <w:sz w:val="20"/>
                <w:szCs w:val="20"/>
              </w:rPr>
              <w:t xml:space="preserve"> 219410</w:t>
            </w:r>
          </w:p>
        </w:tc>
        <w:tc>
          <w:tcPr>
            <w:tcW w:w="1617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1D2">
              <w:rPr>
                <w:rFonts w:ascii="Times New Roman" w:hAnsi="Times New Roman"/>
              </w:rPr>
              <w:t>-</w:t>
            </w:r>
          </w:p>
        </w:tc>
        <w:tc>
          <w:tcPr>
            <w:tcW w:w="1612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Мухаметов Илгизар Кавсарович</w:t>
            </w:r>
          </w:p>
        </w:tc>
        <w:tc>
          <w:tcPr>
            <w:tcW w:w="14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341760,00</w:t>
            </w:r>
          </w:p>
        </w:tc>
        <w:tc>
          <w:tcPr>
            <w:tcW w:w="818" w:type="dxa"/>
          </w:tcPr>
          <w:p w:rsidR="00DF507A" w:rsidRPr="00B111D2" w:rsidRDefault="00DF507A" w:rsidP="005708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 (приусадебный)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(приусадебный)(паевой)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</w:tc>
        <w:tc>
          <w:tcPr>
            <w:tcW w:w="1581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25,90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3052,00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3296,00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191</w:t>
            </w:r>
          </w:p>
          <w:p w:rsidR="00DF507A" w:rsidRPr="00B111D2" w:rsidRDefault="00DF507A" w:rsidP="00FE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81000</w:t>
            </w:r>
          </w:p>
        </w:tc>
        <w:tc>
          <w:tcPr>
            <w:tcW w:w="1612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B111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11D2">
              <w:rPr>
                <w:rFonts w:ascii="Times New Roman" w:hAnsi="Times New Roman"/>
                <w:sz w:val="20"/>
                <w:szCs w:val="20"/>
                <w:lang w:val="en-US"/>
              </w:rPr>
              <w:t>KSOY5L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МТЗ-82</w:t>
            </w:r>
          </w:p>
        </w:tc>
        <w:tc>
          <w:tcPr>
            <w:tcW w:w="1617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8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62,9</w:t>
            </w:r>
          </w:p>
        </w:tc>
        <w:tc>
          <w:tcPr>
            <w:tcW w:w="1612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75772,00</w:t>
            </w:r>
          </w:p>
        </w:tc>
        <w:tc>
          <w:tcPr>
            <w:tcW w:w="818" w:type="dxa"/>
          </w:tcPr>
          <w:p w:rsidR="00DF507A" w:rsidRPr="00B111D2" w:rsidRDefault="00DF507A" w:rsidP="005708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81" w:type="dxa"/>
          </w:tcPr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62,9</w:t>
            </w:r>
          </w:p>
        </w:tc>
        <w:tc>
          <w:tcPr>
            <w:tcW w:w="1612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Жилой дом одноэтажный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 (приусадебный)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(приусадебный)(паевой)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</w:tc>
        <w:tc>
          <w:tcPr>
            <w:tcW w:w="1581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25,90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3052,00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3296,00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191</w:t>
            </w:r>
          </w:p>
          <w:p w:rsidR="00DF507A" w:rsidRPr="00B111D2" w:rsidRDefault="00DF507A" w:rsidP="00FE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81000</w:t>
            </w:r>
          </w:p>
        </w:tc>
        <w:tc>
          <w:tcPr>
            <w:tcW w:w="1612" w:type="dxa"/>
          </w:tcPr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Гафиятов Фирдаус Хабибуллович</w:t>
            </w:r>
          </w:p>
        </w:tc>
        <w:tc>
          <w:tcPr>
            <w:tcW w:w="14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564150,54</w:t>
            </w:r>
          </w:p>
        </w:tc>
        <w:tc>
          <w:tcPr>
            <w:tcW w:w="818" w:type="dxa"/>
          </w:tcPr>
          <w:p w:rsidR="00DF507A" w:rsidRPr="00B111D2" w:rsidRDefault="00DF507A" w:rsidP="005708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Default="00DF507A" w:rsidP="00751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DF507A" w:rsidRPr="004D4ACB" w:rsidRDefault="00DF507A" w:rsidP="00751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 (приусадебный)</w:t>
            </w:r>
          </w:p>
          <w:p w:rsidR="00DF507A" w:rsidRPr="00B111D2" w:rsidRDefault="00DF507A" w:rsidP="00751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(приусадебный)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8809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8809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Иное недвижимое имущество</w:t>
            </w:r>
          </w:p>
          <w:p w:rsidR="00DF507A" w:rsidRPr="00B111D2" w:rsidRDefault="00DF507A" w:rsidP="008809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(зерновой склад)</w:t>
            </w:r>
          </w:p>
          <w:p w:rsidR="00DF507A" w:rsidRPr="00B111D2" w:rsidRDefault="00DF507A" w:rsidP="008809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(нежилое)</w:t>
            </w:r>
          </w:p>
          <w:p w:rsidR="00DF507A" w:rsidRPr="00B111D2" w:rsidRDefault="00DF507A" w:rsidP="008809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(телятник)</w:t>
            </w:r>
          </w:p>
          <w:p w:rsidR="00DF507A" w:rsidRPr="00B111D2" w:rsidRDefault="00DF507A" w:rsidP="008809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37,8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7512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69,3</w:t>
            </w: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2460,95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3268,86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161995,04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8/62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2/62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2/62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720,4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156,7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560,7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61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  <w:lang w:val="en-US"/>
              </w:rPr>
              <w:t>FAW</w:t>
            </w:r>
            <w:r w:rsidRPr="00B111D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111D2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B111D2">
              <w:rPr>
                <w:rFonts w:ascii="Times New Roman" w:hAnsi="Times New Roman"/>
                <w:sz w:val="20"/>
                <w:szCs w:val="20"/>
              </w:rPr>
              <w:t xml:space="preserve"> 50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ЗИЛ 131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МТЗ-80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ДТ-75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Т-40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Эл- 262</w:t>
            </w:r>
          </w:p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Т-150</w:t>
            </w:r>
          </w:p>
        </w:tc>
        <w:tc>
          <w:tcPr>
            <w:tcW w:w="1617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1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F507A" w:rsidRPr="00B111D2" w:rsidTr="003C71BF">
        <w:tc>
          <w:tcPr>
            <w:tcW w:w="1384" w:type="dxa"/>
          </w:tcPr>
          <w:p w:rsidR="00DF507A" w:rsidRPr="00B111D2" w:rsidRDefault="00DF507A" w:rsidP="00A56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18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228510,67</w:t>
            </w:r>
          </w:p>
        </w:tc>
        <w:tc>
          <w:tcPr>
            <w:tcW w:w="818" w:type="dxa"/>
          </w:tcPr>
          <w:p w:rsidR="00DF507A" w:rsidRPr="00B111D2" w:rsidRDefault="00DF507A" w:rsidP="005708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81" w:type="dxa"/>
          </w:tcPr>
          <w:p w:rsidR="00DF507A" w:rsidRPr="00B111D2" w:rsidRDefault="00DF507A" w:rsidP="004D4A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2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1" w:type="dxa"/>
          </w:tcPr>
          <w:p w:rsidR="00DF507A" w:rsidRPr="00B111D2" w:rsidRDefault="00DF507A" w:rsidP="005708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7" w:type="dxa"/>
          </w:tcPr>
          <w:p w:rsidR="00DF507A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Зем. участок (приусадебный)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(приусадебный)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(паевой)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Иное недвижимое имущество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(зерновой склад)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(нежилое)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(телятник)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1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37,8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69,3</w:t>
            </w: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2460,95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3268,86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161995,04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8/62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2/62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2/62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720,4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156,7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560,7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4D4ACB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DF507A" w:rsidRPr="00B111D2" w:rsidRDefault="00DF507A" w:rsidP="003150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11D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DF507A" w:rsidRPr="004D4ACB" w:rsidRDefault="00DF507A" w:rsidP="00A56FD1">
      <w:pPr>
        <w:spacing w:after="0" w:line="240" w:lineRule="auto"/>
        <w:rPr>
          <w:rFonts w:ascii="Times New Roman" w:hAnsi="Times New Roman"/>
        </w:rPr>
      </w:pPr>
      <w:r w:rsidRPr="004D4ACB">
        <w:rPr>
          <w:rFonts w:ascii="Times New Roman" w:hAnsi="Times New Roman"/>
        </w:rPr>
        <w:t xml:space="preserve"> </w:t>
      </w:r>
    </w:p>
    <w:p w:rsidR="00DF507A" w:rsidRPr="004D4ACB" w:rsidRDefault="00DF507A" w:rsidP="00A56FD1">
      <w:pPr>
        <w:spacing w:after="0" w:line="240" w:lineRule="auto"/>
        <w:rPr>
          <w:rFonts w:ascii="Times New Roman" w:hAnsi="Times New Roman"/>
        </w:rPr>
      </w:pPr>
    </w:p>
    <w:p w:rsidR="00DF507A" w:rsidRPr="004D4ACB" w:rsidRDefault="00DF507A" w:rsidP="00A56FD1">
      <w:pPr>
        <w:spacing w:after="0" w:line="240" w:lineRule="auto"/>
        <w:jc w:val="center"/>
        <w:rPr>
          <w:rFonts w:ascii="Times New Roman" w:hAnsi="Times New Roman"/>
        </w:rPr>
      </w:pPr>
      <w:r w:rsidRPr="004D4ACB">
        <w:rPr>
          <w:rFonts w:ascii="Times New Roman" w:hAnsi="Times New Roman"/>
        </w:rPr>
        <w:t>Глава сельского поселения:                                                 Р. Р. Валиев</w:t>
      </w:r>
    </w:p>
    <w:p w:rsidR="00DF507A" w:rsidRPr="004D4ACB" w:rsidRDefault="00DF507A" w:rsidP="00A56FD1">
      <w:pPr>
        <w:spacing w:after="0" w:line="240" w:lineRule="auto"/>
        <w:rPr>
          <w:rFonts w:ascii="Times New Roman" w:hAnsi="Times New Roman"/>
        </w:rPr>
      </w:pPr>
    </w:p>
    <w:sectPr w:rsidR="00DF507A" w:rsidRPr="004D4ACB" w:rsidSect="00A56F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6FD1"/>
    <w:rsid w:val="00003D3C"/>
    <w:rsid w:val="000438AC"/>
    <w:rsid w:val="0005383B"/>
    <w:rsid w:val="00102E65"/>
    <w:rsid w:val="00153864"/>
    <w:rsid w:val="00291CA7"/>
    <w:rsid w:val="00315061"/>
    <w:rsid w:val="00357E0A"/>
    <w:rsid w:val="00392D18"/>
    <w:rsid w:val="003940BD"/>
    <w:rsid w:val="003C71BF"/>
    <w:rsid w:val="004D4ACB"/>
    <w:rsid w:val="00570849"/>
    <w:rsid w:val="005A3AFE"/>
    <w:rsid w:val="006B5A8B"/>
    <w:rsid w:val="00751247"/>
    <w:rsid w:val="00805CC8"/>
    <w:rsid w:val="008809CD"/>
    <w:rsid w:val="0088238F"/>
    <w:rsid w:val="008C2936"/>
    <w:rsid w:val="00A56FD1"/>
    <w:rsid w:val="00B111D2"/>
    <w:rsid w:val="00BD215F"/>
    <w:rsid w:val="00BE4E04"/>
    <w:rsid w:val="00C85EB1"/>
    <w:rsid w:val="00D379A2"/>
    <w:rsid w:val="00DF507A"/>
    <w:rsid w:val="00ED284F"/>
    <w:rsid w:val="00F8146E"/>
    <w:rsid w:val="00F8279A"/>
    <w:rsid w:val="00FE1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EB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558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447</Words>
  <Characters>2552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User</dc:creator>
  <cp:keywords/>
  <dc:description/>
  <cp:lastModifiedBy>User</cp:lastModifiedBy>
  <cp:revision>3</cp:revision>
  <dcterms:created xsi:type="dcterms:W3CDTF">2016-05-04T03:54:00Z</dcterms:created>
  <dcterms:modified xsi:type="dcterms:W3CDTF">2016-05-04T04:54:00Z</dcterms:modified>
</cp:coreProperties>
</file>