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67" w:rsidRDefault="00153D67" w:rsidP="00153D67">
      <w:pPr>
        <w:jc w:val="center"/>
        <w:rPr>
          <w:rFonts w:ascii="Times New Roman" w:hAnsi="Times New Roman"/>
          <w:b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Pr="0001085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депутатов </w:t>
      </w:r>
    </w:p>
    <w:p w:rsidR="00153D67" w:rsidRPr="0001085A" w:rsidRDefault="00426B01" w:rsidP="00153D67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Новоалимовского</w:t>
      </w:r>
      <w:proofErr w:type="spellEnd"/>
      <w:r>
        <w:rPr>
          <w:rFonts w:ascii="Times New Roman" w:hAnsi="Times New Roman"/>
          <w:b/>
        </w:rPr>
        <w:t xml:space="preserve"> </w:t>
      </w:r>
      <w:r w:rsidR="00153D67">
        <w:rPr>
          <w:rFonts w:ascii="Times New Roman" w:hAnsi="Times New Roman"/>
          <w:b/>
        </w:rPr>
        <w:t>сельского поселения</w:t>
      </w:r>
      <w:r w:rsidR="00153D67"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153D67" w:rsidRPr="0001085A" w:rsidRDefault="00153D67" w:rsidP="00153D6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p w:rsidR="00153D67" w:rsidRDefault="00153D67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420"/>
        <w:gridCol w:w="1633"/>
        <w:gridCol w:w="1103"/>
        <w:gridCol w:w="1267"/>
      </w:tblGrid>
      <w:tr w:rsidR="00153D67">
        <w:trPr>
          <w:cantSplit/>
          <w:jc w:val="center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</w:p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153D67" w:rsidRDefault="00153D67" w:rsidP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b/>
                </w:rPr>
                <w:t>2015 г</w:t>
              </w:r>
            </w:smartTag>
            <w:r>
              <w:rPr>
                <w:rFonts w:ascii="Times New Roman" w:hAnsi="Times New Roman"/>
                <w:b/>
              </w:rPr>
              <w:t>. (руб.)</w:t>
            </w: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153D67">
        <w:trPr>
          <w:cantSplit/>
          <w:jc w:val="center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Pr="007C13AD" w:rsidRDefault="007C13AD" w:rsidP="007C13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Анварова Дильбар Миркасимовна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Главы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7C1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1432354,11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7C1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7C1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7C1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7C1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7C13AD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Шарипова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Фания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Назифяновна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7C1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Секретарь сельского поселения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7C1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247688,38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B3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F3EB3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6F3EB3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E11763">
              <w:rPr>
                <w:rFonts w:ascii="Times New Roman" w:hAnsi="Times New Roman"/>
              </w:rPr>
              <w:t>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27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3AD" w:rsidRDefault="007C13AD" w:rsidP="007C1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C13AD" w:rsidRDefault="007C13AD" w:rsidP="007C1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7C13AD" w:rsidP="007C1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7C13AD" w:rsidP="007C13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2723</w:t>
            </w:r>
          </w:p>
          <w:p w:rsidR="007C13AD" w:rsidRDefault="007C13AD" w:rsidP="007C13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C13AD" w:rsidRDefault="007C13AD" w:rsidP="007C13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C13AD" w:rsidRDefault="007C13AD" w:rsidP="007C13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7C1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426B0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7C1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353957,00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7C1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94034" w:rsidRDefault="00794034" w:rsidP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94034" w:rsidRDefault="00794034" w:rsidP="007940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94034" w:rsidRDefault="00794034" w:rsidP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7C13AD" w:rsidP="007C13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42,4</w:t>
            </w:r>
          </w:p>
          <w:p w:rsidR="00794034" w:rsidRDefault="00794034" w:rsidP="007C13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2723</w:t>
            </w:r>
          </w:p>
          <w:p w:rsidR="00794034" w:rsidRDefault="00794034" w:rsidP="007C13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94034" w:rsidRDefault="00794034" w:rsidP="007C13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77,3</w:t>
            </w:r>
          </w:p>
          <w:p w:rsidR="00794034" w:rsidRDefault="00794034" w:rsidP="00E1176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E11763">
              <w:rPr>
                <w:rFonts w:ascii="Times New Roman" w:hAnsi="Times New Roman"/>
              </w:rPr>
              <w:t>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7C1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7C13AD" w:rsidRDefault="007C13A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Lada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Priora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426B01" w:rsidP="007C1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3AD" w:rsidRPr="00426B01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7C13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6F3EB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Гарипов </w:t>
            </w:r>
            <w:proofErr w:type="spellStart"/>
            <w:r>
              <w:rPr>
                <w:rFonts w:ascii="Times New Roman" w:hAnsi="Times New Roman"/>
              </w:rPr>
              <w:t>Рамиль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Раилович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DE40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r w:rsidR="007C13AD">
              <w:rPr>
                <w:rFonts w:ascii="Times New Roman" w:hAnsi="Times New Roman"/>
              </w:rPr>
              <w:t xml:space="preserve">Новоалимовского </w:t>
            </w:r>
            <w:r>
              <w:rPr>
                <w:rFonts w:ascii="Times New Roman" w:hAnsi="Times New Roman"/>
              </w:rPr>
              <w:t>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212054,00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</w:t>
            </w:r>
            <w:proofErr w:type="gramStart"/>
            <w:r>
              <w:rPr>
                <w:rFonts w:ascii="Times New Roman" w:hAnsi="Times New Roman"/>
              </w:rPr>
              <w:t>и(</w:t>
            </w:r>
            <w:proofErr w:type="gramEnd"/>
            <w:r>
              <w:rPr>
                <w:rFonts w:ascii="Times New Roman" w:hAnsi="Times New Roman"/>
              </w:rPr>
              <w:t>долевая)</w:t>
            </w:r>
          </w:p>
          <w:p w:rsidR="00794034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</w:t>
            </w:r>
            <w:proofErr w:type="gramStart"/>
            <w:r>
              <w:rPr>
                <w:rFonts w:ascii="Times New Roman" w:hAnsi="Times New Roman"/>
              </w:rPr>
              <w:t>долевая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14000</w:t>
            </w:r>
          </w:p>
          <w:p w:rsidR="00794034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4034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27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27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B3" w:rsidRDefault="006F3EB3" w:rsidP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F3EB3" w:rsidRDefault="006F3EB3" w:rsidP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6F3EB3" w:rsidP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1706</w:t>
            </w:r>
          </w:p>
          <w:p w:rsidR="006F3EB3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F3EB3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F3EB3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426B0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79939,0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B3" w:rsidRDefault="006F3EB3" w:rsidP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F3EB3" w:rsidRDefault="006F3EB3" w:rsidP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6F3EB3" w:rsidP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1706</w:t>
            </w:r>
          </w:p>
          <w:p w:rsidR="006F3EB3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F3EB3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F3EB3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B3" w:rsidRDefault="006F3EB3" w:rsidP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F3EB3" w:rsidRDefault="006F3EB3" w:rsidP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6F3EB3" w:rsidP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1706</w:t>
            </w:r>
          </w:p>
          <w:p w:rsidR="006F3EB3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F3EB3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F3EB3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6F3EB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Бадертдинова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Хания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Закировна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Новоалимовского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437499,10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4034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4034" w:rsidRDefault="00794034" w:rsidP="00E1176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E11763">
              <w:rPr>
                <w:rFonts w:ascii="Times New Roman" w:hAnsi="Times New Roman"/>
              </w:rPr>
              <w:t>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27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EB3" w:rsidRDefault="006F3EB3" w:rsidP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F3EB3" w:rsidRDefault="006F3EB3" w:rsidP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6F3EB3" w:rsidP="006F3E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2625</w:t>
            </w:r>
          </w:p>
          <w:p w:rsidR="00794034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4034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426B0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133523,98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34" w:rsidRDefault="00794034" w:rsidP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94034" w:rsidRDefault="00794034" w:rsidP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794034" w:rsidP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94034" w:rsidRDefault="00794034" w:rsidP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2625</w:t>
            </w:r>
          </w:p>
          <w:p w:rsidR="00794034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4034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4034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  <w:p w:rsidR="00794034" w:rsidRDefault="00794034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E11763">
              <w:rPr>
                <w:rFonts w:ascii="Times New Roman" w:hAnsi="Times New Roman"/>
              </w:rPr>
              <w:t>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794034" w:rsidRDefault="00794034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Lada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Granta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794034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Сарваров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Афка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Абелгасович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Новоалимовского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401344,40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4034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94034" w:rsidRDefault="00794034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E11763">
              <w:rPr>
                <w:rFonts w:ascii="Times New Roman" w:hAnsi="Times New Roman"/>
              </w:rPr>
              <w:t>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– 21214</w:t>
            </w:r>
          </w:p>
          <w:p w:rsidR="00794034" w:rsidRDefault="007940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Прицеп к легковым автомобилям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9B3078" w:rsidP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B3078" w:rsidRDefault="009B3078" w:rsidP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9B3078" w:rsidP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2763</w:t>
            </w:r>
          </w:p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239,80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426B0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571919,77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9B3078" w:rsidP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B3078" w:rsidRDefault="009B3078" w:rsidP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78" w:rsidRDefault="009B3078" w:rsidP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153D67" w:rsidRDefault="009B3078" w:rsidP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2763</w:t>
            </w:r>
          </w:p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239,8</w:t>
            </w:r>
          </w:p>
          <w:p w:rsidR="009B3078" w:rsidRDefault="009B3078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E11763">
              <w:rPr>
                <w:rFonts w:ascii="Times New Roman" w:hAnsi="Times New Roman"/>
              </w:rPr>
              <w:t>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ВАЗ- 21074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B3078" w:rsidTr="00426B0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3078" w:rsidRDefault="00426B0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426B01" w:rsidP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9B3078" w:rsidP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9B3078" w:rsidRDefault="009B3078" w:rsidP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78" w:rsidRDefault="009B3078" w:rsidP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9B3078" w:rsidP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2763</w:t>
            </w:r>
          </w:p>
          <w:p w:rsidR="009B3078" w:rsidRDefault="009B3078" w:rsidP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78" w:rsidRDefault="009B3078" w:rsidP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78" w:rsidRDefault="009B3078" w:rsidP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239,80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9B3078" w:rsidP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9B3078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3078" w:rsidRDefault="009B307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Фахертдинов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Ралиф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Мирзаянович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Новоалимовского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2012235,00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земли</w:t>
            </w:r>
          </w:p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Иное </w:t>
            </w:r>
            <w:proofErr w:type="spellStart"/>
            <w:r>
              <w:rPr>
                <w:rFonts w:ascii="Times New Roman" w:hAnsi="Times New Roman"/>
              </w:rPr>
              <w:t>недвиж</w:t>
            </w:r>
            <w:proofErr w:type="gramStart"/>
            <w:r>
              <w:rPr>
                <w:rFonts w:ascii="Times New Roman" w:hAnsi="Times New Roman"/>
              </w:rPr>
              <w:t>.и</w:t>
            </w:r>
            <w:proofErr w:type="gramEnd"/>
            <w:r>
              <w:rPr>
                <w:rFonts w:ascii="Times New Roman" w:hAnsi="Times New Roman"/>
              </w:rPr>
              <w:t>мущество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11763">
              <w:rPr>
                <w:rFonts w:ascii="Times New Roman" w:hAnsi="Times New Roman"/>
              </w:rPr>
              <w:t>0000</w:t>
            </w:r>
          </w:p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0,77</w:t>
            </w:r>
          </w:p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234,2</w:t>
            </w:r>
          </w:p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</w:t>
            </w:r>
            <w:proofErr w:type="gramStart"/>
            <w:r>
              <w:rPr>
                <w:rFonts w:ascii="Times New Roman" w:hAnsi="Times New Roman"/>
              </w:rPr>
              <w:t>,В</w:t>
            </w:r>
            <w:proofErr w:type="gramEnd"/>
            <w:r>
              <w:rPr>
                <w:rFonts w:ascii="Times New Roman" w:hAnsi="Times New Roman"/>
              </w:rPr>
              <w:t>АЗ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Газель 16СА 074018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D3" w:rsidRDefault="006D6FD3" w:rsidP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D6FD3" w:rsidRDefault="006D6FD3" w:rsidP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78" w:rsidRDefault="006D6FD3" w:rsidP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3346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234,2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9B3078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3078" w:rsidRDefault="00426B0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3078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4204707,00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FD3" w:rsidRDefault="006D6FD3" w:rsidP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6D6FD3" w:rsidRDefault="006D6FD3" w:rsidP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FD3" w:rsidRDefault="006D6FD3" w:rsidP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земли</w:t>
            </w:r>
          </w:p>
          <w:p w:rsidR="006D6FD3" w:rsidRDefault="006D6FD3" w:rsidP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FD3" w:rsidRDefault="006D6FD3" w:rsidP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78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Магазин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Магазин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Магазин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78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8 га"/>
              </w:smartTagPr>
              <w:r>
                <w:rPr>
                  <w:rFonts w:ascii="Times New Roman" w:hAnsi="Times New Roman"/>
                </w:rPr>
                <w:t>8 га</w:t>
              </w:r>
            </w:smartTag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0,04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00,5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2723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234,2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55,7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</w:t>
            </w: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Нис</w:t>
            </w:r>
            <w:r w:rsidR="00426B01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ан</w:t>
            </w:r>
            <w:proofErr w:type="gramStart"/>
            <w:r>
              <w:rPr>
                <w:rFonts w:ascii="Times New Roman" w:hAnsi="Times New Roman"/>
              </w:rPr>
              <w:t>,К</w:t>
            </w:r>
            <w:proofErr w:type="gramEnd"/>
            <w:r>
              <w:rPr>
                <w:rFonts w:ascii="Times New Roman" w:hAnsi="Times New Roman"/>
              </w:rPr>
              <w:t>иа,Киа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B3078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3078" w:rsidRDefault="006D6FD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Хузин</w:t>
            </w:r>
            <w:proofErr w:type="spellEnd"/>
            <w:r>
              <w:rPr>
                <w:rFonts w:ascii="Times New Roman" w:hAnsi="Times New Roman"/>
              </w:rPr>
              <w:t xml:space="preserve"> Халил </w:t>
            </w:r>
            <w:proofErr w:type="spellStart"/>
            <w:r>
              <w:rPr>
                <w:rFonts w:ascii="Times New Roman" w:hAnsi="Times New Roman"/>
              </w:rPr>
              <w:t>Мансурович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78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Новоалимовского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3078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611252,11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6FD3" w:rsidRDefault="006D6FD3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E11763">
              <w:rPr>
                <w:rFonts w:ascii="Times New Roman" w:hAnsi="Times New Roman"/>
              </w:rPr>
              <w:t>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6D6FD3">
              <w:rPr>
                <w:rFonts w:ascii="Times New Roman" w:hAnsi="Times New Roman"/>
              </w:rPr>
              <w:t>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Pr="006D6FD3" w:rsidRDefault="006D6FD3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Chevrolen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E11763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11763" w:rsidRDefault="00E11763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B3078" w:rsidRDefault="00E11763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1662</w:t>
            </w:r>
          </w:p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9B3078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3078" w:rsidRDefault="00426B0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78" w:rsidRDefault="009B30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3078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162832,80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E11763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11763" w:rsidRDefault="00E11763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11763" w:rsidRDefault="00E11763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9B3078" w:rsidRDefault="00E11763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78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1662</w:t>
            </w:r>
          </w:p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138,9</w:t>
            </w:r>
          </w:p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P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Lada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Granta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78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11763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763" w:rsidRDefault="00E11763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Габдуллина </w:t>
            </w:r>
            <w:proofErr w:type="spellStart"/>
            <w:r>
              <w:rPr>
                <w:rFonts w:ascii="Times New Roman" w:hAnsi="Times New Roman"/>
              </w:rPr>
              <w:t>Нурания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Рависовна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Новоалимовского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323604,00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E27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63" w:rsidRDefault="00E27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E27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E27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E11763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11763" w:rsidRDefault="00E11763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11763" w:rsidRDefault="00E11763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4475</w:t>
            </w:r>
          </w:p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E11763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763" w:rsidRDefault="00426B0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136864,00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E11763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E11763" w:rsidRDefault="00E11763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11763" w:rsidRDefault="00E11763" w:rsidP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4475</w:t>
            </w:r>
          </w:p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Хундай</w:t>
            </w:r>
            <w:proofErr w:type="spellEnd"/>
          </w:p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 33025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11763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763" w:rsidRDefault="003B0344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Гарипов </w:t>
            </w:r>
            <w:proofErr w:type="spellStart"/>
            <w:r>
              <w:rPr>
                <w:rFonts w:ascii="Times New Roman" w:hAnsi="Times New Roman"/>
              </w:rPr>
              <w:t>Даниал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Данифович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63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Новоалимовского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763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541133,62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Default="003B0344" w:rsidP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B0344" w:rsidRDefault="003B0344" w:rsidP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B0344" w:rsidRDefault="003B0344" w:rsidP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63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P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Lada217230 </w:t>
            </w:r>
            <w:proofErr w:type="spellStart"/>
            <w:r>
              <w:rPr>
                <w:rFonts w:ascii="Times New Roman" w:hAnsi="Times New Roman"/>
                <w:lang w:val="en-US"/>
              </w:rPr>
              <w:t>Priora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Pr="003B0344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11763" w:rsidTr="00426B0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763" w:rsidRDefault="00426B0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763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595629,83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426B01" w:rsidP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P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Lada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Kalina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Default="003B0344" w:rsidP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B0344" w:rsidRDefault="003B0344" w:rsidP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11763" w:rsidRDefault="003B0344" w:rsidP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3B034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1250</w:t>
            </w:r>
          </w:p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3B0344" w:rsidRP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95.4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P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E11763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763" w:rsidRDefault="00426B0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763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63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E11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Default="003B0344" w:rsidP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B0344" w:rsidRDefault="003B0344" w:rsidP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11763" w:rsidRDefault="003B0344" w:rsidP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63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3B0344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0344" w:rsidRDefault="003B0344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Сарварова</w:t>
            </w:r>
            <w:proofErr w:type="spellEnd"/>
            <w:r>
              <w:rPr>
                <w:rFonts w:ascii="Times New Roman" w:hAnsi="Times New Roman"/>
              </w:rPr>
              <w:t xml:space="preserve"> Гузель </w:t>
            </w:r>
            <w:proofErr w:type="spellStart"/>
            <w:r>
              <w:rPr>
                <w:rFonts w:ascii="Times New Roman" w:hAnsi="Times New Roman"/>
              </w:rPr>
              <w:t>Рифаковна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Новоалимовского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410466,85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Default="003B0344" w:rsidP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</w:t>
            </w:r>
            <w:proofErr w:type="gramStart"/>
            <w:r>
              <w:rPr>
                <w:rFonts w:ascii="Times New Roman" w:hAnsi="Times New Roman"/>
              </w:rPr>
              <w:t>к(</w:t>
            </w:r>
            <w:proofErr w:type="gramEnd"/>
            <w:r>
              <w:rPr>
                <w:rFonts w:ascii="Times New Roman" w:hAnsi="Times New Roman"/>
              </w:rPr>
              <w:t>долевая)</w:t>
            </w:r>
          </w:p>
          <w:p w:rsidR="003B0344" w:rsidRDefault="003B0344" w:rsidP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B0344" w:rsidRDefault="003B0344" w:rsidP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</w:t>
            </w:r>
            <w:proofErr w:type="gramStart"/>
            <w:r>
              <w:rPr>
                <w:rFonts w:ascii="Times New Roman" w:hAnsi="Times New Roman"/>
              </w:rPr>
              <w:t>м(</w:t>
            </w:r>
            <w:proofErr w:type="gramEnd"/>
            <w:r>
              <w:rPr>
                <w:rFonts w:ascii="Times New Roman" w:hAnsi="Times New Roman"/>
              </w:rPr>
              <w:t>долевая)</w:t>
            </w:r>
          </w:p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3129</w:t>
            </w:r>
          </w:p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Default="003B0344" w:rsidP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B0344" w:rsidRDefault="003B0344" w:rsidP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B0344" w:rsidRDefault="003B0344" w:rsidP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2804</w:t>
            </w:r>
          </w:p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3B0344" w:rsidRPr="005646D6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0344" w:rsidRDefault="00426B0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0344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154023,00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D6" w:rsidRDefault="005646D6" w:rsidP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</w:t>
            </w:r>
            <w:proofErr w:type="gramStart"/>
            <w:r>
              <w:rPr>
                <w:rFonts w:ascii="Times New Roman" w:hAnsi="Times New Roman"/>
              </w:rPr>
              <w:t>к(</w:t>
            </w:r>
            <w:proofErr w:type="gramEnd"/>
            <w:r>
              <w:rPr>
                <w:rFonts w:ascii="Times New Roman" w:hAnsi="Times New Roman"/>
              </w:rPr>
              <w:t>долевая)</w:t>
            </w:r>
          </w:p>
          <w:p w:rsidR="005646D6" w:rsidRDefault="005646D6" w:rsidP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B0344" w:rsidRDefault="005646D6" w:rsidP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</w:t>
            </w:r>
            <w:proofErr w:type="gramStart"/>
            <w:r>
              <w:rPr>
                <w:rFonts w:ascii="Times New Roman" w:hAnsi="Times New Roman"/>
              </w:rPr>
              <w:t>м(</w:t>
            </w:r>
            <w:proofErr w:type="gramEnd"/>
            <w:r>
              <w:rPr>
                <w:rFonts w:ascii="Times New Roman" w:hAnsi="Times New Roman"/>
              </w:rPr>
              <w:t>долевая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44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3129</w:t>
            </w: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Default="005646D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ISUZU ELF</w:t>
            </w: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RENAULT DUSTER</w:t>
            </w:r>
          </w:p>
          <w:p w:rsidR="005646D6" w:rsidRP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Т</w:t>
            </w:r>
            <w:r w:rsidRPr="005646D6">
              <w:rPr>
                <w:rFonts w:ascii="Times New Roman" w:hAnsi="Times New Roman"/>
                <w:lang w:val="en-US"/>
              </w:rPr>
              <w:t xml:space="preserve">-16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D6" w:rsidRDefault="005646D6" w:rsidP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646D6" w:rsidRDefault="005646D6" w:rsidP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B0344" w:rsidRPr="005646D6" w:rsidRDefault="005646D6" w:rsidP="005646D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2804</w:t>
            </w: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46D6" w:rsidRP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P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3B0344" w:rsidRPr="005646D6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0344" w:rsidRPr="005646D6" w:rsidRDefault="00426B0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44" w:rsidRPr="005646D6" w:rsidRDefault="003B0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0344" w:rsidRP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D6" w:rsidRDefault="005646D6" w:rsidP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</w:t>
            </w:r>
            <w:proofErr w:type="gramStart"/>
            <w:r>
              <w:rPr>
                <w:rFonts w:ascii="Times New Roman" w:hAnsi="Times New Roman"/>
              </w:rPr>
              <w:t>к(</w:t>
            </w:r>
            <w:proofErr w:type="gramEnd"/>
            <w:r>
              <w:rPr>
                <w:rFonts w:ascii="Times New Roman" w:hAnsi="Times New Roman"/>
              </w:rPr>
              <w:t>долевая)</w:t>
            </w:r>
          </w:p>
          <w:p w:rsidR="005646D6" w:rsidRDefault="005646D6" w:rsidP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B0344" w:rsidRPr="00426B01" w:rsidRDefault="005646D6" w:rsidP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</w:t>
            </w:r>
            <w:proofErr w:type="gramStart"/>
            <w:r>
              <w:rPr>
                <w:rFonts w:ascii="Times New Roman" w:hAnsi="Times New Roman"/>
              </w:rPr>
              <w:t>м(</w:t>
            </w:r>
            <w:proofErr w:type="gramEnd"/>
            <w:r>
              <w:rPr>
                <w:rFonts w:ascii="Times New Roman" w:hAnsi="Times New Roman"/>
              </w:rPr>
              <w:t>долевая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44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3129</w:t>
            </w: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74,6</w:t>
            </w: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46D6" w:rsidRP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P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Pr="00426B01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D6" w:rsidRDefault="005646D6" w:rsidP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B0344" w:rsidRPr="005646D6" w:rsidRDefault="003B0344" w:rsidP="003B034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P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P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3B0344" w:rsidRPr="005646D6" w:rsidTr="00426B0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0344" w:rsidRPr="005646D6" w:rsidRDefault="00426B0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Pr="005646D6" w:rsidRDefault="003B0344" w:rsidP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0344" w:rsidRP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D6" w:rsidRDefault="005646D6" w:rsidP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</w:t>
            </w:r>
            <w:proofErr w:type="gramStart"/>
            <w:r>
              <w:rPr>
                <w:rFonts w:ascii="Times New Roman" w:hAnsi="Times New Roman"/>
              </w:rPr>
              <w:t>к(</w:t>
            </w:r>
            <w:proofErr w:type="gramEnd"/>
            <w:r>
              <w:rPr>
                <w:rFonts w:ascii="Times New Roman" w:hAnsi="Times New Roman"/>
              </w:rPr>
              <w:t>долевая)</w:t>
            </w:r>
          </w:p>
          <w:p w:rsidR="005646D6" w:rsidRDefault="005646D6" w:rsidP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B0344" w:rsidRPr="00426B01" w:rsidRDefault="005646D6" w:rsidP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</w:t>
            </w:r>
            <w:proofErr w:type="gramStart"/>
            <w:r>
              <w:rPr>
                <w:rFonts w:ascii="Times New Roman" w:hAnsi="Times New Roman"/>
              </w:rPr>
              <w:t>м(</w:t>
            </w:r>
            <w:proofErr w:type="gramEnd"/>
            <w:r>
              <w:rPr>
                <w:rFonts w:ascii="Times New Roman" w:hAnsi="Times New Roman"/>
              </w:rPr>
              <w:t>долевая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344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3129</w:t>
            </w: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46D6" w:rsidRP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P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Pr="00426B01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D6" w:rsidRDefault="005646D6" w:rsidP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646D6" w:rsidRDefault="005646D6" w:rsidP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B0344" w:rsidRPr="005646D6" w:rsidRDefault="005646D6" w:rsidP="005646D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2804</w:t>
            </w: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46D6" w:rsidRP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344" w:rsidRPr="005646D6" w:rsidRDefault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D2272F" w:rsidRPr="005646D6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72F" w:rsidRDefault="00D2272F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Закиров Радик Робертович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Новоалимовского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297171,00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2F" w:rsidRDefault="00D2272F" w:rsidP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(аренда)</w:t>
            </w:r>
          </w:p>
          <w:p w:rsidR="00D2272F" w:rsidRDefault="00D2272F" w:rsidP="005646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LADA</w:t>
            </w:r>
          </w:p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CHEVROLET NIVA</w:t>
            </w:r>
          </w:p>
          <w:p w:rsidR="00D2272F" w:rsidRP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ВАЗ-21214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2F" w:rsidRDefault="00D2272F" w:rsidP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2272F" w:rsidRDefault="00D2272F" w:rsidP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72F" w:rsidRDefault="00D2272F" w:rsidP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1507</w:t>
            </w:r>
          </w:p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2F" w:rsidRDefault="00E27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D2272F" w:rsidRPr="005646D6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72F" w:rsidRDefault="00426B0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331235,77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2F" w:rsidRDefault="00D2272F" w:rsidP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2272F" w:rsidRDefault="00D2272F" w:rsidP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72F" w:rsidRDefault="00D2272F" w:rsidP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1507</w:t>
            </w:r>
          </w:p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</w:t>
            </w:r>
          </w:p>
          <w:p w:rsidR="00D2272F" w:rsidRDefault="00D2272F" w:rsidP="00D227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2F" w:rsidRPr="00E274A9" w:rsidRDefault="00E27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2F" w:rsidRDefault="00D2272F" w:rsidP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2272F" w:rsidRDefault="00D2272F" w:rsidP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72F" w:rsidRDefault="00D2272F" w:rsidP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D2272F" w:rsidRDefault="00D2272F" w:rsidP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72F" w:rsidRDefault="00D2272F" w:rsidP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2272F" w:rsidRDefault="00D2272F" w:rsidP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72F" w:rsidRDefault="00D2272F" w:rsidP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1662</w:t>
            </w:r>
          </w:p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138,9</w:t>
            </w:r>
          </w:p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1977</w:t>
            </w:r>
          </w:p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2272F" w:rsidRDefault="00D227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2F" w:rsidRDefault="00426B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CC0F6D" w:rsidRPr="005646D6" w:rsidRDefault="00CC0F6D">
      <w:pPr>
        <w:rPr>
          <w:lang w:val="en-US"/>
        </w:rPr>
      </w:pPr>
    </w:p>
    <w:sectPr w:rsidR="00CC0F6D" w:rsidRPr="005646D6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attachedTemplate r:id="rId1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763"/>
    <w:rsid w:val="00153D67"/>
    <w:rsid w:val="003B0344"/>
    <w:rsid w:val="003B5651"/>
    <w:rsid w:val="00426B01"/>
    <w:rsid w:val="005646D6"/>
    <w:rsid w:val="006D6FD3"/>
    <w:rsid w:val="006F3EB3"/>
    <w:rsid w:val="0070614A"/>
    <w:rsid w:val="00724600"/>
    <w:rsid w:val="00794034"/>
    <w:rsid w:val="007C13AD"/>
    <w:rsid w:val="00920422"/>
    <w:rsid w:val="009B3078"/>
    <w:rsid w:val="00CC0F6D"/>
    <w:rsid w:val="00D2272F"/>
    <w:rsid w:val="00DE4039"/>
    <w:rsid w:val="00E11763"/>
    <w:rsid w:val="00E2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7;&#1074;&#1077;&#1076;&#1077;&#1085;&#1080;&#1103;%20&#1086;%20&#1076;&#1086;&#1093;&#1086;&#1076;&#1072;&#109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Сведения о доходах.dot</Template>
  <TotalTime>0</TotalTime>
  <Pages>5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dcterms:created xsi:type="dcterms:W3CDTF">2016-05-12T03:53:00Z</dcterms:created>
  <dcterms:modified xsi:type="dcterms:W3CDTF">2016-05-12T03:53:00Z</dcterms:modified>
</cp:coreProperties>
</file>