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B42833">
      <w:pPr>
        <w:pStyle w:val="2"/>
        <w:jc w:val="center"/>
        <w:divId w:val="1009721890"/>
      </w:pPr>
      <w:bookmarkStart w:id="0" w:name="_GoBack"/>
      <w:bookmarkEnd w:id="0"/>
      <w:r>
        <w:t>Сведения о доходах, о расходах, об имуществе и обязательствах имущественного характера</w:t>
      </w:r>
      <w:r>
        <w:br/>
        <w:t>за период с 1 января 2015 года по 31 декабря 2015 года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10"/>
        <w:gridCol w:w="1548"/>
        <w:gridCol w:w="1178"/>
        <w:gridCol w:w="1475"/>
        <w:gridCol w:w="925"/>
        <w:gridCol w:w="1304"/>
        <w:gridCol w:w="941"/>
        <w:gridCol w:w="925"/>
        <w:gridCol w:w="1304"/>
        <w:gridCol w:w="1316"/>
        <w:gridCol w:w="1576"/>
        <w:gridCol w:w="1432"/>
      </w:tblGrid>
      <w:tr w:rsidR="00000000">
        <w:trPr>
          <w:divId w:val="1009721890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00000">
        <w:trPr>
          <w:divId w:val="1009721890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(кв.м.)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Засинец Игорь Дмитриевич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департамент информационных технологий Оренбургской области, директор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  <w:t xml:space="preserve">КИА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1,408,471.36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1,588.00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Жилой дом, дача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64.10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Гараж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34.60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Иное недвижимое имущество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5.80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  <w:tr w:rsidR="00000000">
        <w:trPr>
          <w:divId w:val="100972189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квартира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65.20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139,802.04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000000" w:rsidRDefault="00B42833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</w:tr>
    </w:tbl>
    <w:p w:rsidR="00B42833" w:rsidRDefault="00B42833">
      <w:pPr>
        <w:divId w:val="370306751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1</w:t>
      </w:r>
      <w:r>
        <w:rPr>
          <w:rFonts w:eastAsia="Times New Roman"/>
          <w:sz w:val="16"/>
          <w:szCs w:val="16"/>
        </w:rPr>
        <w:t xml:space="preserve"> В случае если в отчетном периоде лицу, замещающему государственную должность Оренбургской области, гражданскому служащему </w:t>
      </w:r>
      <w:r>
        <w:rPr>
          <w:rFonts w:eastAsia="Times New Roman"/>
          <w:sz w:val="16"/>
          <w:szCs w:val="16"/>
        </w:rPr>
        <w:t>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</w:t>
      </w:r>
      <w:r>
        <w:rPr>
          <w:rFonts w:eastAsia="Times New Roman"/>
          <w:sz w:val="16"/>
          <w:szCs w:val="16"/>
        </w:rPr>
        <w:t xml:space="preserve">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B428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attachedTemplate r:id="rId1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A1304"/>
    <w:rsid w:val="001A1304"/>
    <w:rsid w:val="00B4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0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0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2</cp:revision>
  <dcterms:created xsi:type="dcterms:W3CDTF">2016-05-05T09:28:00Z</dcterms:created>
  <dcterms:modified xsi:type="dcterms:W3CDTF">2016-05-05T09:28:00Z</dcterms:modified>
</cp:coreProperties>
</file>