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706" w:rsidRPr="00AB2FDB" w:rsidRDefault="0028770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>Сведения о доходах, расходах, об имуществе и обязательствах имущественного характера</w:t>
      </w:r>
    </w:p>
    <w:p w:rsidR="00287706" w:rsidRDefault="0028770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</w:t>
      </w:r>
      <w:r w:rsidRPr="00AB2FDB">
        <w:rPr>
          <w:rFonts w:ascii="Times New Roman" w:hAnsi="Times New Roman" w:cs="Times New Roman"/>
          <w:b/>
          <w:bCs/>
        </w:rPr>
        <w:t xml:space="preserve">осударственных гражданских служащих Государственной инспекции труда в </w:t>
      </w:r>
      <w:r>
        <w:rPr>
          <w:rFonts w:ascii="Times New Roman" w:hAnsi="Times New Roman" w:cs="Times New Roman"/>
          <w:b/>
          <w:bCs/>
        </w:rPr>
        <w:t>Республике Мордовия</w:t>
      </w:r>
    </w:p>
    <w:p w:rsidR="00287706" w:rsidRDefault="0028770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 xml:space="preserve">за период с 1 января </w:t>
      </w:r>
      <w:r>
        <w:rPr>
          <w:rFonts w:ascii="Times New Roman" w:hAnsi="Times New Roman" w:cs="Times New Roman"/>
          <w:b/>
          <w:bCs/>
        </w:rPr>
        <w:t xml:space="preserve">2014 </w:t>
      </w:r>
      <w:r w:rsidRPr="00AB2FDB">
        <w:rPr>
          <w:rFonts w:ascii="Times New Roman" w:hAnsi="Times New Roman" w:cs="Times New Roman"/>
          <w:b/>
          <w:bCs/>
        </w:rPr>
        <w:t>по 31 декабря 201</w:t>
      </w:r>
      <w:r>
        <w:rPr>
          <w:rFonts w:ascii="Times New Roman" w:hAnsi="Times New Roman" w:cs="Times New Roman"/>
          <w:b/>
          <w:bCs/>
        </w:rPr>
        <w:t>4</w:t>
      </w:r>
      <w:r w:rsidRPr="00AB2FDB">
        <w:rPr>
          <w:rFonts w:ascii="Times New Roman" w:hAnsi="Times New Roman" w:cs="Times New Roman"/>
          <w:b/>
          <w:bCs/>
        </w:rPr>
        <w:t xml:space="preserve"> года</w:t>
      </w:r>
    </w:p>
    <w:p w:rsidR="00287706" w:rsidRPr="00AB2FDB" w:rsidRDefault="00287706" w:rsidP="000F6A4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87706" w:rsidRDefault="00287706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Сектор организационной работы и кадров</w:t>
      </w:r>
    </w:p>
    <w:p w:rsidR="00287706" w:rsidRPr="006956AF" w:rsidRDefault="00287706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8"/>
        <w:gridCol w:w="1200"/>
        <w:gridCol w:w="1200"/>
        <w:gridCol w:w="1040"/>
        <w:gridCol w:w="1440"/>
        <w:gridCol w:w="640"/>
        <w:gridCol w:w="800"/>
        <w:gridCol w:w="1102"/>
        <w:gridCol w:w="709"/>
        <w:gridCol w:w="1134"/>
        <w:gridCol w:w="1417"/>
        <w:gridCol w:w="1276"/>
        <w:gridCol w:w="2126"/>
      </w:tblGrid>
      <w:tr w:rsidR="00287706" w:rsidRPr="00532130">
        <w:tc>
          <w:tcPr>
            <w:tcW w:w="908" w:type="dxa"/>
            <w:vMerge w:val="restart"/>
          </w:tcPr>
          <w:p w:rsidR="00287706" w:rsidRPr="00EC5016" w:rsidRDefault="0028770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287706" w:rsidRPr="00EC5016" w:rsidRDefault="0028770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200" w:type="dxa"/>
            <w:vMerge w:val="restart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0" w:type="dxa"/>
            <w:vMerge w:val="restart"/>
          </w:tcPr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</w:p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сть</w:t>
            </w:r>
          </w:p>
        </w:tc>
        <w:tc>
          <w:tcPr>
            <w:tcW w:w="3920" w:type="dxa"/>
            <w:gridSpan w:val="4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45" w:type="dxa"/>
            <w:gridSpan w:val="3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Деклариро-ванный </w:t>
            </w:r>
          </w:p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годовой доход (руб.)</w:t>
            </w:r>
          </w:p>
        </w:tc>
        <w:tc>
          <w:tcPr>
            <w:tcW w:w="2126" w:type="dxa"/>
            <w:vMerge w:val="restart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87706" w:rsidRPr="00532130">
        <w:tc>
          <w:tcPr>
            <w:tcW w:w="908" w:type="dxa"/>
            <w:vMerge/>
          </w:tcPr>
          <w:p w:rsidR="00287706" w:rsidRPr="00532130" w:rsidRDefault="0028770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287706" w:rsidRPr="00532130" w:rsidRDefault="0028770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287706" w:rsidRPr="00532130" w:rsidRDefault="0028770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640" w:type="dxa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800" w:type="dxa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распо-ложе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02" w:type="dxa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1134" w:type="dxa"/>
          </w:tcPr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417" w:type="dxa"/>
            <w:vMerge/>
          </w:tcPr>
          <w:p w:rsidR="00287706" w:rsidRPr="00532130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87706" w:rsidRPr="00532130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287706" w:rsidRPr="00532130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87706" w:rsidRPr="00AB2FDB">
        <w:trPr>
          <w:trHeight w:val="1033"/>
        </w:trPr>
        <w:tc>
          <w:tcPr>
            <w:tcW w:w="908" w:type="dxa"/>
          </w:tcPr>
          <w:p w:rsidR="00287706" w:rsidRPr="00AB2FDB" w:rsidRDefault="0028770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287706" w:rsidRPr="00AB2FDB" w:rsidRDefault="00287706" w:rsidP="00E828D6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287706" w:rsidRPr="005F1583" w:rsidRDefault="00287706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Антонюк В.А.</w:t>
            </w:r>
          </w:p>
        </w:tc>
        <w:tc>
          <w:tcPr>
            <w:tcW w:w="1200" w:type="dxa"/>
          </w:tcPr>
          <w:p w:rsidR="00287706" w:rsidRPr="00AB2FDB" w:rsidRDefault="00287706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040" w:type="dxa"/>
          </w:tcPr>
          <w:p w:rsidR="00287706" w:rsidRPr="00643558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-х</w:t>
            </w: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омнатная квартира</w:t>
            </w: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приусадеб</w:t>
            </w: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ный участок</w:t>
            </w: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</w:t>
            </w:r>
          </w:p>
          <w:p w:rsidR="00287706" w:rsidRPr="005715C1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дом</w:t>
            </w:r>
          </w:p>
        </w:tc>
        <w:tc>
          <w:tcPr>
            <w:tcW w:w="1440" w:type="dxa"/>
          </w:tcPr>
          <w:p w:rsidR="00287706" w:rsidRDefault="00287706" w:rsidP="00F46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287706" w:rsidRDefault="00287706" w:rsidP="00F46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>½ доли</w:t>
            </w: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Pr="00F46E4C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6E4C">
              <w:rPr>
                <w:rFonts w:ascii="Times New Roman" w:hAnsi="Times New Roman" w:cs="Times New Roman"/>
                <w:sz w:val="16"/>
                <w:szCs w:val="16"/>
              </w:rPr>
              <w:t>½ доли</w:t>
            </w:r>
          </w:p>
        </w:tc>
        <w:tc>
          <w:tcPr>
            <w:tcW w:w="640" w:type="dxa"/>
          </w:tcPr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63,15</w:t>
            </w: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2300</w:t>
            </w: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Pr="00EC501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00" w:type="dxa"/>
          </w:tcPr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РФ </w:t>
            </w: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7706" w:rsidRPr="0053094E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287706" w:rsidRPr="0053094E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287706" w:rsidRPr="0053094E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287706" w:rsidRPr="0053094E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287706" w:rsidRPr="0053094E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287706" w:rsidRPr="0053094E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342320,59</w:t>
            </w:r>
          </w:p>
        </w:tc>
        <w:tc>
          <w:tcPr>
            <w:tcW w:w="2126" w:type="dxa"/>
          </w:tcPr>
          <w:p w:rsidR="00287706" w:rsidRPr="00AB2FDB" w:rsidRDefault="0028770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7706" w:rsidRPr="00AB2FDB">
        <w:trPr>
          <w:trHeight w:val="818"/>
        </w:trPr>
        <w:tc>
          <w:tcPr>
            <w:tcW w:w="908" w:type="dxa"/>
          </w:tcPr>
          <w:p w:rsidR="00287706" w:rsidRDefault="00287706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287706" w:rsidRPr="00AB2FDB" w:rsidRDefault="00287706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287706" w:rsidRPr="00AB2FDB" w:rsidRDefault="00287706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287706" w:rsidRPr="00AB2FDB" w:rsidRDefault="00287706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287706" w:rsidRPr="005715C1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287706" w:rsidRPr="00EC5016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287706" w:rsidRPr="00EC5016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287706" w:rsidRPr="0053094E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287706" w:rsidRPr="0053094E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287706" w:rsidRPr="0053094E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87706" w:rsidRPr="0053094E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287706" w:rsidRPr="00AB2FDB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7706" w:rsidRPr="00AB2FDB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287706" w:rsidRPr="00AB2FDB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7706" w:rsidRPr="00AB2FDB">
        <w:tc>
          <w:tcPr>
            <w:tcW w:w="908" w:type="dxa"/>
          </w:tcPr>
          <w:p w:rsidR="00287706" w:rsidRPr="00AB2FDB" w:rsidRDefault="00287706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287706" w:rsidRPr="00AB2FDB" w:rsidRDefault="00287706" w:rsidP="005833C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287706" w:rsidRPr="00AB2FDB" w:rsidRDefault="00287706" w:rsidP="005833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287706" w:rsidRPr="005715C1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287706" w:rsidRPr="00EC5016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287706" w:rsidRPr="00EC5016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287706" w:rsidRPr="0053094E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287706" w:rsidRPr="0053094E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287706" w:rsidRPr="0053094E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87706" w:rsidRPr="0053094E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287706" w:rsidRPr="00AB2FDB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87706" w:rsidRPr="00AB2FDB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287706" w:rsidRPr="00AB2FDB" w:rsidRDefault="00287706" w:rsidP="00583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87706" w:rsidRDefault="00287706" w:rsidP="004B34DE">
      <w:pPr>
        <w:spacing w:after="0" w:line="240" w:lineRule="auto"/>
        <w:rPr>
          <w:rFonts w:cs="Times New Roman"/>
        </w:rPr>
      </w:pPr>
    </w:p>
    <w:sectPr w:rsidR="00287706" w:rsidSect="00AB2FDB">
      <w:footnotePr>
        <w:numRestart w:val="eachSect"/>
      </w:footnotePr>
      <w:pgSz w:w="16838" w:h="11906" w:orient="landscape"/>
      <w:pgMar w:top="454" w:right="567" w:bottom="45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706" w:rsidRDefault="0028770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87706" w:rsidRDefault="0028770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706" w:rsidRDefault="0028770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87706" w:rsidRDefault="0028770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defaultTabStop w:val="708"/>
  <w:doNotHyphenateCaps/>
  <w:drawingGridHorizontalSpacing w:val="80"/>
  <w:displayHorizontalDrawingGridEvery w:val="2"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A46"/>
    <w:rsid w:val="00005E9D"/>
    <w:rsid w:val="00072045"/>
    <w:rsid w:val="00084886"/>
    <w:rsid w:val="0009666F"/>
    <w:rsid w:val="000B1CBD"/>
    <w:rsid w:val="000C2CCE"/>
    <w:rsid w:val="000F6A46"/>
    <w:rsid w:val="00115CCF"/>
    <w:rsid w:val="00125ADB"/>
    <w:rsid w:val="00127002"/>
    <w:rsid w:val="0013777E"/>
    <w:rsid w:val="001455D9"/>
    <w:rsid w:val="0015137C"/>
    <w:rsid w:val="001626A1"/>
    <w:rsid w:val="001634D7"/>
    <w:rsid w:val="0016538E"/>
    <w:rsid w:val="00167217"/>
    <w:rsid w:val="0017159A"/>
    <w:rsid w:val="001A1525"/>
    <w:rsid w:val="001A34E7"/>
    <w:rsid w:val="001C65A0"/>
    <w:rsid w:val="001C681E"/>
    <w:rsid w:val="001D1C02"/>
    <w:rsid w:val="001D3D4D"/>
    <w:rsid w:val="001E16FB"/>
    <w:rsid w:val="001F761F"/>
    <w:rsid w:val="00212033"/>
    <w:rsid w:val="00231442"/>
    <w:rsid w:val="00235E13"/>
    <w:rsid w:val="00247D16"/>
    <w:rsid w:val="00250C8F"/>
    <w:rsid w:val="00287706"/>
    <w:rsid w:val="002E26DC"/>
    <w:rsid w:val="002E40FA"/>
    <w:rsid w:val="002E6AEB"/>
    <w:rsid w:val="002F0645"/>
    <w:rsid w:val="002F5D8C"/>
    <w:rsid w:val="003275E3"/>
    <w:rsid w:val="00340704"/>
    <w:rsid w:val="003445E6"/>
    <w:rsid w:val="00362B2D"/>
    <w:rsid w:val="00374673"/>
    <w:rsid w:val="00374683"/>
    <w:rsid w:val="003B15DC"/>
    <w:rsid w:val="003B4A5F"/>
    <w:rsid w:val="003D0523"/>
    <w:rsid w:val="003E112C"/>
    <w:rsid w:val="003E4B8A"/>
    <w:rsid w:val="0041066A"/>
    <w:rsid w:val="004730A3"/>
    <w:rsid w:val="004773AF"/>
    <w:rsid w:val="00484D2C"/>
    <w:rsid w:val="00494FF6"/>
    <w:rsid w:val="004B331E"/>
    <w:rsid w:val="004B34DE"/>
    <w:rsid w:val="004D15AD"/>
    <w:rsid w:val="00506AB2"/>
    <w:rsid w:val="00520A62"/>
    <w:rsid w:val="0053094E"/>
    <w:rsid w:val="00532130"/>
    <w:rsid w:val="00535E4A"/>
    <w:rsid w:val="005464C3"/>
    <w:rsid w:val="0056078D"/>
    <w:rsid w:val="00561239"/>
    <w:rsid w:val="005715C1"/>
    <w:rsid w:val="00582C36"/>
    <w:rsid w:val="005833CD"/>
    <w:rsid w:val="00583627"/>
    <w:rsid w:val="005A1793"/>
    <w:rsid w:val="005A3172"/>
    <w:rsid w:val="005A5FDD"/>
    <w:rsid w:val="005C45C8"/>
    <w:rsid w:val="005E52F8"/>
    <w:rsid w:val="005F0443"/>
    <w:rsid w:val="005F1583"/>
    <w:rsid w:val="0060576C"/>
    <w:rsid w:val="006279BD"/>
    <w:rsid w:val="006279D3"/>
    <w:rsid w:val="00643558"/>
    <w:rsid w:val="0065302E"/>
    <w:rsid w:val="006558CD"/>
    <w:rsid w:val="0068033D"/>
    <w:rsid w:val="006910AB"/>
    <w:rsid w:val="006956AF"/>
    <w:rsid w:val="006A737E"/>
    <w:rsid w:val="006B5523"/>
    <w:rsid w:val="006C4ABC"/>
    <w:rsid w:val="006D0FA8"/>
    <w:rsid w:val="006D2975"/>
    <w:rsid w:val="006E169D"/>
    <w:rsid w:val="006E3F65"/>
    <w:rsid w:val="006F3439"/>
    <w:rsid w:val="0071187E"/>
    <w:rsid w:val="00716E20"/>
    <w:rsid w:val="007205B7"/>
    <w:rsid w:val="007248CF"/>
    <w:rsid w:val="00735F38"/>
    <w:rsid w:val="00741406"/>
    <w:rsid w:val="007430DC"/>
    <w:rsid w:val="00775C87"/>
    <w:rsid w:val="007840E6"/>
    <w:rsid w:val="00790ED5"/>
    <w:rsid w:val="007938F5"/>
    <w:rsid w:val="007A4A8B"/>
    <w:rsid w:val="007D4572"/>
    <w:rsid w:val="007E7C69"/>
    <w:rsid w:val="008235F6"/>
    <w:rsid w:val="00832F74"/>
    <w:rsid w:val="00876C51"/>
    <w:rsid w:val="00885A7E"/>
    <w:rsid w:val="0088623B"/>
    <w:rsid w:val="00896F06"/>
    <w:rsid w:val="008A6D7A"/>
    <w:rsid w:val="008B08FB"/>
    <w:rsid w:val="008B137C"/>
    <w:rsid w:val="008D4033"/>
    <w:rsid w:val="008F2F9B"/>
    <w:rsid w:val="008F4805"/>
    <w:rsid w:val="008F7FA1"/>
    <w:rsid w:val="00900E28"/>
    <w:rsid w:val="009137EC"/>
    <w:rsid w:val="00934E2D"/>
    <w:rsid w:val="0095637E"/>
    <w:rsid w:val="009829D0"/>
    <w:rsid w:val="00984896"/>
    <w:rsid w:val="00994AEA"/>
    <w:rsid w:val="009C4551"/>
    <w:rsid w:val="009D29A1"/>
    <w:rsid w:val="009D74E5"/>
    <w:rsid w:val="00A71F25"/>
    <w:rsid w:val="00AB2FDB"/>
    <w:rsid w:val="00AC22AB"/>
    <w:rsid w:val="00AD37C9"/>
    <w:rsid w:val="00AD3EE3"/>
    <w:rsid w:val="00AE44F9"/>
    <w:rsid w:val="00AE605B"/>
    <w:rsid w:val="00AF6616"/>
    <w:rsid w:val="00B07438"/>
    <w:rsid w:val="00B10C88"/>
    <w:rsid w:val="00B112DA"/>
    <w:rsid w:val="00B13826"/>
    <w:rsid w:val="00B303AA"/>
    <w:rsid w:val="00B461FC"/>
    <w:rsid w:val="00B52691"/>
    <w:rsid w:val="00B531C6"/>
    <w:rsid w:val="00BA2ECA"/>
    <w:rsid w:val="00BA3097"/>
    <w:rsid w:val="00BB289E"/>
    <w:rsid w:val="00BC108B"/>
    <w:rsid w:val="00BD54D6"/>
    <w:rsid w:val="00BE2FE1"/>
    <w:rsid w:val="00BF1322"/>
    <w:rsid w:val="00BF2461"/>
    <w:rsid w:val="00C223E5"/>
    <w:rsid w:val="00C50111"/>
    <w:rsid w:val="00C55FBD"/>
    <w:rsid w:val="00C57B22"/>
    <w:rsid w:val="00C60F34"/>
    <w:rsid w:val="00C61301"/>
    <w:rsid w:val="00C63CE5"/>
    <w:rsid w:val="00C76095"/>
    <w:rsid w:val="00CA5547"/>
    <w:rsid w:val="00CB2C9A"/>
    <w:rsid w:val="00CD79AF"/>
    <w:rsid w:val="00CF4726"/>
    <w:rsid w:val="00CF6045"/>
    <w:rsid w:val="00D00D55"/>
    <w:rsid w:val="00D21E22"/>
    <w:rsid w:val="00D4086A"/>
    <w:rsid w:val="00D46725"/>
    <w:rsid w:val="00D81332"/>
    <w:rsid w:val="00D94C5D"/>
    <w:rsid w:val="00DA254D"/>
    <w:rsid w:val="00DA2DF6"/>
    <w:rsid w:val="00DC1FB0"/>
    <w:rsid w:val="00E1124F"/>
    <w:rsid w:val="00E27761"/>
    <w:rsid w:val="00E4258B"/>
    <w:rsid w:val="00E53F45"/>
    <w:rsid w:val="00E77F34"/>
    <w:rsid w:val="00E819A5"/>
    <w:rsid w:val="00E828D6"/>
    <w:rsid w:val="00E915CE"/>
    <w:rsid w:val="00EA1A73"/>
    <w:rsid w:val="00EB5BC1"/>
    <w:rsid w:val="00EC5016"/>
    <w:rsid w:val="00F03EEF"/>
    <w:rsid w:val="00F233A8"/>
    <w:rsid w:val="00F33379"/>
    <w:rsid w:val="00F46E4C"/>
    <w:rsid w:val="00F71E8D"/>
    <w:rsid w:val="00F744E6"/>
    <w:rsid w:val="00FA378A"/>
    <w:rsid w:val="00FA3F61"/>
    <w:rsid w:val="00FA7518"/>
    <w:rsid w:val="00FB62E8"/>
    <w:rsid w:val="00FE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A46"/>
    <w:pPr>
      <w:spacing w:after="200" w:line="276" w:lineRule="auto"/>
    </w:pPr>
    <w:rPr>
      <w:rFonts w:ascii="Calibri" w:eastAsia="Times New Roman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F6A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F6A46"/>
    <w:rPr>
      <w:rFonts w:ascii="Calibri" w:hAnsi="Calibri" w:cs="Calibri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0F6A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153</Words>
  <Characters>877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subject/>
  <dc:creator>NovgorodovaOV</dc:creator>
  <cp:keywords/>
  <dc:description/>
  <cp:lastModifiedBy>Антонюк</cp:lastModifiedBy>
  <cp:revision>2</cp:revision>
  <cp:lastPrinted>2015-05-14T17:46:00Z</cp:lastPrinted>
  <dcterms:created xsi:type="dcterms:W3CDTF">2015-05-14T18:36:00Z</dcterms:created>
  <dcterms:modified xsi:type="dcterms:W3CDTF">2015-05-14T18:36:00Z</dcterms:modified>
</cp:coreProperties>
</file>