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4D" w:rsidRPr="00AB2FDB" w:rsidRDefault="00B2764D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B2764D" w:rsidRDefault="00B2764D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B2764D" w:rsidRDefault="00B2764D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2014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4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B2764D" w:rsidRPr="00AB2FDB" w:rsidRDefault="00B2764D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2764D" w:rsidRDefault="00B2764D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Отдел госнадзора и контроля за соблюдением законодательства Российской Федерации  по охране  труде</w:t>
      </w:r>
    </w:p>
    <w:p w:rsidR="00B2764D" w:rsidRDefault="00B2764D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764D" w:rsidRPr="006956AF" w:rsidRDefault="00B2764D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B2764D" w:rsidRPr="00532130">
        <w:tc>
          <w:tcPr>
            <w:tcW w:w="908" w:type="dxa"/>
            <w:vMerge w:val="restart"/>
          </w:tcPr>
          <w:p w:rsidR="00B2764D" w:rsidRPr="00EC5016" w:rsidRDefault="00B2764D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B2764D" w:rsidRPr="00EC5016" w:rsidRDefault="00B2764D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B2764D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2764D" w:rsidRPr="00532130">
        <w:tc>
          <w:tcPr>
            <w:tcW w:w="908" w:type="dxa"/>
            <w:vMerge/>
          </w:tcPr>
          <w:p w:rsidR="00B2764D" w:rsidRPr="00532130" w:rsidRDefault="00B2764D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B2764D" w:rsidRPr="00532130" w:rsidRDefault="00B2764D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B2764D" w:rsidRPr="00532130" w:rsidRDefault="00B2764D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B2764D" w:rsidRPr="00532130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2764D" w:rsidRPr="00532130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B2764D" w:rsidRPr="00532130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2764D" w:rsidRPr="00AB2FDB">
        <w:trPr>
          <w:trHeight w:val="1033"/>
        </w:trPr>
        <w:tc>
          <w:tcPr>
            <w:tcW w:w="908" w:type="dxa"/>
          </w:tcPr>
          <w:p w:rsidR="00B2764D" w:rsidRPr="00AB2FDB" w:rsidRDefault="00B2764D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B2764D" w:rsidRPr="00AB2FDB" w:rsidRDefault="00B2764D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2764D" w:rsidRDefault="00B2764D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Мисяков</w:t>
            </w:r>
          </w:p>
          <w:p w:rsidR="00B2764D" w:rsidRPr="005F1583" w:rsidRDefault="00B2764D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Н.Ф.</w:t>
            </w:r>
          </w:p>
        </w:tc>
        <w:tc>
          <w:tcPr>
            <w:tcW w:w="1200" w:type="dxa"/>
          </w:tcPr>
          <w:p w:rsidR="00B2764D" w:rsidRPr="00AB2FDB" w:rsidRDefault="00B2764D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(по охране труда)</w:t>
            </w:r>
          </w:p>
        </w:tc>
        <w:tc>
          <w:tcPr>
            <w:tcW w:w="1040" w:type="dxa"/>
          </w:tcPr>
          <w:p w:rsidR="00B2764D" w:rsidRPr="00643558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2-х</w:t>
            </w:r>
          </w:p>
          <w:p w:rsidR="00B2764D" w:rsidRPr="005715C1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</w:tc>
        <w:tc>
          <w:tcPr>
            <w:tcW w:w="1440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B2764D" w:rsidRPr="00EC5016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800" w:type="dxa"/>
          </w:tcPr>
          <w:p w:rsidR="00B2764D" w:rsidRPr="0053094E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</w:tc>
        <w:tc>
          <w:tcPr>
            <w:tcW w:w="1102" w:type="dxa"/>
          </w:tcPr>
          <w:p w:rsidR="00B2764D" w:rsidRPr="0053094E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B2764D" w:rsidRPr="0053094E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2764D" w:rsidRPr="0053094E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B2764D" w:rsidRPr="0053094E" w:rsidRDefault="00B2764D" w:rsidP="00643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Chevrolet</w:t>
            </w:r>
            <w:r w:rsidRPr="0053094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309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Lacetti</w:t>
            </w:r>
          </w:p>
          <w:p w:rsidR="00B2764D" w:rsidRPr="0053094E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B2764D" w:rsidRPr="0053094E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442933,71</w:t>
            </w:r>
          </w:p>
        </w:tc>
        <w:tc>
          <w:tcPr>
            <w:tcW w:w="2126" w:type="dxa"/>
          </w:tcPr>
          <w:p w:rsidR="00B2764D" w:rsidRPr="00AB2FDB" w:rsidRDefault="00B2764D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rPr>
          <w:trHeight w:val="818"/>
        </w:trPr>
        <w:tc>
          <w:tcPr>
            <w:tcW w:w="908" w:type="dxa"/>
          </w:tcPr>
          <w:p w:rsidR="00B2764D" w:rsidRDefault="00B2764D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2764D" w:rsidRPr="00AB2FDB" w:rsidRDefault="00B2764D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2764D" w:rsidRPr="00AB2FDB" w:rsidRDefault="00B2764D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Мисякова Н.С.</w:t>
            </w:r>
          </w:p>
        </w:tc>
        <w:tc>
          <w:tcPr>
            <w:tcW w:w="1200" w:type="dxa"/>
          </w:tcPr>
          <w:p w:rsidR="00B2764D" w:rsidRPr="00AB2FDB" w:rsidRDefault="00B2764D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специалист-эксперт </w:t>
            </w:r>
          </w:p>
        </w:tc>
        <w:tc>
          <w:tcPr>
            <w:tcW w:w="1040" w:type="dxa"/>
          </w:tcPr>
          <w:p w:rsidR="00B2764D" w:rsidRPr="00643558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2-х</w:t>
            </w:r>
          </w:p>
          <w:p w:rsidR="00B2764D" w:rsidRPr="005715C1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</w:tc>
        <w:tc>
          <w:tcPr>
            <w:tcW w:w="1440" w:type="dxa"/>
          </w:tcPr>
          <w:p w:rsidR="00B2764D" w:rsidRPr="00EC5016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B2764D" w:rsidRPr="00EC5016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800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</w:tc>
        <w:tc>
          <w:tcPr>
            <w:tcW w:w="1102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B2764D" w:rsidRPr="00AB2FDB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472512,38</w:t>
            </w:r>
          </w:p>
        </w:tc>
        <w:tc>
          <w:tcPr>
            <w:tcW w:w="2126" w:type="dxa"/>
          </w:tcPr>
          <w:p w:rsidR="00B2764D" w:rsidRPr="00AB2FDB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2764D" w:rsidRDefault="00B2764D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Мисякова </w:t>
            </w:r>
          </w:p>
          <w:p w:rsidR="00B2764D" w:rsidRPr="00AB2FDB" w:rsidRDefault="00B2764D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И.Н.</w:t>
            </w:r>
          </w:p>
        </w:tc>
        <w:tc>
          <w:tcPr>
            <w:tcW w:w="1200" w:type="dxa"/>
          </w:tcPr>
          <w:p w:rsidR="00B2764D" w:rsidRPr="00AB2FDB" w:rsidRDefault="00B2764D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643558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2-х</w:t>
            </w:r>
          </w:p>
          <w:p w:rsidR="00B2764D" w:rsidRPr="005715C1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</w:tc>
        <w:tc>
          <w:tcPr>
            <w:tcW w:w="1440" w:type="dxa"/>
          </w:tcPr>
          <w:p w:rsidR="00B2764D" w:rsidRPr="00EC5016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B2764D" w:rsidRPr="00EC5016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800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</w:tc>
        <w:tc>
          <w:tcPr>
            <w:tcW w:w="1102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2764D" w:rsidRPr="0053094E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B2764D" w:rsidRPr="00AB2FDB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2764D" w:rsidRPr="00AB2FDB" w:rsidRDefault="00B2764D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rPr>
          <w:trHeight w:val="2799"/>
        </w:trPr>
        <w:tc>
          <w:tcPr>
            <w:tcW w:w="908" w:type="dxa"/>
          </w:tcPr>
          <w:p w:rsidR="00B2764D" w:rsidRPr="00AB2FDB" w:rsidRDefault="00B2764D" w:rsidP="00FA751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00" w:type="dxa"/>
          </w:tcPr>
          <w:p w:rsidR="00B2764D" w:rsidRPr="001F761F" w:rsidRDefault="00B2764D" w:rsidP="00FA751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Телятникова Е.П.</w:t>
            </w:r>
          </w:p>
        </w:tc>
        <w:tc>
          <w:tcPr>
            <w:tcW w:w="1200" w:type="dxa"/>
          </w:tcPr>
          <w:p w:rsidR="00B2764D" w:rsidRPr="004D15AD" w:rsidRDefault="00B2764D" w:rsidP="00FA751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лавн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приусадеб-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ный земельный участок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садовый 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1F761F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 доли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 доли</w:t>
            </w:r>
          </w:p>
          <w:p w:rsidR="00B2764D" w:rsidRPr="001F761F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32,69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1F761F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4500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1F761F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800" w:type="dxa"/>
          </w:tcPr>
          <w:p w:rsidR="00B2764D" w:rsidRPr="004D15A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5A5FD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5A5FD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479752,09</w:t>
            </w:r>
          </w:p>
        </w:tc>
        <w:tc>
          <w:tcPr>
            <w:tcW w:w="212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rPr>
          <w:trHeight w:val="1362"/>
        </w:trPr>
        <w:tc>
          <w:tcPr>
            <w:tcW w:w="908" w:type="dxa"/>
          </w:tcPr>
          <w:p w:rsidR="00B2764D" w:rsidRPr="00AB2FDB" w:rsidRDefault="00B2764D" w:rsidP="00FA751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00" w:type="dxa"/>
          </w:tcPr>
          <w:p w:rsidR="00B2764D" w:rsidRPr="001F761F" w:rsidRDefault="00B2764D" w:rsidP="00FA751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Афонин А.И.</w:t>
            </w:r>
          </w:p>
        </w:tc>
        <w:tc>
          <w:tcPr>
            <w:tcW w:w="1200" w:type="dxa"/>
          </w:tcPr>
          <w:p w:rsidR="00B2764D" w:rsidRPr="004D15AD" w:rsidRDefault="00B2764D" w:rsidP="00FA751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Default="00B2764D" w:rsidP="006F3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800" w:type="dxa"/>
          </w:tcPr>
          <w:p w:rsidR="00B2764D" w:rsidRPr="004D15A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Chevrolet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Rezzo</w:t>
            </w:r>
          </w:p>
          <w:p w:rsidR="00B2764D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2764D" w:rsidRPr="006F3439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Avensis</w:t>
            </w:r>
          </w:p>
        </w:tc>
        <w:tc>
          <w:tcPr>
            <w:tcW w:w="1276" w:type="dxa"/>
          </w:tcPr>
          <w:p w:rsidR="00B2764D" w:rsidRPr="00F233A8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310371,</w:t>
            </w:r>
            <w:r w:rsidRPr="00F233A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212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2764D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Афонина </w:t>
            </w:r>
          </w:p>
          <w:p w:rsidR="00B2764D" w:rsidRPr="00AB2FDB" w:rsidRDefault="00B2764D" w:rsidP="00FA7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Е.В.</w:t>
            </w:r>
          </w:p>
        </w:tc>
        <w:tc>
          <w:tcPr>
            <w:tcW w:w="1200" w:type="dxa"/>
          </w:tcPr>
          <w:p w:rsidR="00B2764D" w:rsidRDefault="00B2764D" w:rsidP="00FA751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Инженер-технолог</w:t>
            </w:r>
          </w:p>
        </w:tc>
        <w:tc>
          <w:tcPr>
            <w:tcW w:w="10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гаражный бокс</w:t>
            </w:r>
          </w:p>
        </w:tc>
        <w:tc>
          <w:tcPr>
            <w:tcW w:w="14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00" w:type="dxa"/>
          </w:tcPr>
          <w:p w:rsidR="00B2764D" w:rsidRPr="004D15AD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B2764D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1134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249137,31</w:t>
            </w:r>
          </w:p>
        </w:tc>
        <w:tc>
          <w:tcPr>
            <w:tcW w:w="2126" w:type="dxa"/>
          </w:tcPr>
          <w:p w:rsidR="00B2764D" w:rsidRPr="00AB2FDB" w:rsidRDefault="00B2764D" w:rsidP="00FA7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F23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2764D" w:rsidRPr="00AB2FDB" w:rsidRDefault="00B2764D" w:rsidP="00F23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Афонин А.А.</w:t>
            </w:r>
          </w:p>
        </w:tc>
        <w:tc>
          <w:tcPr>
            <w:tcW w:w="1200" w:type="dxa"/>
          </w:tcPr>
          <w:p w:rsidR="00B2764D" w:rsidRPr="00AB2FDB" w:rsidRDefault="00B2764D" w:rsidP="00F23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B2764D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30,2</w:t>
            </w:r>
          </w:p>
        </w:tc>
        <w:tc>
          <w:tcPr>
            <w:tcW w:w="1134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F233A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200" w:type="dxa"/>
          </w:tcPr>
          <w:p w:rsidR="00B2764D" w:rsidRDefault="00B2764D" w:rsidP="00F23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Бучумов О.Ф.</w:t>
            </w:r>
          </w:p>
        </w:tc>
        <w:tc>
          <w:tcPr>
            <w:tcW w:w="1200" w:type="dxa"/>
          </w:tcPr>
          <w:p w:rsidR="00B2764D" w:rsidRPr="004D15AD" w:rsidRDefault="00B2764D" w:rsidP="00F233A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2764D" w:rsidRPr="00AB2FDB" w:rsidRDefault="00B2764D" w:rsidP="00F23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B2764D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63,10</w:t>
            </w:r>
          </w:p>
        </w:tc>
        <w:tc>
          <w:tcPr>
            <w:tcW w:w="1134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ГАЗ-31105</w:t>
            </w:r>
          </w:p>
          <w:p w:rsidR="00B2764D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Лада Гранта</w:t>
            </w:r>
          </w:p>
        </w:tc>
        <w:tc>
          <w:tcPr>
            <w:tcW w:w="1276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284306,39</w:t>
            </w:r>
          </w:p>
        </w:tc>
        <w:tc>
          <w:tcPr>
            <w:tcW w:w="2126" w:type="dxa"/>
          </w:tcPr>
          <w:p w:rsidR="00B2764D" w:rsidRPr="00AB2FDB" w:rsidRDefault="00B2764D" w:rsidP="00F23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Default="00B2764D" w:rsidP="00CA55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2764D" w:rsidRPr="00AB2FDB" w:rsidRDefault="00B2764D" w:rsidP="00CA55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2764D" w:rsidRPr="00AB2FDB" w:rsidRDefault="00B2764D" w:rsidP="00CA55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Бучумова О.И.</w:t>
            </w:r>
          </w:p>
        </w:tc>
        <w:tc>
          <w:tcPr>
            <w:tcW w:w="1200" w:type="dxa"/>
          </w:tcPr>
          <w:p w:rsidR="00B2764D" w:rsidRPr="00AB2FDB" w:rsidRDefault="00B2764D" w:rsidP="00CA55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Музыкальный руководитель</w:t>
            </w:r>
          </w:p>
        </w:tc>
        <w:tc>
          <w:tcPr>
            <w:tcW w:w="1040" w:type="dxa"/>
          </w:tcPr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</w:t>
            </w: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ный  земельный участок</w:t>
            </w: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1505</w:t>
            </w: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20,9</w:t>
            </w:r>
          </w:p>
        </w:tc>
        <w:tc>
          <w:tcPr>
            <w:tcW w:w="800" w:type="dxa"/>
          </w:tcPr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2764D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63,10</w:t>
            </w:r>
          </w:p>
        </w:tc>
        <w:tc>
          <w:tcPr>
            <w:tcW w:w="1134" w:type="dxa"/>
          </w:tcPr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207909,49</w:t>
            </w:r>
          </w:p>
        </w:tc>
        <w:tc>
          <w:tcPr>
            <w:tcW w:w="2126" w:type="dxa"/>
          </w:tcPr>
          <w:p w:rsidR="00B2764D" w:rsidRPr="00AB2FDB" w:rsidRDefault="00B2764D" w:rsidP="00CA5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2764D" w:rsidRPr="00AB2FDB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Бучумова И.О.</w:t>
            </w:r>
          </w:p>
        </w:tc>
        <w:tc>
          <w:tcPr>
            <w:tcW w:w="1200" w:type="dxa"/>
          </w:tcPr>
          <w:p w:rsidR="00B2764D" w:rsidRPr="00AB2FDB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63,10</w:t>
            </w:r>
          </w:p>
        </w:tc>
        <w:tc>
          <w:tcPr>
            <w:tcW w:w="1134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7200</w:t>
            </w:r>
          </w:p>
        </w:tc>
        <w:tc>
          <w:tcPr>
            <w:tcW w:w="2126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07204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00" w:type="dxa"/>
          </w:tcPr>
          <w:p w:rsidR="00B2764D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Мордакин И.В.</w:t>
            </w:r>
          </w:p>
        </w:tc>
        <w:tc>
          <w:tcPr>
            <w:tcW w:w="1200" w:type="dxa"/>
          </w:tcPr>
          <w:p w:rsidR="00B2764D" w:rsidRPr="004D15AD" w:rsidRDefault="00B2764D" w:rsidP="0007204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2764D" w:rsidRPr="00AB2FDB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</w:tc>
        <w:tc>
          <w:tcPr>
            <w:tcW w:w="1440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932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800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20"/>
                <w:szCs w:val="20"/>
              </w:rPr>
              <w:t>РЕНО МЕГАН</w:t>
            </w:r>
          </w:p>
        </w:tc>
        <w:tc>
          <w:tcPr>
            <w:tcW w:w="1276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377152,53</w:t>
            </w:r>
          </w:p>
        </w:tc>
        <w:tc>
          <w:tcPr>
            <w:tcW w:w="2126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2764D" w:rsidRPr="00AB2FDB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2764D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Мордакина Е.Н.</w:t>
            </w:r>
          </w:p>
        </w:tc>
        <w:tc>
          <w:tcPr>
            <w:tcW w:w="1200" w:type="dxa"/>
          </w:tcPr>
          <w:p w:rsidR="00B2764D" w:rsidRPr="00AB2FDB" w:rsidRDefault="00B2764D" w:rsidP="0007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Заведующая детским садом</w:t>
            </w:r>
          </w:p>
        </w:tc>
        <w:tc>
          <w:tcPr>
            <w:tcW w:w="104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932</w:t>
            </w:r>
          </w:p>
        </w:tc>
        <w:tc>
          <w:tcPr>
            <w:tcW w:w="1134" w:type="dxa"/>
          </w:tcPr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300760,01</w:t>
            </w:r>
          </w:p>
        </w:tc>
        <w:tc>
          <w:tcPr>
            <w:tcW w:w="2126" w:type="dxa"/>
          </w:tcPr>
          <w:p w:rsidR="00B2764D" w:rsidRPr="00AB2FDB" w:rsidRDefault="00B2764D" w:rsidP="00072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F3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2764D" w:rsidRDefault="00B2764D" w:rsidP="00F3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Мордакин</w:t>
            </w:r>
          </w:p>
          <w:p w:rsidR="00B2764D" w:rsidRDefault="00B2764D" w:rsidP="00F3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В.И.</w:t>
            </w:r>
          </w:p>
        </w:tc>
        <w:tc>
          <w:tcPr>
            <w:tcW w:w="1200" w:type="dxa"/>
          </w:tcPr>
          <w:p w:rsidR="00B2764D" w:rsidRPr="00AB2FDB" w:rsidRDefault="00B2764D" w:rsidP="00F3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932</w:t>
            </w:r>
          </w:p>
        </w:tc>
        <w:tc>
          <w:tcPr>
            <w:tcW w:w="1134" w:type="dxa"/>
          </w:tcPr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F3337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200" w:type="dxa"/>
          </w:tcPr>
          <w:p w:rsidR="00B2764D" w:rsidRDefault="00B2764D" w:rsidP="00F3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Никулкин</w:t>
            </w:r>
          </w:p>
          <w:p w:rsidR="00B2764D" w:rsidRDefault="00B2764D" w:rsidP="00F3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Н.В.</w:t>
            </w:r>
          </w:p>
        </w:tc>
        <w:tc>
          <w:tcPr>
            <w:tcW w:w="1200" w:type="dxa"/>
          </w:tcPr>
          <w:p w:rsidR="00B2764D" w:rsidRPr="004D15AD" w:rsidRDefault="00B2764D" w:rsidP="00F33379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2764D" w:rsidRPr="00AB2FDB" w:rsidRDefault="00B2764D" w:rsidP="00F33379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3-х</w:t>
            </w:r>
          </w:p>
          <w:p w:rsidR="00B2764D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комнатная</w:t>
            </w:r>
          </w:p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00" w:type="dxa"/>
          </w:tcPr>
          <w:p w:rsidR="00B2764D" w:rsidRPr="00F33379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F33379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Korolla</w:t>
            </w:r>
          </w:p>
        </w:tc>
        <w:tc>
          <w:tcPr>
            <w:tcW w:w="1276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497338,89</w:t>
            </w:r>
          </w:p>
        </w:tc>
        <w:tc>
          <w:tcPr>
            <w:tcW w:w="2126" w:type="dxa"/>
          </w:tcPr>
          <w:p w:rsidR="00B2764D" w:rsidRPr="00AB2FDB" w:rsidRDefault="00B2764D" w:rsidP="00F3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B2764D" w:rsidRPr="00AB2FDB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B2764D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Никулкина</w:t>
            </w:r>
          </w:p>
          <w:p w:rsidR="00B2764D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С.Б.</w:t>
            </w:r>
          </w:p>
          <w:p w:rsidR="00B2764D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2764D" w:rsidRPr="00AB2FDB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Воспитатель детского сада</w:t>
            </w:r>
          </w:p>
        </w:tc>
        <w:tc>
          <w:tcPr>
            <w:tcW w:w="1040" w:type="dxa"/>
          </w:tcPr>
          <w:p w:rsidR="00B2764D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3-х</w:t>
            </w:r>
          </w:p>
          <w:p w:rsidR="00B2764D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комнатная</w:t>
            </w:r>
          </w:p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800" w:type="dxa"/>
          </w:tcPr>
          <w:p w:rsidR="00B2764D" w:rsidRPr="00F33379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219175,10</w:t>
            </w:r>
          </w:p>
        </w:tc>
        <w:tc>
          <w:tcPr>
            <w:tcW w:w="2126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764D" w:rsidRPr="00AB2FDB">
        <w:tc>
          <w:tcPr>
            <w:tcW w:w="908" w:type="dxa"/>
          </w:tcPr>
          <w:p w:rsidR="00B2764D" w:rsidRPr="00AB2FDB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B2764D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B2764D" w:rsidRPr="00AB2FDB" w:rsidRDefault="00B2764D" w:rsidP="00CB2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2764D" w:rsidRPr="00AB2FDB" w:rsidRDefault="00B2764D" w:rsidP="00CB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2764D" w:rsidRDefault="00B2764D" w:rsidP="004B34DE">
      <w:pPr>
        <w:spacing w:after="0" w:line="240" w:lineRule="auto"/>
        <w:rPr>
          <w:rFonts w:cs="Times New Roman"/>
        </w:rPr>
      </w:pPr>
      <w:r>
        <w:rPr>
          <w:rFonts w:cs="Times New Roman"/>
        </w:rPr>
        <w:br w:type="textWrapping" w:clear="all"/>
      </w:r>
    </w:p>
    <w:sectPr w:rsidR="00B2764D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64D" w:rsidRDefault="00B2764D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2764D" w:rsidRDefault="00B2764D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64D" w:rsidRDefault="00B2764D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2764D" w:rsidRDefault="00B2764D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72045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A1525"/>
    <w:rsid w:val="001A34E7"/>
    <w:rsid w:val="001C65A0"/>
    <w:rsid w:val="001D1C02"/>
    <w:rsid w:val="001D3D4D"/>
    <w:rsid w:val="001E16FB"/>
    <w:rsid w:val="001F761F"/>
    <w:rsid w:val="00212033"/>
    <w:rsid w:val="00231442"/>
    <w:rsid w:val="00235E13"/>
    <w:rsid w:val="00247D16"/>
    <w:rsid w:val="00250C8F"/>
    <w:rsid w:val="002E26DC"/>
    <w:rsid w:val="002E40FA"/>
    <w:rsid w:val="002E6AEB"/>
    <w:rsid w:val="002F0645"/>
    <w:rsid w:val="003275E3"/>
    <w:rsid w:val="00340704"/>
    <w:rsid w:val="003445E6"/>
    <w:rsid w:val="00362B2D"/>
    <w:rsid w:val="00374673"/>
    <w:rsid w:val="00374683"/>
    <w:rsid w:val="003B15DC"/>
    <w:rsid w:val="003D0523"/>
    <w:rsid w:val="003E112C"/>
    <w:rsid w:val="003E4B8A"/>
    <w:rsid w:val="0041066A"/>
    <w:rsid w:val="004730A3"/>
    <w:rsid w:val="004773AF"/>
    <w:rsid w:val="00484D2C"/>
    <w:rsid w:val="00494FF6"/>
    <w:rsid w:val="004B331E"/>
    <w:rsid w:val="004B34DE"/>
    <w:rsid w:val="004D15AD"/>
    <w:rsid w:val="004F5014"/>
    <w:rsid w:val="00506AB2"/>
    <w:rsid w:val="00506D79"/>
    <w:rsid w:val="00520A62"/>
    <w:rsid w:val="0053094E"/>
    <w:rsid w:val="00532130"/>
    <w:rsid w:val="00535E4A"/>
    <w:rsid w:val="005464C3"/>
    <w:rsid w:val="0056078D"/>
    <w:rsid w:val="00561239"/>
    <w:rsid w:val="005715C1"/>
    <w:rsid w:val="00582C36"/>
    <w:rsid w:val="005833CD"/>
    <w:rsid w:val="00583627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43558"/>
    <w:rsid w:val="0065302E"/>
    <w:rsid w:val="006558CD"/>
    <w:rsid w:val="0068033D"/>
    <w:rsid w:val="006910AB"/>
    <w:rsid w:val="006956AF"/>
    <w:rsid w:val="006A737E"/>
    <w:rsid w:val="006B5523"/>
    <w:rsid w:val="006C4ABC"/>
    <w:rsid w:val="006D0FA8"/>
    <w:rsid w:val="006D2975"/>
    <w:rsid w:val="006E169D"/>
    <w:rsid w:val="006E3F65"/>
    <w:rsid w:val="006F3439"/>
    <w:rsid w:val="0071187E"/>
    <w:rsid w:val="00716E20"/>
    <w:rsid w:val="007205B7"/>
    <w:rsid w:val="007248CF"/>
    <w:rsid w:val="00735F38"/>
    <w:rsid w:val="00736B95"/>
    <w:rsid w:val="00741406"/>
    <w:rsid w:val="007430DC"/>
    <w:rsid w:val="007840E6"/>
    <w:rsid w:val="00790ED5"/>
    <w:rsid w:val="007938F5"/>
    <w:rsid w:val="007A4A8B"/>
    <w:rsid w:val="007D4572"/>
    <w:rsid w:val="007E7C69"/>
    <w:rsid w:val="008235F6"/>
    <w:rsid w:val="00832F74"/>
    <w:rsid w:val="00876C51"/>
    <w:rsid w:val="00885A7E"/>
    <w:rsid w:val="0088623B"/>
    <w:rsid w:val="00896F06"/>
    <w:rsid w:val="008A6D7A"/>
    <w:rsid w:val="008B08FB"/>
    <w:rsid w:val="008B137C"/>
    <w:rsid w:val="008D4033"/>
    <w:rsid w:val="008F2F9B"/>
    <w:rsid w:val="008F4805"/>
    <w:rsid w:val="008F7FA1"/>
    <w:rsid w:val="00900E28"/>
    <w:rsid w:val="009137EC"/>
    <w:rsid w:val="00934E2D"/>
    <w:rsid w:val="0095637E"/>
    <w:rsid w:val="009829D0"/>
    <w:rsid w:val="0098381B"/>
    <w:rsid w:val="00984896"/>
    <w:rsid w:val="00994AEA"/>
    <w:rsid w:val="009C4551"/>
    <w:rsid w:val="009D29A1"/>
    <w:rsid w:val="009D74E5"/>
    <w:rsid w:val="00A71F25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203A9"/>
    <w:rsid w:val="00B2764D"/>
    <w:rsid w:val="00B303AA"/>
    <w:rsid w:val="00B461FC"/>
    <w:rsid w:val="00B52691"/>
    <w:rsid w:val="00B531C6"/>
    <w:rsid w:val="00BA2ECA"/>
    <w:rsid w:val="00BA3097"/>
    <w:rsid w:val="00BB289E"/>
    <w:rsid w:val="00BC108B"/>
    <w:rsid w:val="00BD54D6"/>
    <w:rsid w:val="00BE2FE1"/>
    <w:rsid w:val="00BF2461"/>
    <w:rsid w:val="00C223E5"/>
    <w:rsid w:val="00C50111"/>
    <w:rsid w:val="00C57B22"/>
    <w:rsid w:val="00C60F34"/>
    <w:rsid w:val="00C61301"/>
    <w:rsid w:val="00C63CE5"/>
    <w:rsid w:val="00C76095"/>
    <w:rsid w:val="00CA5547"/>
    <w:rsid w:val="00CB2C9A"/>
    <w:rsid w:val="00CD79AF"/>
    <w:rsid w:val="00CF4726"/>
    <w:rsid w:val="00CF6045"/>
    <w:rsid w:val="00D00D55"/>
    <w:rsid w:val="00D21E22"/>
    <w:rsid w:val="00D4086A"/>
    <w:rsid w:val="00D46725"/>
    <w:rsid w:val="00D81332"/>
    <w:rsid w:val="00D94C5D"/>
    <w:rsid w:val="00DA254D"/>
    <w:rsid w:val="00DA2DF6"/>
    <w:rsid w:val="00DC1FB0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F03EEF"/>
    <w:rsid w:val="00F233A8"/>
    <w:rsid w:val="00F33379"/>
    <w:rsid w:val="00F71E8D"/>
    <w:rsid w:val="00F744E6"/>
    <w:rsid w:val="00FA378A"/>
    <w:rsid w:val="00FA3F61"/>
    <w:rsid w:val="00FA7518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478</Words>
  <Characters>2728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2</cp:revision>
  <cp:lastPrinted>2015-05-14T16:27:00Z</cp:lastPrinted>
  <dcterms:created xsi:type="dcterms:W3CDTF">2015-05-14T18:37:00Z</dcterms:created>
  <dcterms:modified xsi:type="dcterms:W3CDTF">2015-05-14T18:37:00Z</dcterms:modified>
</cp:coreProperties>
</file>