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7E" w:rsidRPr="0008156D" w:rsidRDefault="005D197E" w:rsidP="004C7BA7">
      <w:pPr>
        <w:ind w:right="-603" w:hanging="709"/>
        <w:jc w:val="center"/>
        <w:rPr>
          <w:rStyle w:val="Strong"/>
          <w:b w:val="0"/>
          <w:color w:val="333333"/>
          <w:sz w:val="28"/>
          <w:szCs w:val="28"/>
        </w:rPr>
      </w:pPr>
      <w:r w:rsidRPr="0008156D">
        <w:rPr>
          <w:rStyle w:val="Strong"/>
          <w:b w:val="0"/>
          <w:color w:val="333333"/>
          <w:sz w:val="28"/>
          <w:szCs w:val="28"/>
        </w:rPr>
        <w:t>Сведения</w:t>
      </w:r>
    </w:p>
    <w:p w:rsidR="005D197E" w:rsidRDefault="005D197E" w:rsidP="004C7BA7">
      <w:pPr>
        <w:ind w:left="-567" w:right="-603" w:firstLine="425"/>
        <w:jc w:val="center"/>
        <w:rPr>
          <w:rStyle w:val="Strong"/>
          <w:b w:val="0"/>
          <w:color w:val="333333"/>
          <w:sz w:val="28"/>
          <w:szCs w:val="28"/>
        </w:rPr>
      </w:pPr>
      <w:r w:rsidRPr="0008156D">
        <w:rPr>
          <w:rStyle w:val="Strong"/>
          <w:b w:val="0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федерального государственного гражданского служащего УФК по Удмуртской Республике за период с 1 января 2013 года по 31 декабря 2013 года</w:t>
      </w:r>
    </w:p>
    <w:p w:rsidR="005D197E" w:rsidRPr="0008156D" w:rsidRDefault="005D197E" w:rsidP="004C7BA7">
      <w:pPr>
        <w:ind w:left="-567" w:right="-603" w:firstLine="425"/>
        <w:jc w:val="center"/>
        <w:rPr>
          <w:rStyle w:val="Strong"/>
          <w:b w:val="0"/>
          <w:color w:val="333333"/>
          <w:sz w:val="28"/>
          <w:szCs w:val="28"/>
        </w:rPr>
      </w:pPr>
    </w:p>
    <w:tbl>
      <w:tblPr>
        <w:tblpPr w:leftFromText="180" w:rightFromText="180" w:vertAnchor="text" w:horzAnchor="margin" w:tblpXSpec="center" w:tblpY="13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7"/>
        <w:gridCol w:w="1474"/>
        <w:gridCol w:w="17"/>
        <w:gridCol w:w="1234"/>
        <w:gridCol w:w="12"/>
        <w:gridCol w:w="14"/>
        <w:gridCol w:w="1072"/>
        <w:gridCol w:w="1417"/>
        <w:gridCol w:w="28"/>
        <w:gridCol w:w="823"/>
        <w:gridCol w:w="75"/>
        <w:gridCol w:w="902"/>
        <w:gridCol w:w="15"/>
        <w:gridCol w:w="1245"/>
        <w:gridCol w:w="33"/>
        <w:gridCol w:w="850"/>
        <w:gridCol w:w="18"/>
        <w:gridCol w:w="900"/>
        <w:gridCol w:w="75"/>
        <w:gridCol w:w="1547"/>
        <w:gridCol w:w="12"/>
        <w:gridCol w:w="1248"/>
        <w:gridCol w:w="28"/>
        <w:gridCol w:w="1772"/>
      </w:tblGrid>
      <w:tr w:rsidR="005D197E" w:rsidRPr="002D3A21" w:rsidTr="0018208F">
        <w:tc>
          <w:tcPr>
            <w:tcW w:w="417" w:type="dxa"/>
            <w:vMerge w:val="restart"/>
          </w:tcPr>
          <w:p w:rsidR="005D197E" w:rsidRPr="00AE2F67" w:rsidRDefault="005D197E" w:rsidP="004C7B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№</w:t>
            </w:r>
          </w:p>
          <w:p w:rsidR="005D197E" w:rsidRPr="00AE2F67" w:rsidRDefault="005D197E" w:rsidP="004C7B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п/п</w:t>
            </w:r>
          </w:p>
        </w:tc>
        <w:tc>
          <w:tcPr>
            <w:tcW w:w="1474" w:type="dxa"/>
            <w:vMerge w:val="restart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63" w:type="dxa"/>
            <w:gridSpan w:val="3"/>
            <w:vMerge w:val="restart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Должность</w:t>
            </w:r>
          </w:p>
        </w:tc>
        <w:tc>
          <w:tcPr>
            <w:tcW w:w="4346" w:type="dxa"/>
            <w:gridSpan w:val="8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21" w:type="dxa"/>
            <w:gridSpan w:val="6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Транспортные средства</w:t>
            </w:r>
          </w:p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gridSpan w:val="2"/>
            <w:vMerge w:val="restart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Деклариро-ванный годовой доход</w:t>
            </w:r>
            <w:r w:rsidRPr="00AE2F67">
              <w:rPr>
                <w:rStyle w:val="FootnoteReference"/>
                <w:sz w:val="20"/>
                <w:szCs w:val="20"/>
              </w:rPr>
              <w:t>1</w:t>
            </w:r>
            <w:r w:rsidRPr="00AE2F67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772" w:type="dxa"/>
            <w:vMerge w:val="restart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AE2F67">
              <w:rPr>
                <w:rStyle w:val="FootnoteReference"/>
                <w:sz w:val="20"/>
                <w:szCs w:val="20"/>
              </w:rPr>
              <w:t>2</w:t>
            </w:r>
            <w:r w:rsidRPr="00AE2F67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5D197E" w:rsidRPr="002D3A21" w:rsidTr="0018208F">
        <w:tc>
          <w:tcPr>
            <w:tcW w:w="417" w:type="dxa"/>
            <w:vMerge/>
          </w:tcPr>
          <w:p w:rsidR="005D197E" w:rsidRPr="00AE2F67" w:rsidRDefault="005D197E" w:rsidP="004C7BA7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5D197E" w:rsidRPr="00AE2F67" w:rsidRDefault="005D197E" w:rsidP="004C7B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vMerge/>
          </w:tcPr>
          <w:p w:rsidR="005D197E" w:rsidRPr="00AE2F67" w:rsidRDefault="005D197E" w:rsidP="004C7B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51" w:type="dxa"/>
            <w:gridSpan w:val="2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992" w:type="dxa"/>
            <w:gridSpan w:val="3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278" w:type="dxa"/>
            <w:gridSpan w:val="2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993" w:type="dxa"/>
            <w:gridSpan w:val="3"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  <w:r w:rsidRPr="00AE2F67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559" w:type="dxa"/>
            <w:gridSpan w:val="2"/>
            <w:vMerge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5D197E" w:rsidRPr="00AE2F67" w:rsidRDefault="005D197E" w:rsidP="004C7BA7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</w:tcPr>
          <w:p w:rsidR="005D197E" w:rsidRPr="0018208F" w:rsidRDefault="005D197E" w:rsidP="004C7B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1.</w:t>
            </w:r>
          </w:p>
        </w:tc>
        <w:tc>
          <w:tcPr>
            <w:tcW w:w="1474" w:type="dxa"/>
          </w:tcPr>
          <w:p w:rsidR="005D197E" w:rsidRPr="0018208F" w:rsidRDefault="005D197E" w:rsidP="004C7BA7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Габдулхаков Ш.Г.</w:t>
            </w:r>
            <w:r w:rsidRPr="0018208F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8F00E1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 xml:space="preserve">казначей </w:t>
            </w:r>
          </w:p>
        </w:tc>
        <w:tc>
          <w:tcPr>
            <w:tcW w:w="1086" w:type="dxa"/>
            <w:gridSpan w:val="2"/>
          </w:tcPr>
          <w:p w:rsidR="005D197E" w:rsidRPr="0018208F" w:rsidRDefault="005D197E" w:rsidP="004C7BA7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D197E" w:rsidRPr="0018208F" w:rsidRDefault="005D197E" w:rsidP="0008156D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4C7BA7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4C7BA7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2"/>
          </w:tcPr>
          <w:p w:rsidR="005D197E" w:rsidRPr="0018208F" w:rsidRDefault="005D197E" w:rsidP="004C7BA7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5D197E" w:rsidRPr="0018208F" w:rsidRDefault="005D197E" w:rsidP="008F00E1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32,7</w:t>
            </w:r>
          </w:p>
        </w:tc>
        <w:tc>
          <w:tcPr>
            <w:tcW w:w="993" w:type="dxa"/>
            <w:gridSpan w:val="3"/>
          </w:tcPr>
          <w:p w:rsidR="005D197E" w:rsidRPr="0018208F" w:rsidRDefault="005D197E" w:rsidP="004C7BA7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Россия-</w:t>
            </w:r>
          </w:p>
        </w:tc>
        <w:tc>
          <w:tcPr>
            <w:tcW w:w="1559" w:type="dxa"/>
            <w:gridSpan w:val="2"/>
          </w:tcPr>
          <w:p w:rsidR="005D197E" w:rsidRPr="0018208F" w:rsidRDefault="005D197E" w:rsidP="004C7BA7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263921,77</w:t>
            </w: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rPr>
          <w:trHeight w:val="70"/>
        </w:trPr>
        <w:tc>
          <w:tcPr>
            <w:tcW w:w="417" w:type="dxa"/>
            <w:vMerge w:val="restart"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474" w:type="dxa"/>
          </w:tcPr>
          <w:p w:rsidR="005D197E" w:rsidRPr="0018208F" w:rsidRDefault="005D197E" w:rsidP="0018208F">
            <w:pPr>
              <w:rPr>
                <w:sz w:val="20"/>
                <w:szCs w:val="20"/>
              </w:rPr>
            </w:pPr>
            <w:r w:rsidRPr="0018208F">
              <w:rPr>
                <w:bCs/>
                <w:color w:val="000000"/>
                <w:spacing w:val="-8"/>
                <w:sz w:val="20"/>
                <w:szCs w:val="20"/>
              </w:rPr>
              <w:t xml:space="preserve">Гарибян </w:t>
            </w:r>
            <w:r>
              <w:rPr>
                <w:bCs/>
                <w:color w:val="000000"/>
                <w:spacing w:val="-8"/>
                <w:sz w:val="20"/>
                <w:szCs w:val="20"/>
              </w:rPr>
              <w:t>М.А.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  <w:r w:rsidRPr="0018208F">
              <w:rPr>
                <w:bCs/>
                <w:color w:val="000000"/>
                <w:spacing w:val="-8"/>
                <w:sz w:val="20"/>
                <w:szCs w:val="20"/>
              </w:rPr>
              <w:t>главный казначей</w:t>
            </w:r>
          </w:p>
        </w:tc>
        <w:tc>
          <w:tcPr>
            <w:tcW w:w="1086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9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64,9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6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377538,85</w:t>
            </w:r>
          </w:p>
        </w:tc>
        <w:tc>
          <w:tcPr>
            <w:tcW w:w="1772" w:type="dxa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474" w:type="dxa"/>
          </w:tcPr>
          <w:p w:rsidR="005D197E" w:rsidRPr="0018208F" w:rsidRDefault="005D197E" w:rsidP="0018208F">
            <w:pPr>
              <w:rPr>
                <w:bCs/>
                <w:color w:val="000000"/>
                <w:spacing w:val="-8"/>
                <w:sz w:val="20"/>
                <w:szCs w:val="20"/>
              </w:rPr>
            </w:pPr>
            <w:r w:rsidRPr="0018208F">
              <w:rPr>
                <w:bCs/>
                <w:color w:val="000000"/>
                <w:spacing w:val="-8"/>
                <w:sz w:val="20"/>
                <w:szCs w:val="20"/>
              </w:rPr>
              <w:t>Супруг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18208F">
            <w:pPr>
              <w:jc w:val="both"/>
              <w:rPr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 w:rsidRPr="0018208F">
              <w:rPr>
                <w:color w:val="000000"/>
                <w:spacing w:val="-5"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 w:rsidRPr="0018208F">
              <w:rPr>
                <w:color w:val="000000"/>
                <w:spacing w:val="-9"/>
                <w:sz w:val="20"/>
                <w:szCs w:val="20"/>
              </w:rPr>
              <w:t xml:space="preserve">долевая </w:t>
            </w:r>
            <w:r w:rsidRPr="0018208F">
              <w:rPr>
                <w:color w:val="000000"/>
                <w:spacing w:val="-5"/>
                <w:sz w:val="20"/>
                <w:szCs w:val="20"/>
              </w:rPr>
              <w:t>1/3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55,3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18208F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18208F">
              <w:rPr>
                <w:snapToGrid w:val="0"/>
                <w:sz w:val="20"/>
                <w:szCs w:val="20"/>
              </w:rPr>
              <w:t xml:space="preserve">Легковой автомобиль </w:t>
            </w:r>
            <w:r w:rsidRPr="0018208F">
              <w:rPr>
                <w:snapToGrid w:val="0"/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1276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167030,0</w:t>
            </w:r>
          </w:p>
        </w:tc>
        <w:tc>
          <w:tcPr>
            <w:tcW w:w="1772" w:type="dxa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474" w:type="dxa"/>
          </w:tcPr>
          <w:p w:rsidR="005D197E" w:rsidRPr="0018208F" w:rsidRDefault="005D197E" w:rsidP="0018208F">
            <w:pPr>
              <w:rPr>
                <w:color w:val="000000"/>
                <w:spacing w:val="-8"/>
                <w:sz w:val="20"/>
                <w:szCs w:val="20"/>
              </w:rPr>
            </w:pPr>
            <w:r w:rsidRPr="0018208F">
              <w:rPr>
                <w:color w:val="000000"/>
                <w:spacing w:val="-8"/>
                <w:sz w:val="20"/>
                <w:szCs w:val="20"/>
              </w:rPr>
              <w:t>Несовершенно-</w:t>
            </w:r>
            <w:r w:rsidRPr="0018208F">
              <w:rPr>
                <w:color w:val="000000"/>
                <w:spacing w:val="-6"/>
                <w:sz w:val="20"/>
                <w:szCs w:val="20"/>
              </w:rPr>
              <w:t>летний ребенок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18208F">
            <w:pPr>
              <w:jc w:val="both"/>
              <w:rPr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 w:rsidRPr="0018208F">
              <w:rPr>
                <w:color w:val="000000"/>
                <w:spacing w:val="-5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 w:rsidRPr="0018208F">
              <w:rPr>
                <w:color w:val="000000"/>
                <w:spacing w:val="-9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18208F">
              <w:rPr>
                <w:color w:val="000000"/>
                <w:spacing w:val="-7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18208F">
              <w:rPr>
                <w:color w:val="000000"/>
                <w:spacing w:val="-6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64,9</w:t>
            </w:r>
          </w:p>
        </w:tc>
        <w:tc>
          <w:tcPr>
            <w:tcW w:w="993" w:type="dxa"/>
            <w:gridSpan w:val="3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18208F">
              <w:rPr>
                <w:color w:val="000000"/>
                <w:spacing w:val="-6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772" w:type="dxa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474" w:type="dxa"/>
          </w:tcPr>
          <w:p w:rsidR="005D197E" w:rsidRPr="0018208F" w:rsidRDefault="005D197E" w:rsidP="0018208F">
            <w:pPr>
              <w:rPr>
                <w:color w:val="000000"/>
                <w:spacing w:val="-8"/>
                <w:sz w:val="20"/>
                <w:szCs w:val="20"/>
              </w:rPr>
            </w:pPr>
            <w:r w:rsidRPr="0018208F">
              <w:rPr>
                <w:color w:val="000000"/>
                <w:spacing w:val="-8"/>
                <w:sz w:val="20"/>
                <w:szCs w:val="20"/>
              </w:rPr>
              <w:t>Несовершенно-</w:t>
            </w:r>
            <w:r w:rsidRPr="0018208F">
              <w:rPr>
                <w:color w:val="000000"/>
                <w:spacing w:val="-6"/>
                <w:sz w:val="20"/>
                <w:szCs w:val="20"/>
              </w:rPr>
              <w:t>летний ребенок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18208F">
            <w:pPr>
              <w:jc w:val="both"/>
              <w:rPr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 w:rsidRPr="0018208F">
              <w:rPr>
                <w:color w:val="000000"/>
                <w:spacing w:val="-5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 w:rsidRPr="0018208F">
              <w:rPr>
                <w:color w:val="000000"/>
                <w:spacing w:val="-9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7"/>
                <w:sz w:val="20"/>
                <w:szCs w:val="20"/>
              </w:rPr>
            </w:pPr>
            <w:r w:rsidRPr="0018208F">
              <w:rPr>
                <w:color w:val="000000"/>
                <w:spacing w:val="-7"/>
                <w:sz w:val="20"/>
                <w:szCs w:val="20"/>
              </w:rPr>
              <w:t>-</w:t>
            </w:r>
          </w:p>
        </w:tc>
        <w:tc>
          <w:tcPr>
            <w:tcW w:w="1278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18208F">
              <w:rPr>
                <w:color w:val="000000"/>
                <w:spacing w:val="-6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64,9</w:t>
            </w:r>
          </w:p>
        </w:tc>
        <w:tc>
          <w:tcPr>
            <w:tcW w:w="993" w:type="dxa"/>
            <w:gridSpan w:val="3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</w:tcPr>
          <w:p w:rsidR="005D197E" w:rsidRPr="0018208F" w:rsidRDefault="005D197E" w:rsidP="0018208F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18208F">
              <w:rPr>
                <w:color w:val="000000"/>
                <w:spacing w:val="-6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772" w:type="dxa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 w:val="restart"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3.</w:t>
            </w:r>
          </w:p>
        </w:tc>
        <w:tc>
          <w:tcPr>
            <w:tcW w:w="1474" w:type="dxa"/>
            <w:vMerge w:val="restart"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Крашенинников В.В.</w:t>
            </w:r>
          </w:p>
        </w:tc>
        <w:tc>
          <w:tcPr>
            <w:tcW w:w="1251" w:type="dxa"/>
            <w:gridSpan w:val="2"/>
            <w:vMerge w:val="restart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98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квартира</w:t>
            </w: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8208F">
              <w:rPr>
                <w:sz w:val="20"/>
                <w:szCs w:val="20"/>
              </w:rPr>
              <w:t xml:space="preserve">олевая 1/2 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56,0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gridSpan w:val="2"/>
            <w:vMerge w:val="restart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850" w:type="dxa"/>
            <w:vMerge w:val="restart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22,0</w:t>
            </w:r>
          </w:p>
        </w:tc>
        <w:tc>
          <w:tcPr>
            <w:tcW w:w="993" w:type="dxa"/>
            <w:gridSpan w:val="3"/>
            <w:vMerge w:val="restart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 xml:space="preserve">а/м  </w:t>
            </w:r>
            <w:r w:rsidRPr="0018208F">
              <w:rPr>
                <w:sz w:val="20"/>
                <w:szCs w:val="20"/>
                <w:lang w:val="en-US"/>
              </w:rPr>
              <w:t>Mitsubishi</w:t>
            </w:r>
            <w:r w:rsidRPr="0018208F">
              <w:rPr>
                <w:sz w:val="20"/>
                <w:szCs w:val="20"/>
              </w:rPr>
              <w:t xml:space="preserve"> </w:t>
            </w:r>
            <w:r w:rsidRPr="0018208F">
              <w:rPr>
                <w:sz w:val="20"/>
                <w:szCs w:val="20"/>
                <w:lang w:val="en-US"/>
              </w:rPr>
              <w:t>Lancer</w:t>
            </w:r>
            <w:r w:rsidRPr="0018208F">
              <w:rPr>
                <w:sz w:val="20"/>
                <w:szCs w:val="20"/>
              </w:rPr>
              <w:t xml:space="preserve"> 1,</w:t>
            </w:r>
            <w:r w:rsidRPr="0018208F">
              <w:rPr>
                <w:sz w:val="20"/>
                <w:szCs w:val="20"/>
                <w:lang w:val="en-US"/>
              </w:rPr>
              <w:t>6</w:t>
            </w: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 w:rsidRPr="0018208F">
              <w:rPr>
                <w:sz w:val="20"/>
                <w:szCs w:val="20"/>
                <w:lang w:val="en-US"/>
              </w:rPr>
              <w:t>43</w:t>
            </w:r>
            <w:r w:rsidRPr="0018208F">
              <w:rPr>
                <w:sz w:val="20"/>
                <w:szCs w:val="20"/>
              </w:rPr>
              <w:t>80</w:t>
            </w:r>
            <w:r w:rsidRPr="0018208F">
              <w:rPr>
                <w:sz w:val="20"/>
                <w:szCs w:val="20"/>
                <w:lang w:val="en-US"/>
              </w:rPr>
              <w:t>46</w:t>
            </w:r>
            <w:r w:rsidRPr="0018208F">
              <w:rPr>
                <w:sz w:val="20"/>
                <w:szCs w:val="20"/>
              </w:rPr>
              <w:t>,</w:t>
            </w:r>
            <w:r w:rsidRPr="0018208F">
              <w:rPr>
                <w:sz w:val="20"/>
                <w:szCs w:val="20"/>
                <w:lang w:val="en-US"/>
              </w:rPr>
              <w:t>83</w:t>
            </w:r>
          </w:p>
        </w:tc>
        <w:tc>
          <w:tcPr>
            <w:tcW w:w="1772" w:type="dxa"/>
            <w:vMerge w:val="restart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8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гараж</w:t>
            </w: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индивиду-</w:t>
            </w: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альная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22,0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gridSpan w:val="2"/>
            <w:vMerge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 w:val="restart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Супруга</w:t>
            </w:r>
          </w:p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Merge w:val="restart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8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квартира</w:t>
            </w: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8208F">
              <w:rPr>
                <w:sz w:val="20"/>
                <w:szCs w:val="20"/>
              </w:rPr>
              <w:t>олевая 1/2</w:t>
            </w:r>
          </w:p>
        </w:tc>
        <w:tc>
          <w:tcPr>
            <w:tcW w:w="851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56,0</w:t>
            </w:r>
          </w:p>
        </w:tc>
        <w:tc>
          <w:tcPr>
            <w:tcW w:w="992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gridSpan w:val="2"/>
            <w:vMerge w:val="restart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vMerge w:val="restart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 w:rsidRPr="0018208F">
              <w:rPr>
                <w:sz w:val="20"/>
                <w:szCs w:val="20"/>
                <w:lang w:val="en-US"/>
              </w:rPr>
              <w:t>353061,94</w:t>
            </w:r>
          </w:p>
        </w:tc>
        <w:tc>
          <w:tcPr>
            <w:tcW w:w="1772" w:type="dxa"/>
            <w:vMerge w:val="restart"/>
          </w:tcPr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8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квартира</w:t>
            </w: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индивиду-</w:t>
            </w: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альная</w:t>
            </w:r>
          </w:p>
        </w:tc>
        <w:tc>
          <w:tcPr>
            <w:tcW w:w="851" w:type="dxa"/>
            <w:gridSpan w:val="2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42,0</w:t>
            </w:r>
          </w:p>
        </w:tc>
        <w:tc>
          <w:tcPr>
            <w:tcW w:w="992" w:type="dxa"/>
            <w:gridSpan w:val="3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8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земельный участок садовый</w:t>
            </w: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индивиду-</w:t>
            </w: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альная</w:t>
            </w:r>
          </w:p>
        </w:tc>
        <w:tc>
          <w:tcPr>
            <w:tcW w:w="851" w:type="dxa"/>
            <w:gridSpan w:val="2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400,0</w:t>
            </w:r>
          </w:p>
        </w:tc>
        <w:tc>
          <w:tcPr>
            <w:tcW w:w="992" w:type="dxa"/>
            <w:gridSpan w:val="3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 w:val="restart"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4.</w:t>
            </w:r>
          </w:p>
        </w:tc>
        <w:tc>
          <w:tcPr>
            <w:tcW w:w="1474" w:type="dxa"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Хакимова Л.Ю.</w:t>
            </w:r>
          </w:p>
        </w:tc>
        <w:tc>
          <w:tcPr>
            <w:tcW w:w="1251" w:type="dxa"/>
            <w:gridSpan w:val="2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098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 xml:space="preserve">долевая 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18208F">
              <w:rPr>
                <w:bCs/>
                <w:sz w:val="20"/>
                <w:szCs w:val="20"/>
              </w:rPr>
              <w:t>4/7 доли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54,9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546 721,0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251" w:type="dxa"/>
            <w:gridSpan w:val="2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8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898" w:type="dxa"/>
            <w:gridSpan w:val="2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2" w:type="dxa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both"/>
              <w:rPr>
                <w:rStyle w:val="Strong"/>
                <w:b w:val="0"/>
                <w:sz w:val="20"/>
                <w:szCs w:val="20"/>
              </w:rPr>
            </w:pPr>
          </w:p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54,9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65 484,0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5.</w:t>
            </w:r>
          </w:p>
        </w:tc>
        <w:tc>
          <w:tcPr>
            <w:tcW w:w="1474" w:type="dxa"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  <w:lang w:val="en-US"/>
              </w:rPr>
              <w:t>Глушкова Л.А.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 xml:space="preserve">Главный казначей </w:t>
            </w:r>
          </w:p>
        </w:tc>
        <w:tc>
          <w:tcPr>
            <w:tcW w:w="1086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д</w:t>
            </w:r>
            <w:r w:rsidRPr="0018208F">
              <w:rPr>
                <w:rStyle w:val="Strong"/>
                <w:b w:val="0"/>
                <w:sz w:val="20"/>
                <w:szCs w:val="20"/>
              </w:rPr>
              <w:t>олевая</w:t>
            </w:r>
            <w:r>
              <w:rPr>
                <w:rStyle w:val="Strong"/>
                <w:b w:val="0"/>
                <w:sz w:val="20"/>
                <w:szCs w:val="20"/>
              </w:rPr>
              <w:t>,</w:t>
            </w:r>
            <w:r w:rsidRPr="0018208F">
              <w:rPr>
                <w:rStyle w:val="Strong"/>
                <w:b w:val="0"/>
                <w:sz w:val="20"/>
                <w:szCs w:val="20"/>
              </w:rPr>
              <w:t xml:space="preserve">  1/3</w:t>
            </w:r>
          </w:p>
        </w:tc>
        <w:tc>
          <w:tcPr>
            <w:tcW w:w="926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44,3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 w:rsidRPr="0018208F">
              <w:rPr>
                <w:sz w:val="20"/>
                <w:szCs w:val="20"/>
                <w:lang w:val="en-US"/>
              </w:rPr>
              <w:t>377949</w:t>
            </w:r>
            <w:r w:rsidRPr="0018208F">
              <w:rPr>
                <w:sz w:val="20"/>
                <w:szCs w:val="20"/>
              </w:rPr>
              <w:t>,</w:t>
            </w:r>
            <w:r w:rsidRPr="0018208F">
              <w:rPr>
                <w:sz w:val="20"/>
                <w:szCs w:val="20"/>
                <w:lang w:val="en-US"/>
              </w:rPr>
              <w:t>93</w:t>
            </w: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 w:val="restart"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6.</w:t>
            </w:r>
          </w:p>
        </w:tc>
        <w:tc>
          <w:tcPr>
            <w:tcW w:w="1474" w:type="dxa"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Седова О.Б.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Старший казначей</w:t>
            </w:r>
          </w:p>
        </w:tc>
        <w:tc>
          <w:tcPr>
            <w:tcW w:w="1086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  <w:lang w:val="en-US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  <w:p w:rsidR="005D197E" w:rsidRPr="00D94F4D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8208F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926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61,6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331 383,62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 w:val="restart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Супруг</w:t>
            </w:r>
          </w:p>
        </w:tc>
        <w:tc>
          <w:tcPr>
            <w:tcW w:w="1263" w:type="dxa"/>
            <w:gridSpan w:val="3"/>
            <w:vMerge w:val="restart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индивиду-</w:t>
            </w: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альная</w:t>
            </w:r>
          </w:p>
        </w:tc>
        <w:tc>
          <w:tcPr>
            <w:tcW w:w="926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1500,0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  <w:vMerge w:val="restart"/>
          </w:tcPr>
          <w:p w:rsidR="005D197E" w:rsidRPr="0018208F" w:rsidRDefault="005D197E" w:rsidP="00C51074">
            <w:pPr>
              <w:shd w:val="clear" w:color="auto" w:fill="FFFFFF"/>
              <w:spacing w:line="240" w:lineRule="exact"/>
              <w:ind w:right="96" w:hanging="5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4"/>
                <w:sz w:val="20"/>
                <w:szCs w:val="20"/>
              </w:rPr>
              <w:t xml:space="preserve">Легковой автомобиль </w:t>
            </w:r>
            <w:r w:rsidRPr="0018208F">
              <w:rPr>
                <w:color w:val="000000"/>
                <w:spacing w:val="-4"/>
                <w:sz w:val="20"/>
                <w:szCs w:val="20"/>
                <w:lang w:val="en-US"/>
              </w:rPr>
              <w:t>Subaru</w:t>
            </w:r>
            <w:r w:rsidRPr="0018208F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18208F">
              <w:rPr>
                <w:color w:val="000000"/>
                <w:spacing w:val="-4"/>
                <w:sz w:val="20"/>
                <w:szCs w:val="20"/>
                <w:lang w:val="en-US"/>
              </w:rPr>
              <w:t>Forester</w:t>
            </w:r>
            <w:r w:rsidRPr="0018208F">
              <w:rPr>
                <w:color w:val="000000"/>
                <w:spacing w:val="-4"/>
                <w:sz w:val="20"/>
                <w:szCs w:val="20"/>
              </w:rPr>
              <w:t xml:space="preserve"> </w:t>
            </w:r>
          </w:p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 w:val="restart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681 335,55</w:t>
            </w:r>
          </w:p>
        </w:tc>
        <w:tc>
          <w:tcPr>
            <w:tcW w:w="1800" w:type="dxa"/>
            <w:gridSpan w:val="2"/>
            <w:vMerge w:val="restart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8208F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926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61,6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6" w:type="dxa"/>
            <w:gridSpan w:val="2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индивиду-</w:t>
            </w:r>
          </w:p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альная</w:t>
            </w:r>
          </w:p>
        </w:tc>
        <w:tc>
          <w:tcPr>
            <w:tcW w:w="926" w:type="dxa"/>
            <w:gridSpan w:val="3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1000,0</w:t>
            </w:r>
          </w:p>
        </w:tc>
        <w:tc>
          <w:tcPr>
            <w:tcW w:w="902" w:type="dxa"/>
            <w:vAlign w:val="center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  <w:vMerge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7.</w:t>
            </w:r>
          </w:p>
        </w:tc>
        <w:tc>
          <w:tcPr>
            <w:tcW w:w="1474" w:type="dxa"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  <w:r w:rsidRPr="0018208F">
              <w:rPr>
                <w:bCs/>
                <w:color w:val="000000"/>
                <w:spacing w:val="-8"/>
                <w:sz w:val="20"/>
                <w:szCs w:val="20"/>
              </w:rPr>
              <w:t>Шульгина Н. Г.</w:t>
            </w:r>
          </w:p>
        </w:tc>
        <w:tc>
          <w:tcPr>
            <w:tcW w:w="1263" w:type="dxa"/>
            <w:gridSpan w:val="3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8208F">
              <w:rPr>
                <w:sz w:val="20"/>
                <w:szCs w:val="20"/>
              </w:rPr>
              <w:t>азначей</w:t>
            </w:r>
          </w:p>
        </w:tc>
        <w:tc>
          <w:tcPr>
            <w:tcW w:w="1086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5"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д</w:t>
            </w:r>
            <w:r w:rsidRPr="0018208F">
              <w:rPr>
                <w:rStyle w:val="Strong"/>
                <w:b w:val="0"/>
                <w:sz w:val="20"/>
                <w:szCs w:val="20"/>
              </w:rPr>
              <w:t>олевая</w:t>
            </w:r>
            <w:r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Pr="0018208F">
              <w:rPr>
                <w:color w:val="000000"/>
                <w:spacing w:val="-5"/>
                <w:sz w:val="20"/>
                <w:szCs w:val="20"/>
              </w:rPr>
              <w:t>1/2 доли</w:t>
            </w:r>
          </w:p>
        </w:tc>
        <w:tc>
          <w:tcPr>
            <w:tcW w:w="926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13"/>
                <w:sz w:val="20"/>
                <w:szCs w:val="20"/>
              </w:rPr>
              <w:t>47,7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18208F">
              <w:rPr>
                <w:sz w:val="20"/>
                <w:szCs w:val="20"/>
              </w:rPr>
              <w:t>28</w:t>
            </w:r>
            <w:r w:rsidRPr="0018208F">
              <w:rPr>
                <w:sz w:val="20"/>
                <w:szCs w:val="20"/>
                <w:lang w:val="en-US"/>
              </w:rPr>
              <w:t>0707</w:t>
            </w:r>
            <w:r w:rsidRPr="0018208F">
              <w:rPr>
                <w:sz w:val="20"/>
                <w:szCs w:val="20"/>
              </w:rPr>
              <w:t>,</w:t>
            </w:r>
            <w:r w:rsidRPr="0018208F">
              <w:rPr>
                <w:sz w:val="20"/>
                <w:szCs w:val="20"/>
                <w:lang w:val="en-US"/>
              </w:rPr>
              <w:t>45</w:t>
            </w: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rPr>
          <w:trHeight w:val="613"/>
        </w:trPr>
        <w:tc>
          <w:tcPr>
            <w:tcW w:w="417" w:type="dxa"/>
            <w:vMerge w:val="restart"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8.</w:t>
            </w:r>
          </w:p>
        </w:tc>
        <w:tc>
          <w:tcPr>
            <w:tcW w:w="1491" w:type="dxa"/>
            <w:gridSpan w:val="2"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  <w:lang w:val="en-US"/>
              </w:rPr>
              <w:t xml:space="preserve">Останина </w:t>
            </w:r>
            <w:r w:rsidRPr="0018208F">
              <w:rPr>
                <w:sz w:val="20"/>
                <w:szCs w:val="20"/>
              </w:rPr>
              <w:t>О.Г.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Старший казначей</w:t>
            </w:r>
          </w:p>
        </w:tc>
        <w:tc>
          <w:tcPr>
            <w:tcW w:w="1072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д</w:t>
            </w:r>
            <w:r w:rsidRPr="0018208F">
              <w:rPr>
                <w:rStyle w:val="Strong"/>
                <w:b w:val="0"/>
                <w:sz w:val="20"/>
                <w:szCs w:val="20"/>
              </w:rPr>
              <w:t>олевая 1/3</w:t>
            </w:r>
          </w:p>
        </w:tc>
        <w:tc>
          <w:tcPr>
            <w:tcW w:w="926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47,8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 xml:space="preserve">а/м ВАЗ-21093 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329113,16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</w:tr>
      <w:tr w:rsidR="005D197E" w:rsidRPr="0018208F" w:rsidTr="0018208F">
        <w:trPr>
          <w:trHeight w:val="1421"/>
        </w:trPr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Супруг</w:t>
            </w:r>
          </w:p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3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072" w:type="dxa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8208F">
              <w:rPr>
                <w:sz w:val="20"/>
                <w:szCs w:val="20"/>
              </w:rPr>
              <w:t>олевая 1/3</w:t>
            </w:r>
          </w:p>
        </w:tc>
        <w:tc>
          <w:tcPr>
            <w:tcW w:w="926" w:type="dxa"/>
            <w:gridSpan w:val="3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47,8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35735,15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rPr>
          <w:trHeight w:val="735"/>
        </w:trPr>
        <w:tc>
          <w:tcPr>
            <w:tcW w:w="417" w:type="dxa"/>
            <w:vMerge w:val="restart"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9.</w:t>
            </w:r>
          </w:p>
        </w:tc>
        <w:tc>
          <w:tcPr>
            <w:tcW w:w="1491" w:type="dxa"/>
            <w:gridSpan w:val="2"/>
          </w:tcPr>
          <w:p w:rsidR="005D197E" w:rsidRPr="0018208F" w:rsidRDefault="005D197E" w:rsidP="00C51074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  <w:lang w:val="en-US"/>
              </w:rPr>
              <w:t>Салихова И.Н.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  <w:r w:rsidRPr="0018208F">
              <w:rPr>
                <w:sz w:val="20"/>
                <w:szCs w:val="20"/>
              </w:rPr>
              <w:t>азначей</w:t>
            </w:r>
          </w:p>
        </w:tc>
        <w:tc>
          <w:tcPr>
            <w:tcW w:w="107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C51074">
            <w:pPr>
              <w:rPr>
                <w:bCs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43,2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 w:rsidRPr="0018208F">
              <w:rPr>
                <w:sz w:val="20"/>
                <w:szCs w:val="20"/>
                <w:lang w:val="en-US"/>
              </w:rPr>
              <w:t>465297.87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 w:rsidRPr="0018208F">
              <w:rPr>
                <w:sz w:val="20"/>
                <w:szCs w:val="20"/>
                <w:lang w:val="en-US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C51074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Несовершен-нолетний ребенок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C51074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fldChar w:fldCharType="begin"/>
            </w:r>
            <w:r w:rsidRPr="0018208F">
              <w:rPr>
                <w:sz w:val="20"/>
                <w:szCs w:val="20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18208F">
              <w:rPr>
                <w:sz w:val="20"/>
                <w:szCs w:val="20"/>
              </w:rPr>
              <w:fldChar w:fldCharType="separate"/>
            </w:r>
            <w:r w:rsidRPr="0018208F">
              <w:rPr>
                <w:rStyle w:val="Strong"/>
                <w:b w:val="0"/>
                <w:sz w:val="20"/>
                <w:szCs w:val="20"/>
              </w:rPr>
              <w:t>квартира</w:t>
            </w:r>
            <w:r w:rsidRPr="0018208F">
              <w:rPr>
                <w:sz w:val="20"/>
                <w:szCs w:val="20"/>
              </w:rPr>
              <w:fldChar w:fldCharType="end"/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43,2</w:t>
            </w:r>
          </w:p>
        </w:tc>
        <w:tc>
          <w:tcPr>
            <w:tcW w:w="900" w:type="dxa"/>
          </w:tcPr>
          <w:p w:rsidR="005D197E" w:rsidRPr="0018208F" w:rsidRDefault="005D197E" w:rsidP="00C51074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C51074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 w:val="restart"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10.</w:t>
            </w:r>
          </w:p>
        </w:tc>
        <w:tc>
          <w:tcPr>
            <w:tcW w:w="1491" w:type="dxa"/>
            <w:gridSpan w:val="2"/>
            <w:vMerge w:val="restart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Краснопёрова А.А.</w:t>
            </w:r>
          </w:p>
        </w:tc>
        <w:tc>
          <w:tcPr>
            <w:tcW w:w="1260" w:type="dxa"/>
            <w:gridSpan w:val="3"/>
            <w:vMerge w:val="restart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8208F">
              <w:rPr>
                <w:sz w:val="20"/>
                <w:szCs w:val="20"/>
              </w:rPr>
              <w:t>азначей</w:t>
            </w:r>
          </w:p>
        </w:tc>
        <w:tc>
          <w:tcPr>
            <w:tcW w:w="1072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Приусадебный участок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долевая1/3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300,0</w:t>
            </w:r>
          </w:p>
        </w:tc>
        <w:tc>
          <w:tcPr>
            <w:tcW w:w="902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D197E" w:rsidRPr="0018208F" w:rsidRDefault="005D197E" w:rsidP="002B53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3"/>
            <w:vMerge w:val="restart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81,1</w:t>
            </w:r>
          </w:p>
          <w:p w:rsidR="005D197E" w:rsidRPr="0018208F" w:rsidRDefault="005D197E" w:rsidP="004D7970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  <w:p w:rsidR="005D197E" w:rsidRPr="0018208F" w:rsidRDefault="005D197E" w:rsidP="00262C20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vMerge w:val="restart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Москвич 412</w:t>
            </w:r>
          </w:p>
          <w:p w:rsidR="005D197E" w:rsidRPr="0018208F" w:rsidRDefault="005D197E" w:rsidP="00CC4C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 w:val="restart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614078,79</w:t>
            </w: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Merge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vMerge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Дом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долевая 1/3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75,6</w:t>
            </w:r>
          </w:p>
        </w:tc>
        <w:tc>
          <w:tcPr>
            <w:tcW w:w="902" w:type="dxa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  <w:vMerge/>
          </w:tcPr>
          <w:p w:rsidR="005D197E" w:rsidRPr="0018208F" w:rsidRDefault="005D197E" w:rsidP="00AB0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3"/>
            <w:vMerge/>
          </w:tcPr>
          <w:p w:rsidR="005D197E" w:rsidRPr="0018208F" w:rsidRDefault="005D197E" w:rsidP="004D7970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5D197E" w:rsidRPr="0018208F" w:rsidRDefault="005D197E" w:rsidP="00262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vMerge/>
          </w:tcPr>
          <w:p w:rsidR="005D197E" w:rsidRPr="0018208F" w:rsidRDefault="005D197E" w:rsidP="00CC4C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</w:tcPr>
          <w:p w:rsidR="005D197E" w:rsidRPr="0018208F" w:rsidRDefault="005D197E" w:rsidP="00737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</w:tcPr>
          <w:p w:rsidR="005D197E" w:rsidRPr="0018208F" w:rsidRDefault="005D197E" w:rsidP="00EA257A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Merge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vMerge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28,3</w:t>
            </w:r>
          </w:p>
        </w:tc>
        <w:tc>
          <w:tcPr>
            <w:tcW w:w="90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3"/>
            <w:vMerge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vMerge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18208F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81,1</w:t>
            </w:r>
          </w:p>
        </w:tc>
        <w:tc>
          <w:tcPr>
            <w:tcW w:w="90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294741,70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D94F4D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5D197E" w:rsidRPr="0018208F" w:rsidRDefault="005D197E" w:rsidP="00D94F4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pacing w:val="-8"/>
                <w:sz w:val="20"/>
                <w:szCs w:val="20"/>
              </w:rPr>
              <w:t>Н</w:t>
            </w:r>
            <w:r w:rsidRPr="0018208F">
              <w:rPr>
                <w:bCs/>
                <w:color w:val="000000"/>
                <w:spacing w:val="-8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D94F4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D94F4D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  <w:lang w:val="en-US"/>
              </w:rPr>
            </w:pPr>
            <w:r>
              <w:rPr>
                <w:rStyle w:val="Strong"/>
                <w:b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445" w:type="dxa"/>
            <w:gridSpan w:val="2"/>
          </w:tcPr>
          <w:p w:rsidR="005D197E" w:rsidRPr="00D94F4D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  <w:lang w:val="en-US"/>
              </w:rPr>
            </w:pPr>
            <w:r>
              <w:rPr>
                <w:rStyle w:val="Strong"/>
                <w:b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898" w:type="dxa"/>
            <w:gridSpan w:val="2"/>
          </w:tcPr>
          <w:p w:rsidR="005D197E" w:rsidRPr="00D94F4D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  <w:lang w:val="en-US"/>
              </w:rPr>
            </w:pPr>
            <w:r>
              <w:rPr>
                <w:rStyle w:val="Strong"/>
                <w:b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2" w:type="dxa"/>
          </w:tcPr>
          <w:p w:rsidR="005D197E" w:rsidRPr="00D94F4D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81,1</w:t>
            </w:r>
          </w:p>
        </w:tc>
        <w:tc>
          <w:tcPr>
            <w:tcW w:w="900" w:type="dxa"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622" w:type="dxa"/>
            <w:gridSpan w:val="2"/>
          </w:tcPr>
          <w:p w:rsidR="005D197E" w:rsidRPr="00D94F4D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D94F4D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197E" w:rsidRPr="0018208F" w:rsidTr="0018208F">
        <w:tc>
          <w:tcPr>
            <w:tcW w:w="417" w:type="dxa"/>
            <w:vMerge/>
          </w:tcPr>
          <w:p w:rsidR="005D197E" w:rsidRPr="0018208F" w:rsidRDefault="005D197E" w:rsidP="00D94F4D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5D197E" w:rsidRPr="0018208F" w:rsidRDefault="005D197E" w:rsidP="00D94F4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pacing w:val="-8"/>
                <w:sz w:val="20"/>
                <w:szCs w:val="20"/>
              </w:rPr>
              <w:t>Н</w:t>
            </w:r>
            <w:r w:rsidRPr="0018208F">
              <w:rPr>
                <w:bCs/>
                <w:color w:val="000000"/>
                <w:spacing w:val="-8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D94F4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D94F4D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  <w:lang w:val="en-US"/>
              </w:rPr>
            </w:pPr>
            <w:r>
              <w:rPr>
                <w:rStyle w:val="Strong"/>
                <w:b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445" w:type="dxa"/>
            <w:gridSpan w:val="2"/>
          </w:tcPr>
          <w:p w:rsidR="005D197E" w:rsidRPr="00D94F4D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  <w:lang w:val="en-US"/>
              </w:rPr>
            </w:pPr>
            <w:r>
              <w:rPr>
                <w:rStyle w:val="Strong"/>
                <w:b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898" w:type="dxa"/>
            <w:gridSpan w:val="2"/>
          </w:tcPr>
          <w:p w:rsidR="005D197E" w:rsidRPr="00D94F4D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  <w:lang w:val="en-US"/>
              </w:rPr>
            </w:pPr>
            <w:r>
              <w:rPr>
                <w:rStyle w:val="Strong"/>
                <w:b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2" w:type="dxa"/>
          </w:tcPr>
          <w:p w:rsidR="005D197E" w:rsidRPr="00D94F4D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D94F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01" w:type="dxa"/>
            <w:gridSpan w:val="3"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81,1</w:t>
            </w:r>
          </w:p>
        </w:tc>
        <w:tc>
          <w:tcPr>
            <w:tcW w:w="900" w:type="dxa"/>
          </w:tcPr>
          <w:p w:rsidR="005D197E" w:rsidRPr="0018208F" w:rsidRDefault="005D197E" w:rsidP="00D94F4D">
            <w:pPr>
              <w:jc w:val="center"/>
              <w:rPr>
                <w:rStyle w:val="Strong"/>
                <w:b w:val="0"/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622" w:type="dxa"/>
            <w:gridSpan w:val="2"/>
          </w:tcPr>
          <w:p w:rsidR="005D197E" w:rsidRPr="00D94F4D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D94F4D" w:rsidRDefault="005D197E" w:rsidP="00D94F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D94F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D197E" w:rsidRPr="0018208F" w:rsidTr="00B93549">
        <w:tc>
          <w:tcPr>
            <w:tcW w:w="417" w:type="dxa"/>
            <w:vMerge w:val="restart"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11.</w:t>
            </w:r>
          </w:p>
        </w:tc>
        <w:tc>
          <w:tcPr>
            <w:tcW w:w="1491" w:type="dxa"/>
            <w:gridSpan w:val="2"/>
          </w:tcPr>
          <w:p w:rsidR="005D197E" w:rsidRPr="0018208F" w:rsidRDefault="005D197E" w:rsidP="0018208F">
            <w:pPr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 xml:space="preserve">Петрова </w:t>
            </w:r>
            <w:r>
              <w:rPr>
                <w:sz w:val="20"/>
                <w:szCs w:val="20"/>
              </w:rPr>
              <w:t>В.И.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8208F">
              <w:rPr>
                <w:sz w:val="20"/>
                <w:szCs w:val="20"/>
              </w:rPr>
              <w:t>азначей</w:t>
            </w:r>
          </w:p>
        </w:tc>
        <w:tc>
          <w:tcPr>
            <w:tcW w:w="107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8208F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901" w:type="dxa"/>
            <w:gridSpan w:val="3"/>
            <w:vAlign w:val="center"/>
          </w:tcPr>
          <w:p w:rsidR="005D197E" w:rsidRPr="0018208F" w:rsidRDefault="005D197E" w:rsidP="0018208F">
            <w:pPr>
              <w:shd w:val="clear" w:color="auto" w:fill="FFFFFF"/>
              <w:jc w:val="center"/>
              <w:rPr>
                <w:sz w:val="20"/>
                <w:szCs w:val="20"/>
                <w:highlight w:val="yellow"/>
              </w:rPr>
            </w:pPr>
            <w:r w:rsidRPr="0018208F">
              <w:rPr>
                <w:sz w:val="20"/>
                <w:szCs w:val="20"/>
              </w:rPr>
              <w:t>28,9</w:t>
            </w:r>
          </w:p>
        </w:tc>
        <w:tc>
          <w:tcPr>
            <w:tcW w:w="900" w:type="dxa"/>
            <w:vAlign w:val="center"/>
          </w:tcPr>
          <w:p w:rsidR="005D197E" w:rsidRPr="0018208F" w:rsidRDefault="005D197E" w:rsidP="0018208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191356,09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</w:tr>
      <w:tr w:rsidR="005D197E" w:rsidRPr="0018208F" w:rsidTr="00B93549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5D197E" w:rsidRPr="0018208F" w:rsidRDefault="005D197E" w:rsidP="001820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8208F">
              <w:rPr>
                <w:sz w:val="20"/>
                <w:szCs w:val="20"/>
              </w:rPr>
              <w:t>упруг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8208F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901" w:type="dxa"/>
            <w:gridSpan w:val="3"/>
            <w:vAlign w:val="center"/>
          </w:tcPr>
          <w:p w:rsidR="005D197E" w:rsidRPr="0018208F" w:rsidRDefault="005D197E" w:rsidP="0018208F">
            <w:pPr>
              <w:shd w:val="clear" w:color="auto" w:fill="FFFFFF"/>
              <w:jc w:val="center"/>
              <w:rPr>
                <w:sz w:val="20"/>
                <w:szCs w:val="20"/>
                <w:highlight w:val="yellow"/>
              </w:rPr>
            </w:pPr>
            <w:r w:rsidRPr="0018208F">
              <w:rPr>
                <w:sz w:val="20"/>
                <w:szCs w:val="20"/>
              </w:rPr>
              <w:t>28,9</w:t>
            </w:r>
          </w:p>
        </w:tc>
        <w:tc>
          <w:tcPr>
            <w:tcW w:w="900" w:type="dxa"/>
            <w:vAlign w:val="center"/>
          </w:tcPr>
          <w:p w:rsidR="005D197E" w:rsidRPr="0018208F" w:rsidRDefault="005D197E" w:rsidP="0018208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266725,92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rStyle w:val="Strong"/>
                <w:b w:val="0"/>
                <w:sz w:val="20"/>
                <w:szCs w:val="20"/>
              </w:rPr>
              <w:t>-</w:t>
            </w:r>
          </w:p>
        </w:tc>
      </w:tr>
      <w:tr w:rsidR="005D197E" w:rsidRPr="0018208F" w:rsidTr="00B17B04">
        <w:tc>
          <w:tcPr>
            <w:tcW w:w="417" w:type="dxa"/>
            <w:vMerge/>
          </w:tcPr>
          <w:p w:rsidR="005D197E" w:rsidRPr="0018208F" w:rsidRDefault="005D197E" w:rsidP="0018208F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5D197E" w:rsidRPr="0018208F" w:rsidRDefault="005D197E" w:rsidP="0018208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pacing w:val="-8"/>
                <w:sz w:val="20"/>
                <w:szCs w:val="20"/>
              </w:rPr>
              <w:t>Н</w:t>
            </w:r>
            <w:r w:rsidRPr="0018208F">
              <w:rPr>
                <w:bCs/>
                <w:color w:val="000000"/>
                <w:spacing w:val="-8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260" w:type="dxa"/>
            <w:gridSpan w:val="3"/>
          </w:tcPr>
          <w:p w:rsidR="005D197E" w:rsidRPr="0018208F" w:rsidRDefault="005D197E" w:rsidP="001820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898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 w:rsidRPr="0018208F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8208F">
              <w:rPr>
                <w:sz w:val="20"/>
                <w:szCs w:val="20"/>
              </w:rPr>
              <w:t>вартира</w:t>
            </w:r>
          </w:p>
        </w:tc>
        <w:tc>
          <w:tcPr>
            <w:tcW w:w="901" w:type="dxa"/>
            <w:gridSpan w:val="3"/>
            <w:vAlign w:val="center"/>
          </w:tcPr>
          <w:p w:rsidR="005D197E" w:rsidRPr="0018208F" w:rsidRDefault="005D197E" w:rsidP="0018208F">
            <w:pPr>
              <w:shd w:val="clear" w:color="auto" w:fill="FFFFFF"/>
              <w:jc w:val="center"/>
              <w:rPr>
                <w:sz w:val="20"/>
                <w:szCs w:val="20"/>
                <w:highlight w:val="yellow"/>
              </w:rPr>
            </w:pPr>
            <w:r w:rsidRPr="0018208F">
              <w:rPr>
                <w:sz w:val="20"/>
                <w:szCs w:val="20"/>
              </w:rPr>
              <w:t>28,9</w:t>
            </w:r>
          </w:p>
        </w:tc>
        <w:tc>
          <w:tcPr>
            <w:tcW w:w="900" w:type="dxa"/>
            <w:vAlign w:val="center"/>
          </w:tcPr>
          <w:p w:rsidR="005D197E" w:rsidRPr="0018208F" w:rsidRDefault="005D197E" w:rsidP="0018208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8208F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622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gridSpan w:val="2"/>
          </w:tcPr>
          <w:p w:rsidR="005D197E" w:rsidRPr="0018208F" w:rsidRDefault="005D197E" w:rsidP="00182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D197E" w:rsidRPr="0018208F" w:rsidRDefault="005D197E" w:rsidP="00075B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5D197E" w:rsidRPr="0018208F" w:rsidSect="002B537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Univers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BA7"/>
    <w:rsid w:val="000344EE"/>
    <w:rsid w:val="00044F1B"/>
    <w:rsid w:val="00075B46"/>
    <w:rsid w:val="0008156D"/>
    <w:rsid w:val="001235AB"/>
    <w:rsid w:val="00132E42"/>
    <w:rsid w:val="0018208F"/>
    <w:rsid w:val="00197948"/>
    <w:rsid w:val="001E00E6"/>
    <w:rsid w:val="0020707C"/>
    <w:rsid w:val="00216ECF"/>
    <w:rsid w:val="00262C20"/>
    <w:rsid w:val="0027222D"/>
    <w:rsid w:val="00295813"/>
    <w:rsid w:val="002B3B61"/>
    <w:rsid w:val="002B537C"/>
    <w:rsid w:val="002D3A21"/>
    <w:rsid w:val="002E450F"/>
    <w:rsid w:val="00343542"/>
    <w:rsid w:val="003435CD"/>
    <w:rsid w:val="0036215D"/>
    <w:rsid w:val="003A769E"/>
    <w:rsid w:val="004559AE"/>
    <w:rsid w:val="004624D2"/>
    <w:rsid w:val="004C3757"/>
    <w:rsid w:val="004C7BA7"/>
    <w:rsid w:val="004D7970"/>
    <w:rsid w:val="005662BE"/>
    <w:rsid w:val="005D197E"/>
    <w:rsid w:val="0070403D"/>
    <w:rsid w:val="00737258"/>
    <w:rsid w:val="00737C70"/>
    <w:rsid w:val="00772551"/>
    <w:rsid w:val="00781366"/>
    <w:rsid w:val="008B2C7F"/>
    <w:rsid w:val="008F00E1"/>
    <w:rsid w:val="009848B3"/>
    <w:rsid w:val="009A09AF"/>
    <w:rsid w:val="00A63B62"/>
    <w:rsid w:val="00AB0EA5"/>
    <w:rsid w:val="00AB37CE"/>
    <w:rsid w:val="00AE2F67"/>
    <w:rsid w:val="00B17B04"/>
    <w:rsid w:val="00B60CBB"/>
    <w:rsid w:val="00B93549"/>
    <w:rsid w:val="00C055E6"/>
    <w:rsid w:val="00C51074"/>
    <w:rsid w:val="00CA4D7D"/>
    <w:rsid w:val="00CA6632"/>
    <w:rsid w:val="00CC4C9E"/>
    <w:rsid w:val="00D01963"/>
    <w:rsid w:val="00D12587"/>
    <w:rsid w:val="00D15E22"/>
    <w:rsid w:val="00D94F4D"/>
    <w:rsid w:val="00DF17EE"/>
    <w:rsid w:val="00E250FF"/>
    <w:rsid w:val="00E45405"/>
    <w:rsid w:val="00EA257A"/>
    <w:rsid w:val="00EC1E9F"/>
    <w:rsid w:val="00EC29C3"/>
    <w:rsid w:val="00F36621"/>
    <w:rsid w:val="00F61DEE"/>
    <w:rsid w:val="00FB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A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4C7BA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4C7BA7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1820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1820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820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497</Words>
  <Characters>2837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3</dc:creator>
  <cp:keywords/>
  <dc:description/>
  <cp:lastModifiedBy>2</cp:lastModifiedBy>
  <cp:revision>5</cp:revision>
  <cp:lastPrinted>2014-04-02T04:30:00Z</cp:lastPrinted>
  <dcterms:created xsi:type="dcterms:W3CDTF">2014-04-14T09:22:00Z</dcterms:created>
  <dcterms:modified xsi:type="dcterms:W3CDTF">2014-05-20T09:29:00Z</dcterms:modified>
</cp:coreProperties>
</file>