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Pr="008E1242" w:rsidRDefault="00335F9C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335F9C" w:rsidRDefault="00335F9C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юридического отдела  Управления Федерального казначейства по Свердловской области</w:t>
      </w:r>
    </w:p>
    <w:p w:rsidR="00335F9C" w:rsidRPr="00DA065D" w:rsidRDefault="00335F9C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62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335F9C" w:rsidRPr="00DA065D" w:rsidTr="00950FEC">
        <w:trPr>
          <w:trHeight w:val="805"/>
        </w:trPr>
        <w:tc>
          <w:tcPr>
            <w:tcW w:w="426" w:type="dxa"/>
            <w:vMerge w:val="restart"/>
          </w:tcPr>
          <w:p w:rsidR="00335F9C" w:rsidRPr="00DA065D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335F9C" w:rsidRPr="00DA065D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903" w:type="dxa"/>
            <w:gridSpan w:val="4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335F9C" w:rsidRPr="00DA065D" w:rsidRDefault="00335F9C" w:rsidP="00950FEC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335F9C" w:rsidRPr="00DA065D" w:rsidRDefault="00335F9C" w:rsidP="00950FEC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35F9C" w:rsidRPr="00DA065D" w:rsidTr="00950FEC">
        <w:tc>
          <w:tcPr>
            <w:tcW w:w="426" w:type="dxa"/>
            <w:vMerge/>
          </w:tcPr>
          <w:p w:rsidR="00335F9C" w:rsidRPr="00DA065D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35F9C" w:rsidRPr="00DA065D" w:rsidRDefault="00335F9C" w:rsidP="00950FE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35F9C" w:rsidRPr="00DA065D" w:rsidRDefault="00335F9C" w:rsidP="00950FE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620" w:type="dxa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35F9C" w:rsidRPr="00DA065D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Никитина Л.А.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74,6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35,2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5001,0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1241261,84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60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353667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35,2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Ни</w:t>
            </w:r>
            <w:r>
              <w:rPr>
                <w:rFonts w:ascii="Verdana" w:hAnsi="Verdana"/>
                <w:sz w:val="16"/>
                <w:szCs w:val="16"/>
              </w:rPr>
              <w:t>с</w:t>
            </w:r>
            <w:r w:rsidRPr="00353667">
              <w:rPr>
                <w:rFonts w:ascii="Verdana" w:hAnsi="Verdana"/>
                <w:sz w:val="16"/>
                <w:szCs w:val="16"/>
              </w:rPr>
              <w:t xml:space="preserve">сан </w:t>
            </w:r>
            <w:r>
              <w:rPr>
                <w:rFonts w:ascii="Verdana" w:hAnsi="Verdana"/>
                <w:sz w:val="16"/>
                <w:szCs w:val="16"/>
              </w:rPr>
              <w:t>Биссара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Автоприцеп КМЗ 38284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35,2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rPr>
          <w:trHeight w:val="937"/>
        </w:trPr>
        <w:tc>
          <w:tcPr>
            <w:tcW w:w="426" w:type="dxa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Надеждина Е.Е.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70,7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818</w:t>
            </w:r>
            <w:r w:rsidRPr="00353667">
              <w:rPr>
                <w:rFonts w:ascii="Verdana" w:hAnsi="Verdana"/>
                <w:sz w:val="16"/>
                <w:szCs w:val="16"/>
              </w:rPr>
              <w:t>325,71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Коваленко А.Н.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72,1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35787,90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7</w:t>
            </w:r>
            <w:r>
              <w:rPr>
                <w:rFonts w:ascii="Verdana" w:hAnsi="Verdana"/>
                <w:sz w:val="16"/>
                <w:szCs w:val="16"/>
              </w:rPr>
              <w:t>2,1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914276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</w:t>
            </w:r>
            <w:r w:rsidRPr="00914276">
              <w:rPr>
                <w:rFonts w:ascii="Verdana" w:hAnsi="Verdana"/>
                <w:sz w:val="16"/>
                <w:szCs w:val="16"/>
                <w:lang w:val="en-US"/>
              </w:rPr>
              <w:t>/</w:t>
            </w:r>
            <w:r w:rsidRPr="00353667">
              <w:rPr>
                <w:rFonts w:ascii="Verdana" w:hAnsi="Verdana"/>
                <w:sz w:val="16"/>
                <w:szCs w:val="16"/>
              </w:rPr>
              <w:t>м</w:t>
            </w:r>
            <w:r w:rsidRPr="00914276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353667">
              <w:rPr>
                <w:rFonts w:ascii="Verdana" w:hAnsi="Verdana"/>
                <w:sz w:val="16"/>
                <w:szCs w:val="16"/>
                <w:lang w:val="en-US"/>
              </w:rPr>
              <w:t xml:space="preserve"> HYNDAI</w:t>
            </w:r>
            <w:r w:rsidRPr="00914276">
              <w:rPr>
                <w:rFonts w:ascii="Verdana" w:hAnsi="Verdana"/>
                <w:sz w:val="16"/>
                <w:szCs w:val="16"/>
                <w:lang w:val="en-US"/>
              </w:rPr>
              <w:t xml:space="preserve">  </w:t>
            </w:r>
            <w:r w:rsidRPr="00353667">
              <w:rPr>
                <w:rFonts w:ascii="Verdana" w:hAnsi="Verdana"/>
                <w:sz w:val="16"/>
                <w:szCs w:val="16"/>
                <w:lang w:val="en-US"/>
              </w:rPr>
              <w:t>SANTA</w:t>
            </w:r>
            <w:r w:rsidRPr="00914276">
              <w:rPr>
                <w:rFonts w:ascii="Verdana" w:hAnsi="Verdana"/>
                <w:sz w:val="16"/>
                <w:szCs w:val="16"/>
                <w:lang w:val="en-US"/>
              </w:rPr>
              <w:t xml:space="preserve">  </w:t>
            </w:r>
            <w:r w:rsidRPr="00353667">
              <w:rPr>
                <w:rFonts w:ascii="Verdana" w:hAnsi="Verdana"/>
                <w:sz w:val="16"/>
                <w:szCs w:val="16"/>
                <w:lang w:val="en-US"/>
              </w:rPr>
              <w:t>FE</w:t>
            </w:r>
          </w:p>
          <w:p w:rsidR="00335F9C" w:rsidRPr="00914276" w:rsidRDefault="00335F9C" w:rsidP="00950FE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У</w:t>
            </w:r>
            <w:r w:rsidRPr="00353667">
              <w:rPr>
                <w:rFonts w:ascii="Verdana" w:hAnsi="Verdana"/>
                <w:sz w:val="16"/>
                <w:szCs w:val="16"/>
              </w:rPr>
              <w:t>АЗ</w:t>
            </w:r>
            <w:r w:rsidRPr="00914276">
              <w:rPr>
                <w:rFonts w:ascii="Verdana" w:hAnsi="Verdana"/>
                <w:sz w:val="16"/>
                <w:szCs w:val="16"/>
                <w:lang w:val="en-US"/>
              </w:rPr>
              <w:t xml:space="preserve">  31519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1601</w:t>
            </w:r>
            <w:r w:rsidRPr="00353667">
              <w:rPr>
                <w:rFonts w:ascii="Verdana" w:hAnsi="Verdana"/>
                <w:sz w:val="16"/>
                <w:szCs w:val="16"/>
                <w:lang w:val="en-US"/>
              </w:rPr>
              <w:t>006</w:t>
            </w:r>
            <w:r w:rsidRPr="00353667">
              <w:rPr>
                <w:rFonts w:ascii="Verdana" w:hAnsi="Verdana"/>
                <w:sz w:val="16"/>
                <w:szCs w:val="16"/>
              </w:rPr>
              <w:t>,</w:t>
            </w:r>
            <w:r w:rsidRPr="00353667">
              <w:rPr>
                <w:rFonts w:ascii="Verdana" w:hAnsi="Verdana"/>
                <w:sz w:val="16"/>
                <w:szCs w:val="16"/>
                <w:lang w:val="en-US"/>
              </w:rPr>
              <w:t>65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72,1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Никифорова А.Е.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63,3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Ниссан  Джук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538159,95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62,9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 Вольво ХС 70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1378579,00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62,9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Дьякова Т.А.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54,4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48,0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450203,28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Воротова С.В.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48,6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33,6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497210,89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Индейкина О.Д.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77,3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 w:cs="Courier New"/>
                <w:sz w:val="16"/>
                <w:szCs w:val="16"/>
              </w:rPr>
              <w:t xml:space="preserve">а/м Хендэ Гетц </w:t>
            </w:r>
            <w:r w:rsidRPr="00353667">
              <w:rPr>
                <w:rFonts w:ascii="Verdana" w:hAnsi="Verdana" w:cs="Courier New"/>
                <w:sz w:val="16"/>
                <w:szCs w:val="16"/>
                <w:lang w:val="en-US"/>
              </w:rPr>
              <w:t>GLSL</w:t>
            </w:r>
            <w:r w:rsidRPr="00353667">
              <w:rPr>
                <w:rFonts w:ascii="Verdana" w:hAnsi="Verdana" w:cs="Courier New"/>
                <w:sz w:val="16"/>
                <w:szCs w:val="16"/>
              </w:rPr>
              <w:t xml:space="preserve"> 1,4 </w:t>
            </w:r>
            <w:r w:rsidRPr="00353667">
              <w:rPr>
                <w:rFonts w:ascii="Verdana" w:hAnsi="Verdana" w:cs="Courier New"/>
                <w:sz w:val="16"/>
                <w:szCs w:val="16"/>
                <w:lang w:val="en-US"/>
              </w:rPr>
              <w:t>AT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 w:cs="Courier New"/>
                <w:sz w:val="16"/>
                <w:szCs w:val="16"/>
              </w:rPr>
              <w:t>506406,46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Иванова Н.А.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43,3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513351,18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Сабиров Н.А.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35F9C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42,4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18</w:t>
            </w:r>
            <w:r>
              <w:rPr>
                <w:rFonts w:ascii="Verdana" w:hAnsi="Verdana"/>
                <w:sz w:val="16"/>
                <w:szCs w:val="16"/>
              </w:rPr>
              <w:t>,5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КИА Спортэйдж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997112,92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rPr>
          <w:trHeight w:val="390"/>
        </w:trPr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42,4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366006,35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42,4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Жданова Л.Г.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39,4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532027</w:t>
            </w:r>
            <w:r w:rsidRPr="00353667">
              <w:rPr>
                <w:rFonts w:ascii="Verdana" w:hAnsi="Verdana"/>
                <w:color w:val="000000"/>
                <w:spacing w:val="-6"/>
                <w:sz w:val="16"/>
                <w:szCs w:val="16"/>
                <w:lang w:val="en-US"/>
              </w:rPr>
              <w:t>,</w:t>
            </w:r>
            <w:r w:rsidRPr="00353667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7</w:t>
            </w:r>
            <w:r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0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39,4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  <w:r w:rsidRPr="0035366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53667">
              <w:rPr>
                <w:rFonts w:ascii="Verdana" w:hAnsi="Verdana"/>
                <w:sz w:val="16"/>
                <w:szCs w:val="16"/>
                <w:lang w:val="en-US"/>
              </w:rPr>
              <w:t>NISSAN</w:t>
            </w:r>
            <w:r w:rsidRPr="0035366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53667">
              <w:rPr>
                <w:rFonts w:ascii="Verdana" w:hAnsi="Verdana"/>
                <w:sz w:val="16"/>
                <w:szCs w:val="16"/>
                <w:lang w:val="en-US"/>
              </w:rPr>
              <w:t>TIIDA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336600,00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Хакимова А.Ш.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28,7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  <w:lang w:val="en-US"/>
              </w:rPr>
              <w:t>337793,25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Зенкова Ю.Э.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35F9C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1016,5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49,7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20,8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348102,92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31,9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342379,52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Кутикова А.И.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41,0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203725,94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41,0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42,3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Тайота Аурис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523769,92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41,0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41,0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Андрюшина И.С.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68,8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Т</w:t>
            </w:r>
            <w:r>
              <w:rPr>
                <w:rFonts w:ascii="Verdana" w:hAnsi="Verdana"/>
                <w:sz w:val="16"/>
                <w:szCs w:val="16"/>
              </w:rPr>
              <w:t>о</w:t>
            </w:r>
            <w:r w:rsidRPr="00353667">
              <w:rPr>
                <w:rFonts w:ascii="Verdana" w:hAnsi="Verdana"/>
                <w:sz w:val="16"/>
                <w:szCs w:val="16"/>
              </w:rPr>
              <w:t>йота РАВ 4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491082,41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68,8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Павлова Н.В.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825,0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69,0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374125,55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Федосенко Е.Н.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56,0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109,0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Форд Фокус</w:t>
            </w:r>
            <w:r>
              <w:rPr>
                <w:rFonts w:ascii="Verdana" w:hAnsi="Verdana"/>
                <w:sz w:val="16"/>
                <w:szCs w:val="16"/>
              </w:rPr>
              <w:t xml:space="preserve"> 2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447784,59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109,0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Форд Фокус</w:t>
            </w:r>
            <w:r>
              <w:rPr>
                <w:rFonts w:ascii="Verdana" w:hAnsi="Verdana"/>
                <w:sz w:val="16"/>
                <w:szCs w:val="16"/>
              </w:rPr>
              <w:t xml:space="preserve"> 2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1452000,0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Гричух Е.О.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46,7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158428,72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35F9C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1200,0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36,0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Мерседес Бенс С 600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 xml:space="preserve">Автоприцеп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AL </w:t>
            </w:r>
            <w:r w:rsidRPr="00353667">
              <w:rPr>
                <w:rFonts w:ascii="Verdana" w:hAnsi="Verdana"/>
                <w:sz w:val="16"/>
                <w:szCs w:val="16"/>
              </w:rPr>
              <w:t>34 АВ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341289,00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46,7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46,7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Толмачева М.С.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335F9C" w:rsidRPr="00353667" w:rsidRDefault="00335F9C" w:rsidP="00950FEC">
            <w:pPr>
              <w:shd w:val="clear" w:color="auto" w:fill="FFFFFF"/>
              <w:spacing w:line="240" w:lineRule="exact"/>
              <w:ind w:right="-229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42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46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  <w:r w:rsidRPr="00353667">
              <w:rPr>
                <w:rFonts w:ascii="Verdana" w:hAnsi="Verdana"/>
                <w:sz w:val="16"/>
                <w:szCs w:val="16"/>
              </w:rPr>
              <w:t>469,41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35F9C" w:rsidRPr="00353667" w:rsidRDefault="00335F9C" w:rsidP="00950FEC">
            <w:pPr>
              <w:shd w:val="clear" w:color="auto" w:fill="FFFFFF"/>
              <w:spacing w:line="240" w:lineRule="exact"/>
              <w:ind w:right="-49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80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46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 xml:space="preserve">а/м </w:t>
            </w:r>
            <w:r w:rsidRPr="00353667">
              <w:rPr>
                <w:rFonts w:ascii="Verdana" w:hAnsi="Verdana"/>
                <w:sz w:val="16"/>
                <w:szCs w:val="16"/>
                <w:lang w:val="en-US"/>
              </w:rPr>
              <w:t>Mitsubishi Carisma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375 840,76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Филатова И.С.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54,7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ВАЗ 2104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Лифан  214813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Нисан Х- трэйл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592831,40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54,7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2095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2357370,53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54,7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54,7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1482" w:type="dxa"/>
            <w:vMerge w:val="restart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Авдошина М.А.</w:t>
            </w:r>
          </w:p>
        </w:tc>
        <w:tc>
          <w:tcPr>
            <w:tcW w:w="1440" w:type="dxa"/>
            <w:vMerge w:val="restart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44,1</w:t>
            </w:r>
          </w:p>
        </w:tc>
        <w:tc>
          <w:tcPr>
            <w:tcW w:w="992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66130,40</w:t>
            </w:r>
          </w:p>
        </w:tc>
        <w:tc>
          <w:tcPr>
            <w:tcW w:w="1080" w:type="dxa"/>
            <w:vMerge w:val="restart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43,5</w:t>
            </w:r>
          </w:p>
        </w:tc>
        <w:tc>
          <w:tcPr>
            <w:tcW w:w="992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597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Здание нежилое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56,8</w:t>
            </w:r>
          </w:p>
        </w:tc>
        <w:tc>
          <w:tcPr>
            <w:tcW w:w="992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Хозяйственное строение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13,5</w:t>
            </w:r>
          </w:p>
        </w:tc>
        <w:tc>
          <w:tcPr>
            <w:tcW w:w="992" w:type="dxa"/>
            <w:vAlign w:val="center"/>
          </w:tcPr>
          <w:p w:rsidR="00335F9C" w:rsidRPr="00353667" w:rsidRDefault="00335F9C" w:rsidP="00950FE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Огородникова М.П.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Объект незавершенного строительства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Совместная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54,0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80,0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51,0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370930,42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Объект незавершенного строительства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5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353667">
              <w:rPr>
                <w:rFonts w:ascii="Verdana" w:hAnsi="Verdana"/>
                <w:sz w:val="16"/>
                <w:szCs w:val="16"/>
              </w:rPr>
              <w:t>,0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80,0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Т</w:t>
            </w:r>
            <w:r>
              <w:rPr>
                <w:rFonts w:ascii="Verdana" w:hAnsi="Verdana"/>
                <w:sz w:val="16"/>
                <w:szCs w:val="16"/>
              </w:rPr>
              <w:t>о</w:t>
            </w:r>
            <w:r w:rsidRPr="00353667">
              <w:rPr>
                <w:rFonts w:ascii="Verdana" w:hAnsi="Verdana"/>
                <w:sz w:val="16"/>
                <w:szCs w:val="16"/>
              </w:rPr>
              <w:t>йота Камри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667000,00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Волоскова А.Н.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ВАЗ 219000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303370,83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Приусадебный участок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600,0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ГАЗ 33021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251653,78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 w:val="restart"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Кожевина И.А.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68,8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а/м Форд фокус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438375,38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68,8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1013495,16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68,8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5F9C" w:rsidRPr="00353667" w:rsidTr="00950FEC">
        <w:tc>
          <w:tcPr>
            <w:tcW w:w="426" w:type="dxa"/>
            <w:vMerge/>
          </w:tcPr>
          <w:p w:rsidR="00335F9C" w:rsidRPr="00353667" w:rsidRDefault="00335F9C" w:rsidP="00950FE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68,8</w:t>
            </w:r>
          </w:p>
        </w:tc>
        <w:tc>
          <w:tcPr>
            <w:tcW w:w="993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36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35F9C" w:rsidRPr="00353667" w:rsidRDefault="00335F9C" w:rsidP="00950FE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335F9C" w:rsidRPr="00DA065D" w:rsidRDefault="00335F9C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335F9C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818A1"/>
    <w:rsid w:val="00091391"/>
    <w:rsid w:val="0009733E"/>
    <w:rsid w:val="000A3E1E"/>
    <w:rsid w:val="00122176"/>
    <w:rsid w:val="00137B4A"/>
    <w:rsid w:val="001551E8"/>
    <w:rsid w:val="001C1B8F"/>
    <w:rsid w:val="001C4F31"/>
    <w:rsid w:val="001D7A8F"/>
    <w:rsid w:val="001E0846"/>
    <w:rsid w:val="001E29DD"/>
    <w:rsid w:val="00230781"/>
    <w:rsid w:val="002508A3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35F9C"/>
    <w:rsid w:val="003435CD"/>
    <w:rsid w:val="00352293"/>
    <w:rsid w:val="00353667"/>
    <w:rsid w:val="003600B1"/>
    <w:rsid w:val="00377B21"/>
    <w:rsid w:val="003A7478"/>
    <w:rsid w:val="00432113"/>
    <w:rsid w:val="00465BDE"/>
    <w:rsid w:val="00476D14"/>
    <w:rsid w:val="00483DDF"/>
    <w:rsid w:val="0048686C"/>
    <w:rsid w:val="004C45A9"/>
    <w:rsid w:val="004C53D8"/>
    <w:rsid w:val="004E6534"/>
    <w:rsid w:val="005342B3"/>
    <w:rsid w:val="005673E5"/>
    <w:rsid w:val="00582C4C"/>
    <w:rsid w:val="005A005E"/>
    <w:rsid w:val="005F7C85"/>
    <w:rsid w:val="00607679"/>
    <w:rsid w:val="00620F54"/>
    <w:rsid w:val="00641153"/>
    <w:rsid w:val="0066704A"/>
    <w:rsid w:val="00675C5B"/>
    <w:rsid w:val="00683549"/>
    <w:rsid w:val="0076622A"/>
    <w:rsid w:val="007C4956"/>
    <w:rsid w:val="007E1A4B"/>
    <w:rsid w:val="0083778D"/>
    <w:rsid w:val="00867CC0"/>
    <w:rsid w:val="008A331F"/>
    <w:rsid w:val="008E1242"/>
    <w:rsid w:val="008F6E42"/>
    <w:rsid w:val="00914276"/>
    <w:rsid w:val="00942D26"/>
    <w:rsid w:val="00942D2C"/>
    <w:rsid w:val="00950FEC"/>
    <w:rsid w:val="00966AC6"/>
    <w:rsid w:val="009A58D6"/>
    <w:rsid w:val="009C6467"/>
    <w:rsid w:val="009D614F"/>
    <w:rsid w:val="00A00949"/>
    <w:rsid w:val="00A82688"/>
    <w:rsid w:val="00AB37CE"/>
    <w:rsid w:val="00B77BB7"/>
    <w:rsid w:val="00B911F4"/>
    <w:rsid w:val="00BA3B61"/>
    <w:rsid w:val="00BB3DEC"/>
    <w:rsid w:val="00BD2055"/>
    <w:rsid w:val="00BF3706"/>
    <w:rsid w:val="00C27519"/>
    <w:rsid w:val="00C73649"/>
    <w:rsid w:val="00C82970"/>
    <w:rsid w:val="00CF4CBA"/>
    <w:rsid w:val="00D35BC5"/>
    <w:rsid w:val="00D8317C"/>
    <w:rsid w:val="00D8362B"/>
    <w:rsid w:val="00DA065D"/>
    <w:rsid w:val="00DB765E"/>
    <w:rsid w:val="00DE125B"/>
    <w:rsid w:val="00E1771E"/>
    <w:rsid w:val="00E309ED"/>
    <w:rsid w:val="00E61144"/>
    <w:rsid w:val="00E83CD0"/>
    <w:rsid w:val="00ED1C3A"/>
    <w:rsid w:val="00ED44CB"/>
    <w:rsid w:val="00F00E91"/>
    <w:rsid w:val="00F1016A"/>
    <w:rsid w:val="00F37B49"/>
    <w:rsid w:val="00F6179A"/>
    <w:rsid w:val="00F77840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</TotalTime>
  <Pages>4</Pages>
  <Words>899</Words>
  <Characters>5126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osipovats</cp:lastModifiedBy>
  <cp:revision>11</cp:revision>
  <cp:lastPrinted>2014-04-02T08:46:00Z</cp:lastPrinted>
  <dcterms:created xsi:type="dcterms:W3CDTF">2014-05-16T04:10:00Z</dcterms:created>
  <dcterms:modified xsi:type="dcterms:W3CDTF">2014-05-21T07:56:00Z</dcterms:modified>
</cp:coreProperties>
</file>