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55C" w:rsidRPr="008E1242" w:rsidRDefault="0050155C" w:rsidP="002A6755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50155C" w:rsidRPr="00DA065D" w:rsidRDefault="0050155C" w:rsidP="002A6755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 xml:space="preserve">данских служащих отдела финансового обеспечения  Управления Федерального казначейства по Свердловской области </w:t>
      </w: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2"/>
        <w:gridCol w:w="1440"/>
        <w:gridCol w:w="1440"/>
        <w:gridCol w:w="1440"/>
        <w:gridCol w:w="851"/>
        <w:gridCol w:w="992"/>
        <w:gridCol w:w="1037"/>
        <w:gridCol w:w="900"/>
        <w:gridCol w:w="900"/>
        <w:gridCol w:w="1440"/>
        <w:gridCol w:w="1260"/>
        <w:gridCol w:w="1440"/>
      </w:tblGrid>
      <w:tr w:rsidR="0050155C" w:rsidRPr="00DA065D" w:rsidTr="00A43E0C">
        <w:trPr>
          <w:trHeight w:val="805"/>
        </w:trPr>
        <w:tc>
          <w:tcPr>
            <w:tcW w:w="426" w:type="dxa"/>
            <w:vMerge w:val="restart"/>
          </w:tcPr>
          <w:p w:rsidR="0050155C" w:rsidRPr="00DA065D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№</w:t>
            </w:r>
          </w:p>
          <w:p w:rsidR="0050155C" w:rsidRPr="00DA065D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50155C" w:rsidRPr="00DA065D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50155C" w:rsidRPr="00DA065D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23" w:type="dxa"/>
            <w:gridSpan w:val="4"/>
          </w:tcPr>
          <w:p w:rsidR="0050155C" w:rsidRPr="00DA065D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837" w:type="dxa"/>
            <w:gridSpan w:val="3"/>
          </w:tcPr>
          <w:p w:rsidR="0050155C" w:rsidRPr="00DA065D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40" w:type="dxa"/>
            <w:vMerge w:val="restart"/>
          </w:tcPr>
          <w:p w:rsidR="0050155C" w:rsidRPr="00DA065D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50155C" w:rsidRPr="00DA065D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260" w:type="dxa"/>
            <w:vMerge w:val="restart"/>
          </w:tcPr>
          <w:p w:rsidR="0050155C" w:rsidRPr="00DA065D" w:rsidRDefault="0050155C" w:rsidP="00A43E0C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50155C" w:rsidRPr="00DA065D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440" w:type="dxa"/>
            <w:vMerge w:val="restart"/>
          </w:tcPr>
          <w:p w:rsidR="0050155C" w:rsidRPr="00DA065D" w:rsidRDefault="0050155C" w:rsidP="00A43E0C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50155C" w:rsidRPr="00DA065D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50155C" w:rsidRPr="00DA065D" w:rsidTr="00A43E0C">
        <w:tc>
          <w:tcPr>
            <w:tcW w:w="426" w:type="dxa"/>
            <w:vMerge/>
          </w:tcPr>
          <w:p w:rsidR="0050155C" w:rsidRPr="00DA065D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50155C" w:rsidRPr="00DA065D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DA065D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50155C" w:rsidRPr="00DA065D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50155C" w:rsidRPr="00DA065D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50155C" w:rsidRPr="00DA065D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50155C" w:rsidRPr="00DA065D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037" w:type="dxa"/>
          </w:tcPr>
          <w:p w:rsidR="0050155C" w:rsidRPr="00DA065D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900" w:type="dxa"/>
          </w:tcPr>
          <w:p w:rsidR="0050155C" w:rsidRPr="00DA065D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00" w:type="dxa"/>
          </w:tcPr>
          <w:p w:rsidR="0050155C" w:rsidRPr="00DA065D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440" w:type="dxa"/>
            <w:vMerge/>
          </w:tcPr>
          <w:p w:rsidR="0050155C" w:rsidRPr="00DA065D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50155C" w:rsidRPr="00DA065D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DA065D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50155C" w:rsidRPr="00A43E0C" w:rsidTr="00A43E0C">
        <w:tc>
          <w:tcPr>
            <w:tcW w:w="426" w:type="dxa"/>
            <w:vMerge w:val="restart"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1.</w:t>
            </w:r>
          </w:p>
        </w:tc>
        <w:tc>
          <w:tcPr>
            <w:tcW w:w="1482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Старкова</w:t>
            </w:r>
          </w:p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Н. П.</w:t>
            </w:r>
          </w:p>
        </w:tc>
        <w:tc>
          <w:tcPr>
            <w:tcW w:w="1440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bCs/>
                <w:color w:val="000000"/>
                <w:spacing w:val="-7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64,2</w:t>
            </w:r>
          </w:p>
        </w:tc>
        <w:tc>
          <w:tcPr>
            <w:tcW w:w="992" w:type="dxa"/>
          </w:tcPr>
          <w:p w:rsidR="0050155C" w:rsidRPr="00A43E0C" w:rsidRDefault="0050155C" w:rsidP="00A43E0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037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00" w:type="dxa"/>
            <w:vMerge w:val="restart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00" w:type="dxa"/>
            <w:vMerge w:val="restart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60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  <w:lang w:val="en-US"/>
              </w:rPr>
              <w:t>1100459,42</w:t>
            </w:r>
          </w:p>
        </w:tc>
        <w:tc>
          <w:tcPr>
            <w:tcW w:w="1440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50155C" w:rsidRPr="00A43E0C" w:rsidTr="00A43E0C">
        <w:tc>
          <w:tcPr>
            <w:tcW w:w="426" w:type="dxa"/>
            <w:vMerge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  <w:lang w:val="en-US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  <w:lang w:val="en-US"/>
              </w:rPr>
              <w:t>32</w:t>
            </w: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,</w:t>
            </w: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  <w:lang w:val="en-US"/>
              </w:rPr>
              <w:t>6</w:t>
            </w:r>
          </w:p>
        </w:tc>
        <w:tc>
          <w:tcPr>
            <w:tcW w:w="992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037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00" w:type="dxa"/>
            <w:vMerge/>
            <w:vAlign w:val="center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900" w:type="dxa"/>
            <w:vMerge/>
            <w:vAlign w:val="center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50155C" w:rsidRPr="00A43E0C" w:rsidTr="00A43E0C">
        <w:tc>
          <w:tcPr>
            <w:tcW w:w="426" w:type="dxa"/>
            <w:vMerge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50155C" w:rsidRPr="00A43E0C" w:rsidRDefault="0050155C" w:rsidP="00A43E0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50155C" w:rsidRPr="00A43E0C" w:rsidRDefault="0050155C" w:rsidP="00A43E0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50155C" w:rsidRPr="00A43E0C" w:rsidRDefault="0050155C" w:rsidP="00A43E0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bCs/>
                <w:color w:val="000000"/>
                <w:spacing w:val="-7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64,2</w:t>
            </w:r>
          </w:p>
          <w:p w:rsidR="0050155C" w:rsidRPr="00A43E0C" w:rsidRDefault="0050155C" w:rsidP="00A43E0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50155C" w:rsidRPr="00A43E0C" w:rsidRDefault="0050155C" w:rsidP="00A43E0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037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00" w:type="dxa"/>
            <w:vMerge w:val="restart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00" w:type="dxa"/>
            <w:vMerge w:val="restart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50155C" w:rsidRPr="00A43E0C" w:rsidRDefault="0050155C" w:rsidP="00A43E0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а/м                          ВАЗ 2115</w:t>
            </w:r>
          </w:p>
          <w:p w:rsidR="0050155C" w:rsidRPr="00A43E0C" w:rsidRDefault="0050155C" w:rsidP="00A43E0C">
            <w:pPr>
              <w:ind w:left="-192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Хендай- Гетц</w:t>
            </w:r>
          </w:p>
        </w:tc>
        <w:tc>
          <w:tcPr>
            <w:tcW w:w="1260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571892,13</w:t>
            </w:r>
          </w:p>
        </w:tc>
        <w:tc>
          <w:tcPr>
            <w:tcW w:w="1440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50155C" w:rsidRPr="00A43E0C" w:rsidTr="00A43E0C">
        <w:tc>
          <w:tcPr>
            <w:tcW w:w="426" w:type="dxa"/>
            <w:vMerge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Дом со служебными постройками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39,3</w:t>
            </w:r>
          </w:p>
        </w:tc>
        <w:tc>
          <w:tcPr>
            <w:tcW w:w="992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037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50155C" w:rsidRPr="00A43E0C" w:rsidTr="00A43E0C">
        <w:tc>
          <w:tcPr>
            <w:tcW w:w="426" w:type="dxa"/>
            <w:vMerge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Земельный участок для ведения личного подсобного хозяйства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1963,0</w:t>
            </w:r>
          </w:p>
        </w:tc>
        <w:tc>
          <w:tcPr>
            <w:tcW w:w="99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037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50155C" w:rsidRPr="00A43E0C" w:rsidTr="00A43E0C">
        <w:tc>
          <w:tcPr>
            <w:tcW w:w="426" w:type="dxa"/>
            <w:vMerge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Не</w:t>
            </w:r>
            <w:r>
              <w:rPr>
                <w:rFonts w:ascii="Verdana" w:hAnsi="Verdana"/>
                <w:sz w:val="16"/>
                <w:szCs w:val="16"/>
              </w:rPr>
              <w:t>совер</w:t>
            </w:r>
            <w:r w:rsidRPr="00A43E0C">
              <w:rPr>
                <w:rFonts w:ascii="Verdana" w:hAnsi="Verdana"/>
                <w:sz w:val="16"/>
                <w:szCs w:val="16"/>
              </w:rPr>
              <w:t>шеннолетний ребенок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50155C" w:rsidRPr="00A43E0C" w:rsidRDefault="0050155C" w:rsidP="00A43E0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50155C" w:rsidRPr="00A43E0C" w:rsidRDefault="0050155C" w:rsidP="00A43E0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50155C" w:rsidRPr="00A43E0C" w:rsidRDefault="0050155C" w:rsidP="00A43E0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bCs/>
                <w:color w:val="000000"/>
                <w:spacing w:val="-5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64,2</w:t>
            </w:r>
          </w:p>
          <w:p w:rsidR="0050155C" w:rsidRPr="00A43E0C" w:rsidRDefault="0050155C" w:rsidP="00A43E0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50155C" w:rsidRPr="00A43E0C" w:rsidRDefault="0050155C" w:rsidP="00A43E0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037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6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9025,20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50155C" w:rsidRPr="00A43E0C" w:rsidTr="00A43E0C">
        <w:tc>
          <w:tcPr>
            <w:tcW w:w="426" w:type="dxa"/>
            <w:vMerge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Не</w:t>
            </w:r>
            <w:r>
              <w:rPr>
                <w:rFonts w:ascii="Verdana" w:hAnsi="Verdana"/>
                <w:sz w:val="16"/>
                <w:szCs w:val="16"/>
              </w:rPr>
              <w:t>совер</w:t>
            </w:r>
            <w:r w:rsidRPr="00A43E0C">
              <w:rPr>
                <w:rFonts w:ascii="Verdana" w:hAnsi="Verdana"/>
                <w:sz w:val="16"/>
                <w:szCs w:val="16"/>
              </w:rPr>
              <w:t>шеннолетний ребенок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50155C" w:rsidRPr="00A43E0C" w:rsidRDefault="0050155C" w:rsidP="00A43E0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shd w:val="clear" w:color="auto" w:fill="FFFFFF"/>
              <w:jc w:val="center"/>
              <w:rPr>
                <w:rFonts w:ascii="Verdana" w:hAnsi="Verdana"/>
                <w:bCs/>
                <w:color w:val="000000"/>
                <w:spacing w:val="-7"/>
                <w:sz w:val="16"/>
                <w:szCs w:val="16"/>
              </w:rPr>
            </w:pPr>
            <w:r w:rsidRPr="00A43E0C">
              <w:rPr>
                <w:rFonts w:ascii="Verdana" w:hAnsi="Verdana"/>
                <w:bCs/>
                <w:color w:val="000000"/>
                <w:spacing w:val="-7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50155C" w:rsidRPr="00A43E0C" w:rsidRDefault="0050155C" w:rsidP="00A43E0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37" w:type="dxa"/>
          </w:tcPr>
          <w:p w:rsidR="0050155C" w:rsidRPr="00A43E0C" w:rsidRDefault="0050155C" w:rsidP="00A43E0C">
            <w:pPr>
              <w:shd w:val="clear" w:color="auto" w:fill="FFFFFF"/>
              <w:spacing w:line="240" w:lineRule="exact"/>
              <w:ind w:right="-67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62,4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6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50155C" w:rsidRPr="00A43E0C" w:rsidTr="00A43E0C">
        <w:tc>
          <w:tcPr>
            <w:tcW w:w="426" w:type="dxa"/>
            <w:vMerge w:val="restart"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48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Колмогорова Н.В.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Заместитель начальника отдела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  <w:lang w:val="en-US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  <w:lang w:val="en-US"/>
              </w:rPr>
            </w:pP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  <w:lang w:val="en-US"/>
              </w:rPr>
            </w:pP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  <w:lang w:val="en-US"/>
              </w:rPr>
              <w:t>Квартира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индивиду-</w:t>
            </w: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альная</w:t>
            </w: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индивиду-</w:t>
            </w: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альная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63</w:t>
            </w: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,0</w:t>
            </w: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43</w:t>
            </w: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037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А/м</w:t>
            </w:r>
          </w:p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Хундай-Элантра,</w:t>
            </w:r>
          </w:p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Хундай IX-35</w:t>
            </w:r>
          </w:p>
        </w:tc>
        <w:tc>
          <w:tcPr>
            <w:tcW w:w="126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A43E0C">
              <w:rPr>
                <w:rFonts w:ascii="Verdana" w:hAnsi="Verdana"/>
                <w:sz w:val="16"/>
                <w:szCs w:val="16"/>
                <w:lang w:val="en-US"/>
              </w:rPr>
              <w:t>832470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A43E0C">
              <w:rPr>
                <w:rFonts w:ascii="Verdana" w:hAnsi="Verdana"/>
                <w:sz w:val="16"/>
                <w:szCs w:val="16"/>
                <w:lang w:val="en-US"/>
              </w:rPr>
              <w:t>87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50155C" w:rsidRPr="00A43E0C" w:rsidTr="00A43E0C">
        <w:tc>
          <w:tcPr>
            <w:tcW w:w="426" w:type="dxa"/>
            <w:vMerge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63,8</w:t>
            </w: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992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037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43</w:t>
            </w: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,0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6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1986936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A43E0C">
              <w:rPr>
                <w:rFonts w:ascii="Verdana" w:hAnsi="Verdana"/>
                <w:sz w:val="16"/>
                <w:szCs w:val="16"/>
                <w:lang w:val="en-US"/>
              </w:rPr>
              <w:t>86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50155C" w:rsidRPr="00A43E0C" w:rsidTr="00A43E0C">
        <w:tc>
          <w:tcPr>
            <w:tcW w:w="426" w:type="dxa"/>
            <w:vMerge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Не</w:t>
            </w:r>
            <w:r>
              <w:rPr>
                <w:rFonts w:ascii="Verdana" w:hAnsi="Verdana"/>
                <w:sz w:val="16"/>
                <w:szCs w:val="16"/>
              </w:rPr>
              <w:t>совер</w:t>
            </w:r>
            <w:r w:rsidRPr="00A43E0C">
              <w:rPr>
                <w:rFonts w:ascii="Verdana" w:hAnsi="Verdana"/>
                <w:sz w:val="16"/>
                <w:szCs w:val="16"/>
              </w:rPr>
              <w:t>шеннолетний ребенок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037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43</w:t>
            </w: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,0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FootnoteTextChar"/>
                <w:rFonts w:ascii="Verdana" w:hAnsi="Verdana"/>
                <w:b/>
                <w:sz w:val="16"/>
                <w:szCs w:val="16"/>
                <w:lang w:val="ru-RU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</w:t>
            </w:r>
            <w:r w:rsidRPr="00A43E0C">
              <w:rPr>
                <w:rStyle w:val="FootnoteTextChar"/>
                <w:rFonts w:ascii="Verdana" w:hAnsi="Verdana"/>
                <w:sz w:val="16"/>
                <w:szCs w:val="16"/>
                <w:lang w:val="ru-RU"/>
              </w:rPr>
              <w:t>ссия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6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50155C" w:rsidRPr="00A43E0C" w:rsidTr="00A43E0C">
        <w:tc>
          <w:tcPr>
            <w:tcW w:w="426" w:type="dxa"/>
            <w:vMerge w:val="restart"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48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Томилова С.Л.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Заместитель начальника отдела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52,2</w:t>
            </w:r>
          </w:p>
        </w:tc>
        <w:tc>
          <w:tcPr>
            <w:tcW w:w="99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037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6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775417,71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50155C" w:rsidRPr="00A43E0C" w:rsidTr="00A43E0C">
        <w:tc>
          <w:tcPr>
            <w:tcW w:w="426" w:type="dxa"/>
            <w:vMerge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1081,0</w:t>
            </w:r>
          </w:p>
        </w:tc>
        <w:tc>
          <w:tcPr>
            <w:tcW w:w="99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037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00" w:type="dxa"/>
            <w:vMerge w:val="restart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00" w:type="dxa"/>
            <w:vMerge w:val="restart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</w:t>
            </w:r>
            <w:r w:rsidRPr="00A43E0C">
              <w:rPr>
                <w:rFonts w:ascii="Verdana" w:hAnsi="Verdana"/>
                <w:sz w:val="16"/>
                <w:szCs w:val="16"/>
              </w:rPr>
              <w:t xml:space="preserve"> ВАЗ-21213</w:t>
            </w:r>
          </w:p>
        </w:tc>
        <w:tc>
          <w:tcPr>
            <w:tcW w:w="1260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265393,41</w:t>
            </w:r>
          </w:p>
        </w:tc>
        <w:tc>
          <w:tcPr>
            <w:tcW w:w="1440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50155C" w:rsidRPr="00A43E0C" w:rsidTr="00A43E0C">
        <w:tc>
          <w:tcPr>
            <w:tcW w:w="426" w:type="dxa"/>
            <w:vMerge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Жилой дом с хозяйственными постройками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63,0</w:t>
            </w:r>
          </w:p>
        </w:tc>
        <w:tc>
          <w:tcPr>
            <w:tcW w:w="992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037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50155C" w:rsidRPr="00A43E0C" w:rsidTr="00A43E0C">
        <w:tc>
          <w:tcPr>
            <w:tcW w:w="426" w:type="dxa"/>
            <w:vMerge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52,2</w:t>
            </w:r>
          </w:p>
        </w:tc>
        <w:tc>
          <w:tcPr>
            <w:tcW w:w="992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037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50155C" w:rsidRPr="00A43E0C" w:rsidTr="00A43E0C">
        <w:tc>
          <w:tcPr>
            <w:tcW w:w="426" w:type="dxa"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48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Евсеева Л.А.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Главный казначей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64,3</w:t>
            </w:r>
          </w:p>
        </w:tc>
        <w:tc>
          <w:tcPr>
            <w:tcW w:w="992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037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6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873061,34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50155C" w:rsidRPr="00A43E0C" w:rsidTr="00A43E0C">
        <w:tc>
          <w:tcPr>
            <w:tcW w:w="426" w:type="dxa"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48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Бахарева А.В.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Главный казначей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51,0</w:t>
            </w:r>
          </w:p>
        </w:tc>
        <w:tc>
          <w:tcPr>
            <w:tcW w:w="992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037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6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534464,94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50155C" w:rsidRPr="00A43E0C" w:rsidTr="00A43E0C">
        <w:tc>
          <w:tcPr>
            <w:tcW w:w="426" w:type="dxa"/>
            <w:vMerge w:val="restart"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48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Антонова Евгения Николаевна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Главный специалист – эксперт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  <w:lang w:val="en-US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  <w:lang w:val="en-US"/>
              </w:rPr>
              <w:t>52</w:t>
            </w: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,</w:t>
            </w: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  <w:lang w:val="en-US"/>
              </w:rPr>
              <w:t>8</w:t>
            </w:r>
          </w:p>
        </w:tc>
        <w:tc>
          <w:tcPr>
            <w:tcW w:w="992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037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A43E0C">
              <w:rPr>
                <w:rFonts w:ascii="Verdana" w:hAnsi="Verdana"/>
                <w:sz w:val="16"/>
                <w:szCs w:val="16"/>
                <w:lang w:val="en-US"/>
              </w:rPr>
              <w:t>-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  <w:lang w:val="en-US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  <w:lang w:val="en-US"/>
              </w:rPr>
              <w:t>-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  <w:lang w:val="en-US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  <w:lang w:val="en-US"/>
              </w:rPr>
              <w:t>-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6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641939,44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50155C" w:rsidRPr="00A43E0C" w:rsidTr="00A43E0C">
        <w:tc>
          <w:tcPr>
            <w:tcW w:w="426" w:type="dxa"/>
            <w:vMerge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  <w:lang w:val="en-US"/>
              </w:rPr>
              <w:t>Супруг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  <w:lang w:val="en-US"/>
              </w:rPr>
              <w:t>52</w:t>
            </w: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,</w:t>
            </w: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  <w:lang w:val="en-US"/>
              </w:rPr>
              <w:t>8</w:t>
            </w:r>
          </w:p>
        </w:tc>
        <w:tc>
          <w:tcPr>
            <w:tcW w:w="992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037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а/м Фольксваген Гольф</w:t>
            </w:r>
          </w:p>
        </w:tc>
        <w:tc>
          <w:tcPr>
            <w:tcW w:w="126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384153,67</w:t>
            </w:r>
          </w:p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50155C" w:rsidRPr="00A43E0C" w:rsidTr="00A43E0C">
        <w:tc>
          <w:tcPr>
            <w:tcW w:w="426" w:type="dxa"/>
            <w:vMerge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Не</w:t>
            </w:r>
            <w:r>
              <w:rPr>
                <w:rFonts w:ascii="Verdana" w:hAnsi="Verdana"/>
                <w:sz w:val="16"/>
                <w:szCs w:val="16"/>
              </w:rPr>
              <w:t>совер</w:t>
            </w:r>
            <w:r w:rsidRPr="00A43E0C">
              <w:rPr>
                <w:rFonts w:ascii="Verdana" w:hAnsi="Verdana"/>
                <w:sz w:val="16"/>
                <w:szCs w:val="16"/>
              </w:rPr>
              <w:t>шеннолетний ребенок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037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52,8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6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50155C" w:rsidRPr="00A43E0C" w:rsidTr="00A43E0C">
        <w:tc>
          <w:tcPr>
            <w:tcW w:w="426" w:type="dxa"/>
            <w:vMerge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Не</w:t>
            </w:r>
            <w:r>
              <w:rPr>
                <w:rFonts w:ascii="Verdana" w:hAnsi="Verdana"/>
                <w:sz w:val="16"/>
                <w:szCs w:val="16"/>
              </w:rPr>
              <w:t>совер</w:t>
            </w:r>
            <w:r w:rsidRPr="00A43E0C">
              <w:rPr>
                <w:rFonts w:ascii="Verdana" w:hAnsi="Verdana"/>
                <w:sz w:val="16"/>
                <w:szCs w:val="16"/>
              </w:rPr>
              <w:t>шеннолетний ребенок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037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52,8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6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FootnoteTextChar"/>
                <w:rFonts w:ascii="Verdana" w:hAnsi="Verdana"/>
                <w:b/>
                <w:sz w:val="16"/>
                <w:szCs w:val="16"/>
                <w:lang w:val="ru-RU"/>
              </w:rPr>
            </w:pPr>
            <w:r w:rsidRPr="00A43E0C">
              <w:rPr>
                <w:rStyle w:val="FootnoteTextChar"/>
                <w:rFonts w:ascii="Verdana" w:hAnsi="Verdana"/>
                <w:b/>
                <w:sz w:val="16"/>
                <w:szCs w:val="16"/>
                <w:lang w:val="ru-RU"/>
              </w:rPr>
              <w:t>-</w:t>
            </w:r>
          </w:p>
        </w:tc>
      </w:tr>
      <w:tr w:rsidR="0050155C" w:rsidRPr="00A43E0C" w:rsidTr="00A43E0C">
        <w:tc>
          <w:tcPr>
            <w:tcW w:w="426" w:type="dxa"/>
            <w:vMerge w:val="restart"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1482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Алексеева О.С.</w:t>
            </w:r>
          </w:p>
        </w:tc>
        <w:tc>
          <w:tcPr>
            <w:tcW w:w="1440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Главный специалист-эксперт</w:t>
            </w:r>
          </w:p>
        </w:tc>
        <w:tc>
          <w:tcPr>
            <w:tcW w:w="1440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37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51,8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60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517</w:t>
            </w:r>
            <w:r w:rsidRPr="00A43E0C">
              <w:rPr>
                <w:rFonts w:ascii="Verdana" w:hAnsi="Verdana"/>
                <w:sz w:val="16"/>
                <w:szCs w:val="16"/>
              </w:rPr>
              <w:t>557,91</w:t>
            </w:r>
          </w:p>
        </w:tc>
        <w:tc>
          <w:tcPr>
            <w:tcW w:w="1440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50155C" w:rsidRPr="00A43E0C" w:rsidTr="00D6077C">
        <w:tc>
          <w:tcPr>
            <w:tcW w:w="426" w:type="dxa"/>
            <w:vMerge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037" w:type="dxa"/>
            <w:vAlign w:val="center"/>
          </w:tcPr>
          <w:p w:rsidR="0050155C" w:rsidRPr="00A43E0C" w:rsidRDefault="0050155C" w:rsidP="00D6077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900" w:type="dxa"/>
            <w:vAlign w:val="center"/>
          </w:tcPr>
          <w:p w:rsidR="0050155C" w:rsidRPr="00A43E0C" w:rsidRDefault="0050155C" w:rsidP="00D6077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31,6</w:t>
            </w:r>
          </w:p>
        </w:tc>
        <w:tc>
          <w:tcPr>
            <w:tcW w:w="900" w:type="dxa"/>
            <w:vAlign w:val="center"/>
          </w:tcPr>
          <w:p w:rsidR="0050155C" w:rsidRPr="00A43E0C" w:rsidRDefault="0050155C" w:rsidP="00D6077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50155C" w:rsidRPr="00A43E0C" w:rsidTr="00A43E0C">
        <w:tc>
          <w:tcPr>
            <w:tcW w:w="426" w:type="dxa"/>
            <w:vMerge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Не</w:t>
            </w:r>
            <w:r>
              <w:rPr>
                <w:rFonts w:ascii="Verdana" w:hAnsi="Verdana"/>
                <w:sz w:val="16"/>
                <w:szCs w:val="16"/>
              </w:rPr>
              <w:t>совер</w:t>
            </w:r>
            <w:r w:rsidRPr="00A43E0C">
              <w:rPr>
                <w:rFonts w:ascii="Verdana" w:hAnsi="Verdana"/>
                <w:sz w:val="16"/>
                <w:szCs w:val="16"/>
              </w:rPr>
              <w:t>шеннолетний ребенок</w:t>
            </w:r>
          </w:p>
        </w:tc>
        <w:tc>
          <w:tcPr>
            <w:tcW w:w="1440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37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51,8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60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50155C" w:rsidRPr="00A43E0C" w:rsidTr="00A43E0C">
        <w:tc>
          <w:tcPr>
            <w:tcW w:w="426" w:type="dxa"/>
            <w:vMerge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037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900" w:type="dxa"/>
            <w:vAlign w:val="center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31,6</w:t>
            </w:r>
          </w:p>
        </w:tc>
        <w:tc>
          <w:tcPr>
            <w:tcW w:w="900" w:type="dxa"/>
            <w:vAlign w:val="center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50155C" w:rsidRPr="00A43E0C" w:rsidTr="00A43E0C">
        <w:tc>
          <w:tcPr>
            <w:tcW w:w="426" w:type="dxa"/>
            <w:vMerge w:val="restart"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148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Новикова Л.В.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Главный специалист-эксперт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Совместная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33,6</w:t>
            </w:r>
          </w:p>
        </w:tc>
        <w:tc>
          <w:tcPr>
            <w:tcW w:w="992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037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6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440771,90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50155C" w:rsidRPr="00A43E0C" w:rsidTr="00A43E0C">
        <w:tc>
          <w:tcPr>
            <w:tcW w:w="426" w:type="dxa"/>
            <w:vMerge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Супруга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Комната</w:t>
            </w: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Гараж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Совместная</w:t>
            </w: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Индивидуальная</w:t>
            </w: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33,6</w:t>
            </w: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18,3</w:t>
            </w: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19,3</w:t>
            </w: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992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037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а/м ВАЗ 21074</w:t>
            </w:r>
          </w:p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ВАЗ 11113</w:t>
            </w:r>
          </w:p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Автоприцеп КМЗ 8136</w:t>
            </w:r>
          </w:p>
        </w:tc>
        <w:tc>
          <w:tcPr>
            <w:tcW w:w="126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617080,85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50155C" w:rsidRPr="00A43E0C" w:rsidTr="00A43E0C">
        <w:tc>
          <w:tcPr>
            <w:tcW w:w="426" w:type="dxa"/>
            <w:vMerge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037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33,6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6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50155C" w:rsidRPr="00A43E0C" w:rsidTr="00A43E0C">
        <w:tc>
          <w:tcPr>
            <w:tcW w:w="426" w:type="dxa"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148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Латочко О. Г.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Главный специалист – эксперт</w:t>
            </w:r>
          </w:p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  <w:lang w:val="en-US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  <w:lang w:val="en-US"/>
              </w:rPr>
            </w:pP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  <w:lang w:val="en-US"/>
              </w:rPr>
            </w:pP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совместная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55,7</w:t>
            </w:r>
          </w:p>
        </w:tc>
        <w:tc>
          <w:tcPr>
            <w:tcW w:w="992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037" w:type="dxa"/>
          </w:tcPr>
          <w:p w:rsidR="0050155C" w:rsidRPr="00A43E0C" w:rsidRDefault="0050155C" w:rsidP="00A43E0C">
            <w:pPr>
              <w:ind w:left="-133" w:right="-67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Комната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11,9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6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534446,72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50155C" w:rsidRPr="00A43E0C" w:rsidTr="00A43E0C">
        <w:tc>
          <w:tcPr>
            <w:tcW w:w="426" w:type="dxa"/>
            <w:vMerge w:val="restart"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482" w:type="dxa"/>
          </w:tcPr>
          <w:p w:rsidR="0050155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 xml:space="preserve">Чистякова </w:t>
            </w:r>
            <w:r>
              <w:rPr>
                <w:rFonts w:ascii="Verdana" w:hAnsi="Verdana"/>
                <w:sz w:val="16"/>
                <w:szCs w:val="16"/>
              </w:rPr>
              <w:t>Л.Г.</w:t>
            </w:r>
          </w:p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Главный</w:t>
            </w:r>
          </w:p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специалист-эксперт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Долевая ½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62,9</w:t>
            </w:r>
          </w:p>
        </w:tc>
        <w:tc>
          <w:tcPr>
            <w:tcW w:w="99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037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538296,55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50155C" w:rsidRPr="00A43E0C" w:rsidTr="00A43E0C">
        <w:tc>
          <w:tcPr>
            <w:tcW w:w="426" w:type="dxa"/>
            <w:vMerge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  <w:lang w:val="en-US"/>
              </w:rPr>
              <w:t>Супруг</w:t>
            </w: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50155C" w:rsidRPr="00A43E0C" w:rsidRDefault="0050155C" w:rsidP="00A43E0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Долевая ½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62,9</w:t>
            </w:r>
          </w:p>
        </w:tc>
        <w:tc>
          <w:tcPr>
            <w:tcW w:w="99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037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00" w:type="dxa"/>
            <w:vMerge w:val="restart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00" w:type="dxa"/>
            <w:vMerge w:val="restart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а/м Volkswagen Tiguan</w:t>
            </w:r>
          </w:p>
        </w:tc>
        <w:tc>
          <w:tcPr>
            <w:tcW w:w="1260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324000,00</w:t>
            </w:r>
          </w:p>
        </w:tc>
        <w:tc>
          <w:tcPr>
            <w:tcW w:w="1440" w:type="dxa"/>
            <w:vMerge w:val="restart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50155C" w:rsidRPr="00A43E0C" w:rsidTr="00A43E0C">
        <w:tc>
          <w:tcPr>
            <w:tcW w:w="426" w:type="dxa"/>
            <w:vMerge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50155C" w:rsidRPr="00A43E0C" w:rsidRDefault="0050155C" w:rsidP="00A43E0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33,5</w:t>
            </w: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992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037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50155C" w:rsidRPr="00A43E0C" w:rsidTr="00A43E0C">
        <w:tc>
          <w:tcPr>
            <w:tcW w:w="426" w:type="dxa"/>
            <w:vMerge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vAlign w:val="center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480</w:t>
            </w: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,0</w:t>
            </w:r>
          </w:p>
        </w:tc>
        <w:tc>
          <w:tcPr>
            <w:tcW w:w="992" w:type="dxa"/>
            <w:vAlign w:val="center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037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50155C" w:rsidRPr="00A43E0C" w:rsidTr="00A43E0C">
        <w:tc>
          <w:tcPr>
            <w:tcW w:w="426" w:type="dxa"/>
            <w:vMerge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Гараж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vAlign w:val="center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17,6</w:t>
            </w:r>
          </w:p>
        </w:tc>
        <w:tc>
          <w:tcPr>
            <w:tcW w:w="992" w:type="dxa"/>
            <w:vAlign w:val="center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037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50155C" w:rsidRPr="00A43E0C" w:rsidTr="00A43E0C">
        <w:tc>
          <w:tcPr>
            <w:tcW w:w="426" w:type="dxa"/>
            <w:vMerge w:val="restart"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148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Бортникова С.В.</w:t>
            </w:r>
          </w:p>
        </w:tc>
        <w:tc>
          <w:tcPr>
            <w:tcW w:w="1440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Ведущий специалист- эксперт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37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71,5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 xml:space="preserve">а/м Хендэ </w:t>
            </w:r>
            <w:r>
              <w:rPr>
                <w:rFonts w:ascii="Verdana" w:hAnsi="Verdana"/>
                <w:sz w:val="16"/>
                <w:szCs w:val="16"/>
              </w:rPr>
              <w:t>А</w:t>
            </w:r>
            <w:r w:rsidRPr="00A43E0C">
              <w:rPr>
                <w:rFonts w:ascii="Verdana" w:hAnsi="Verdana"/>
                <w:sz w:val="16"/>
                <w:szCs w:val="16"/>
              </w:rPr>
              <w:t>кцент</w:t>
            </w:r>
          </w:p>
        </w:tc>
        <w:tc>
          <w:tcPr>
            <w:tcW w:w="126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287031,63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50155C" w:rsidRPr="00A43E0C" w:rsidTr="00A43E0C">
        <w:tc>
          <w:tcPr>
            <w:tcW w:w="426" w:type="dxa"/>
            <w:vMerge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37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60,0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6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605493,53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50155C" w:rsidRPr="00A43E0C" w:rsidTr="00A43E0C">
        <w:tc>
          <w:tcPr>
            <w:tcW w:w="426" w:type="dxa"/>
            <w:vMerge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37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71,5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6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50155C" w:rsidRPr="00A43E0C" w:rsidTr="00A43E0C">
        <w:tc>
          <w:tcPr>
            <w:tcW w:w="426" w:type="dxa"/>
            <w:vMerge w:val="restart"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1482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Ульмаскулова А.</w:t>
            </w:r>
            <w:r w:rsidRPr="00A43E0C">
              <w:rPr>
                <w:rFonts w:ascii="Verdana" w:hAnsi="Verdana"/>
                <w:sz w:val="16"/>
                <w:szCs w:val="16"/>
              </w:rPr>
              <w:t>Д.</w:t>
            </w:r>
          </w:p>
        </w:tc>
        <w:tc>
          <w:tcPr>
            <w:tcW w:w="1440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Ведущий специалист-эксперт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62,1</w:t>
            </w:r>
          </w:p>
        </w:tc>
        <w:tc>
          <w:tcPr>
            <w:tcW w:w="99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037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00" w:type="dxa"/>
            <w:vMerge w:val="restart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00" w:type="dxa"/>
            <w:vMerge w:val="restart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 xml:space="preserve">а/м </w:t>
            </w:r>
            <w:r w:rsidRPr="00A43E0C">
              <w:rPr>
                <w:rFonts w:ascii="Verdana" w:hAnsi="Verdana"/>
                <w:sz w:val="16"/>
                <w:szCs w:val="16"/>
                <w:lang w:val="en-US"/>
              </w:rPr>
              <w:t>DAEWOO</w:t>
            </w:r>
            <w:r w:rsidRPr="00A43E0C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A43E0C">
              <w:rPr>
                <w:rFonts w:ascii="Verdana" w:hAnsi="Verdana"/>
                <w:sz w:val="16"/>
                <w:szCs w:val="16"/>
                <w:lang w:val="en-US"/>
              </w:rPr>
              <w:t>MATIZ</w:t>
            </w:r>
          </w:p>
        </w:tc>
        <w:tc>
          <w:tcPr>
            <w:tcW w:w="1260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480919,67</w:t>
            </w:r>
          </w:p>
        </w:tc>
        <w:tc>
          <w:tcPr>
            <w:tcW w:w="1440" w:type="dxa"/>
            <w:vMerge w:val="restart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50155C" w:rsidRPr="00A43E0C" w:rsidTr="00A43E0C">
        <w:tc>
          <w:tcPr>
            <w:tcW w:w="426" w:type="dxa"/>
            <w:vMerge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Комната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16,1</w:t>
            </w:r>
          </w:p>
        </w:tc>
        <w:tc>
          <w:tcPr>
            <w:tcW w:w="99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037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50155C" w:rsidRPr="00A43E0C" w:rsidTr="00A43E0C">
        <w:tc>
          <w:tcPr>
            <w:tcW w:w="426" w:type="dxa"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1482" w:type="dxa"/>
          </w:tcPr>
          <w:p w:rsidR="0050155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 xml:space="preserve">Помазкина </w:t>
            </w:r>
          </w:p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О.</w:t>
            </w:r>
            <w:r w:rsidRPr="00A43E0C">
              <w:rPr>
                <w:rFonts w:ascii="Verdana" w:hAnsi="Verdana"/>
                <w:sz w:val="16"/>
                <w:szCs w:val="16"/>
              </w:rPr>
              <w:t>В.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Ведущий специалист-эксперт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индивиду-</w:t>
            </w:r>
          </w:p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альная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38,1</w:t>
            </w:r>
          </w:p>
        </w:tc>
        <w:tc>
          <w:tcPr>
            <w:tcW w:w="992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037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72,0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а/м  Ваз «Лада 2114»</w:t>
            </w:r>
          </w:p>
        </w:tc>
        <w:tc>
          <w:tcPr>
            <w:tcW w:w="126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483</w:t>
            </w:r>
            <w:r w:rsidRPr="00A43E0C">
              <w:rPr>
                <w:rFonts w:ascii="Verdana" w:hAnsi="Verdana"/>
                <w:sz w:val="16"/>
                <w:szCs w:val="16"/>
                <w:lang w:val="en-US"/>
              </w:rPr>
              <w:t>816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A43E0C">
              <w:rPr>
                <w:rFonts w:ascii="Verdana" w:hAnsi="Verdana"/>
                <w:sz w:val="16"/>
                <w:szCs w:val="16"/>
                <w:lang w:val="en-US"/>
              </w:rPr>
              <w:t>97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ипотечный</w:t>
            </w:r>
          </w:p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кредит</w:t>
            </w:r>
          </w:p>
        </w:tc>
      </w:tr>
      <w:tr w:rsidR="0050155C" w:rsidRPr="00A43E0C" w:rsidTr="00A43E0C">
        <w:tc>
          <w:tcPr>
            <w:tcW w:w="426" w:type="dxa"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148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Егорова</w:t>
            </w:r>
            <w:r w:rsidRPr="00A43E0C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A43E0C">
              <w:rPr>
                <w:rFonts w:ascii="Verdana" w:hAnsi="Verdana"/>
                <w:sz w:val="16"/>
                <w:szCs w:val="16"/>
              </w:rPr>
              <w:t>Е.М.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Ведущий специалист-эксперт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27,1</w:t>
            </w:r>
          </w:p>
        </w:tc>
        <w:tc>
          <w:tcPr>
            <w:tcW w:w="992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037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6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A43E0C">
              <w:rPr>
                <w:rFonts w:ascii="Verdana" w:hAnsi="Verdana"/>
                <w:sz w:val="16"/>
                <w:szCs w:val="16"/>
                <w:lang w:val="en-US"/>
              </w:rPr>
              <w:t>496547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A43E0C">
              <w:rPr>
                <w:rFonts w:ascii="Verdana" w:hAnsi="Verdana"/>
                <w:sz w:val="16"/>
                <w:szCs w:val="16"/>
                <w:lang w:val="en-US"/>
              </w:rPr>
              <w:t>80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ипотечный кредит</w:t>
            </w:r>
          </w:p>
        </w:tc>
      </w:tr>
      <w:tr w:rsidR="0050155C" w:rsidRPr="00A43E0C" w:rsidTr="00A43E0C">
        <w:tc>
          <w:tcPr>
            <w:tcW w:w="426" w:type="dxa"/>
            <w:vMerge w:val="restart"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1482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Мальгина Е.В.</w:t>
            </w:r>
          </w:p>
        </w:tc>
        <w:tc>
          <w:tcPr>
            <w:tcW w:w="1440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Ведущий специалист-эксперт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53,6</w:t>
            </w:r>
          </w:p>
        </w:tc>
        <w:tc>
          <w:tcPr>
            <w:tcW w:w="99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037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00" w:type="dxa"/>
            <w:vMerge w:val="restart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00" w:type="dxa"/>
            <w:vMerge w:val="restart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60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487360,62</w:t>
            </w:r>
          </w:p>
        </w:tc>
        <w:tc>
          <w:tcPr>
            <w:tcW w:w="1440" w:type="dxa"/>
            <w:vMerge w:val="restart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ипотечный кредит</w:t>
            </w: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, помощь родственников</w:t>
            </w:r>
          </w:p>
        </w:tc>
      </w:tr>
      <w:tr w:rsidR="0050155C" w:rsidRPr="00A43E0C" w:rsidTr="00A43E0C">
        <w:tc>
          <w:tcPr>
            <w:tcW w:w="426" w:type="dxa"/>
            <w:vMerge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617</w:t>
            </w: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037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50155C" w:rsidRPr="00A43E0C" w:rsidTr="00A43E0C">
        <w:tc>
          <w:tcPr>
            <w:tcW w:w="426" w:type="dxa"/>
            <w:vMerge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34,8</w:t>
            </w:r>
          </w:p>
        </w:tc>
        <w:tc>
          <w:tcPr>
            <w:tcW w:w="992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037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50155C" w:rsidRPr="00A43E0C" w:rsidTr="00A43E0C">
        <w:tc>
          <w:tcPr>
            <w:tcW w:w="426" w:type="dxa"/>
            <w:vMerge w:val="restart"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148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Суханова Е.С.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Специалист- эксперт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Гараж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17,8</w:t>
            </w:r>
          </w:p>
        </w:tc>
        <w:tc>
          <w:tcPr>
            <w:tcW w:w="99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037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89,6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а/м Хондэ Гетц</w:t>
            </w:r>
          </w:p>
        </w:tc>
        <w:tc>
          <w:tcPr>
            <w:tcW w:w="126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431274,14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50155C" w:rsidRPr="00A43E0C" w:rsidTr="00A43E0C">
        <w:tc>
          <w:tcPr>
            <w:tcW w:w="426" w:type="dxa"/>
            <w:vMerge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37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40,3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6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50155C" w:rsidRPr="00A43E0C" w:rsidTr="00A43E0C">
        <w:tc>
          <w:tcPr>
            <w:tcW w:w="426" w:type="dxa"/>
            <w:vMerge w:val="restart"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148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  <w:lang w:val="en-US"/>
              </w:rPr>
              <w:t>Чаурина О</w:t>
            </w:r>
            <w:r w:rsidRPr="00A43E0C">
              <w:rPr>
                <w:rFonts w:ascii="Verdana" w:hAnsi="Verdana"/>
                <w:sz w:val="16"/>
                <w:szCs w:val="16"/>
              </w:rPr>
              <w:t>.</w:t>
            </w:r>
            <w:r w:rsidRPr="00A43E0C">
              <w:rPr>
                <w:rFonts w:ascii="Verdana" w:hAnsi="Verdana"/>
                <w:sz w:val="16"/>
                <w:szCs w:val="16"/>
                <w:lang w:val="en-US"/>
              </w:rPr>
              <w:t>Ю</w:t>
            </w:r>
            <w:r w:rsidRPr="00A43E0C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Старший специалист 1 разряда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37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62,0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а/м ВАЗ 21101</w:t>
            </w:r>
          </w:p>
        </w:tc>
        <w:tc>
          <w:tcPr>
            <w:tcW w:w="126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335395,34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50155C" w:rsidRPr="00A43E0C" w:rsidTr="00A43E0C">
        <w:tc>
          <w:tcPr>
            <w:tcW w:w="426" w:type="dxa"/>
            <w:vMerge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37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Жилой дом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20,0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а/м ГАЗ 31105</w:t>
            </w:r>
          </w:p>
        </w:tc>
        <w:tc>
          <w:tcPr>
            <w:tcW w:w="126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541371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A43E0C">
              <w:rPr>
                <w:rFonts w:ascii="Verdana" w:hAnsi="Verdana"/>
                <w:sz w:val="16"/>
                <w:szCs w:val="16"/>
                <w:lang w:val="en-US"/>
              </w:rPr>
              <w:t>00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50155C" w:rsidRPr="00A43E0C" w:rsidTr="00A43E0C">
        <w:tc>
          <w:tcPr>
            <w:tcW w:w="426" w:type="dxa"/>
            <w:vMerge/>
          </w:tcPr>
          <w:p w:rsidR="0050155C" w:rsidRPr="00A43E0C" w:rsidRDefault="0050155C" w:rsidP="00A43E0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Несовершен-нолетний ребенок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37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62,0</w:t>
            </w:r>
          </w:p>
        </w:tc>
        <w:tc>
          <w:tcPr>
            <w:tcW w:w="90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A43E0C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60" w:type="dxa"/>
          </w:tcPr>
          <w:p w:rsidR="0050155C" w:rsidRPr="00A43E0C" w:rsidRDefault="0050155C" w:rsidP="00A43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43E0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50155C" w:rsidRPr="00A43E0C" w:rsidRDefault="0050155C" w:rsidP="00A43E0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</w:tbl>
    <w:p w:rsidR="0050155C" w:rsidRPr="00A43E0C" w:rsidRDefault="0050155C" w:rsidP="00A43E0C">
      <w:pPr>
        <w:pStyle w:val="FootnoteText"/>
        <w:ind w:firstLine="709"/>
        <w:jc w:val="center"/>
        <w:rPr>
          <w:rFonts w:ascii="Verdana" w:hAnsi="Verdana"/>
          <w:sz w:val="16"/>
          <w:szCs w:val="16"/>
        </w:rPr>
      </w:pPr>
    </w:p>
    <w:sectPr w:rsidR="0050155C" w:rsidRPr="00A43E0C" w:rsidSect="001C1B8F">
      <w:pgSz w:w="15840" w:h="12240" w:orient="landscape" w:code="1"/>
      <w:pgMar w:top="1259" w:right="1134" w:bottom="851" w:left="1134" w:header="720" w:footer="720" w:gutter="0"/>
      <w:cols w:space="720"/>
      <w:noEndnote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0607E"/>
    <w:rsid w:val="000543AC"/>
    <w:rsid w:val="000712AE"/>
    <w:rsid w:val="000818A1"/>
    <w:rsid w:val="00091391"/>
    <w:rsid w:val="0009733E"/>
    <w:rsid w:val="000A3E1E"/>
    <w:rsid w:val="00174518"/>
    <w:rsid w:val="001B0C39"/>
    <w:rsid w:val="001C1B8F"/>
    <w:rsid w:val="001C4F31"/>
    <w:rsid w:val="001D7A8F"/>
    <w:rsid w:val="001E0846"/>
    <w:rsid w:val="002508A3"/>
    <w:rsid w:val="002A6755"/>
    <w:rsid w:val="002B3B61"/>
    <w:rsid w:val="002C177D"/>
    <w:rsid w:val="002D3A21"/>
    <w:rsid w:val="002E5FBE"/>
    <w:rsid w:val="00301780"/>
    <w:rsid w:val="00304199"/>
    <w:rsid w:val="00326578"/>
    <w:rsid w:val="00327B45"/>
    <w:rsid w:val="00334685"/>
    <w:rsid w:val="00335988"/>
    <w:rsid w:val="003435CD"/>
    <w:rsid w:val="00352293"/>
    <w:rsid w:val="003600B1"/>
    <w:rsid w:val="00377B21"/>
    <w:rsid w:val="00465BDE"/>
    <w:rsid w:val="00476D14"/>
    <w:rsid w:val="00483DDF"/>
    <w:rsid w:val="0048686C"/>
    <w:rsid w:val="004A301C"/>
    <w:rsid w:val="004C45A9"/>
    <w:rsid w:val="0050155C"/>
    <w:rsid w:val="005312C2"/>
    <w:rsid w:val="005342B3"/>
    <w:rsid w:val="005673E5"/>
    <w:rsid w:val="00582C4C"/>
    <w:rsid w:val="005A005E"/>
    <w:rsid w:val="005F7C85"/>
    <w:rsid w:val="006014FA"/>
    <w:rsid w:val="00607679"/>
    <w:rsid w:val="00620F54"/>
    <w:rsid w:val="0066704A"/>
    <w:rsid w:val="00683549"/>
    <w:rsid w:val="006A58BB"/>
    <w:rsid w:val="007619DE"/>
    <w:rsid w:val="0076622A"/>
    <w:rsid w:val="007E1A4B"/>
    <w:rsid w:val="0083778D"/>
    <w:rsid w:val="008A331F"/>
    <w:rsid w:val="008E1242"/>
    <w:rsid w:val="008F6E42"/>
    <w:rsid w:val="00942D2C"/>
    <w:rsid w:val="00966AC6"/>
    <w:rsid w:val="009A58D6"/>
    <w:rsid w:val="009B6699"/>
    <w:rsid w:val="009C6467"/>
    <w:rsid w:val="009D614F"/>
    <w:rsid w:val="00A00949"/>
    <w:rsid w:val="00A43E0C"/>
    <w:rsid w:val="00A82688"/>
    <w:rsid w:val="00AB37CE"/>
    <w:rsid w:val="00AE60C1"/>
    <w:rsid w:val="00B77BB7"/>
    <w:rsid w:val="00B911F4"/>
    <w:rsid w:val="00BA3B61"/>
    <w:rsid w:val="00BB3DEC"/>
    <w:rsid w:val="00BD2055"/>
    <w:rsid w:val="00BF3706"/>
    <w:rsid w:val="00C05089"/>
    <w:rsid w:val="00C27519"/>
    <w:rsid w:val="00C82970"/>
    <w:rsid w:val="00CC10E0"/>
    <w:rsid w:val="00CF4CBA"/>
    <w:rsid w:val="00D35BC5"/>
    <w:rsid w:val="00D6077C"/>
    <w:rsid w:val="00D645A7"/>
    <w:rsid w:val="00D8317C"/>
    <w:rsid w:val="00D8362B"/>
    <w:rsid w:val="00DA065D"/>
    <w:rsid w:val="00DE125B"/>
    <w:rsid w:val="00E309ED"/>
    <w:rsid w:val="00E61144"/>
    <w:rsid w:val="00E83CD0"/>
    <w:rsid w:val="00ED1C3A"/>
    <w:rsid w:val="00F00E91"/>
    <w:rsid w:val="00F1016A"/>
    <w:rsid w:val="00F37B49"/>
    <w:rsid w:val="00F6179A"/>
    <w:rsid w:val="00F77840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72</TotalTime>
  <Pages>4</Pages>
  <Words>787</Words>
  <Characters>4486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osipovats</cp:lastModifiedBy>
  <cp:revision>6</cp:revision>
  <cp:lastPrinted>2014-04-02T08:46:00Z</cp:lastPrinted>
  <dcterms:created xsi:type="dcterms:W3CDTF">2014-05-16T03:09:00Z</dcterms:created>
  <dcterms:modified xsi:type="dcterms:W3CDTF">2014-05-21T09:16:00Z</dcterms:modified>
</cp:coreProperties>
</file>