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18" w:rsidRPr="008E1242" w:rsidRDefault="007F5318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7F5318" w:rsidRDefault="007F5318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технологического обеспечения  Управления Федерального казначейства по Свердловской области</w:t>
      </w:r>
    </w:p>
    <w:p w:rsidR="007F5318" w:rsidRPr="008E1242" w:rsidRDefault="007F5318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>
        <w:rPr>
          <w:rStyle w:val="Strong"/>
          <w:color w:val="333333"/>
          <w:sz w:val="28"/>
          <w:szCs w:val="28"/>
        </w:rPr>
        <w:t>за п</w:t>
      </w:r>
      <w:r w:rsidRPr="008E1242">
        <w:rPr>
          <w:rStyle w:val="Strong"/>
          <w:color w:val="333333"/>
          <w:sz w:val="28"/>
          <w:szCs w:val="28"/>
        </w:rPr>
        <w:t>ериод с 1 января 2</w:t>
      </w:r>
      <w:r>
        <w:rPr>
          <w:rStyle w:val="Strong"/>
          <w:color w:val="333333"/>
          <w:sz w:val="28"/>
          <w:szCs w:val="28"/>
        </w:rPr>
        <w:t>013 года по 31 декабря 2013 года</w:t>
      </w:r>
    </w:p>
    <w:tbl>
      <w:tblPr>
        <w:tblpPr w:leftFromText="180" w:rightFromText="180" w:vertAnchor="text" w:horzAnchor="margin" w:tblpXSpec="center" w:tblpY="13"/>
        <w:tblW w:w="15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383"/>
        <w:gridCol w:w="1276"/>
        <w:gridCol w:w="1343"/>
        <w:gridCol w:w="1208"/>
        <w:gridCol w:w="851"/>
        <w:gridCol w:w="992"/>
        <w:gridCol w:w="1276"/>
        <w:gridCol w:w="850"/>
        <w:gridCol w:w="993"/>
        <w:gridCol w:w="1559"/>
        <w:gridCol w:w="1276"/>
        <w:gridCol w:w="1761"/>
      </w:tblGrid>
      <w:tr w:rsidR="007F5318" w:rsidRPr="002D3A21" w:rsidTr="00D35BC5">
        <w:trPr>
          <w:trHeight w:val="595"/>
        </w:trPr>
        <w:tc>
          <w:tcPr>
            <w:tcW w:w="426" w:type="dxa"/>
            <w:vMerge w:val="restart"/>
          </w:tcPr>
          <w:p w:rsidR="007F5318" w:rsidRPr="002D3A21" w:rsidRDefault="007F5318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№</w:t>
            </w:r>
          </w:p>
          <w:p w:rsidR="007F5318" w:rsidRPr="002D3A21" w:rsidRDefault="007F5318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383" w:type="dxa"/>
            <w:vMerge w:val="restart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394" w:type="dxa"/>
            <w:gridSpan w:val="4"/>
            <w:vMerge w:val="restart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7F5318" w:rsidRDefault="007F5318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761" w:type="dxa"/>
            <w:vMerge w:val="restart"/>
          </w:tcPr>
          <w:p w:rsidR="007F5318" w:rsidRDefault="007F5318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F5318" w:rsidRPr="002D3A21" w:rsidTr="004C45A9">
        <w:tc>
          <w:tcPr>
            <w:tcW w:w="426" w:type="dxa"/>
            <w:vMerge/>
          </w:tcPr>
          <w:p w:rsidR="007F5318" w:rsidRPr="002D3A21" w:rsidRDefault="007F5318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3" w:type="dxa"/>
            <w:vMerge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4"/>
            <w:vMerge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9" w:type="dxa"/>
            <w:gridSpan w:val="3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61" w:type="dxa"/>
            <w:vMerge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F5318" w:rsidRPr="002D3A21" w:rsidTr="002A6755">
        <w:tc>
          <w:tcPr>
            <w:tcW w:w="426" w:type="dxa"/>
            <w:vMerge/>
          </w:tcPr>
          <w:p w:rsidR="007F5318" w:rsidRPr="002D3A21" w:rsidRDefault="007F5318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3" w:type="dxa"/>
            <w:vMerge/>
          </w:tcPr>
          <w:p w:rsidR="007F5318" w:rsidRPr="002D3A21" w:rsidRDefault="007F5318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Pr="002D3A21" w:rsidRDefault="007F5318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3" w:type="dxa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208" w:type="dxa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559" w:type="dxa"/>
            <w:vMerge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61" w:type="dxa"/>
            <w:vMerge/>
          </w:tcPr>
          <w:p w:rsidR="007F5318" w:rsidRPr="002D3A21" w:rsidRDefault="007F5318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F5318" w:rsidRPr="002D3A21" w:rsidTr="002A6755">
        <w:tc>
          <w:tcPr>
            <w:tcW w:w="426" w:type="dxa"/>
            <w:vMerge w:val="restart"/>
          </w:tcPr>
          <w:p w:rsidR="007F5318" w:rsidRPr="002D3A21" w:rsidRDefault="007F5318" w:rsidP="001E084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1383" w:type="dxa"/>
            <w:vMerge w:val="restart"/>
          </w:tcPr>
          <w:p w:rsidR="007F5318" w:rsidRDefault="007F5318" w:rsidP="001E084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Москвина О.Г.</w:t>
            </w:r>
          </w:p>
        </w:tc>
        <w:tc>
          <w:tcPr>
            <w:tcW w:w="1276" w:type="dxa"/>
            <w:vMerge w:val="restart"/>
          </w:tcPr>
          <w:p w:rsidR="007F5318" w:rsidRPr="0076622A" w:rsidRDefault="007F5318" w:rsidP="001E084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76622A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343" w:type="dxa"/>
          </w:tcPr>
          <w:p w:rsidR="007F5318" w:rsidRDefault="007F5318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208" w:type="dxa"/>
          </w:tcPr>
          <w:p w:rsidR="007F5318" w:rsidRDefault="007F5318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7F5318" w:rsidRDefault="007F5318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58,9</w:t>
            </w:r>
          </w:p>
        </w:tc>
        <w:tc>
          <w:tcPr>
            <w:tcW w:w="992" w:type="dxa"/>
          </w:tcPr>
          <w:p w:rsidR="007F5318" w:rsidRPr="00AB37CE" w:rsidRDefault="007F5318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F5318" w:rsidRDefault="007F5318" w:rsidP="001E08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F5318" w:rsidRDefault="007F5318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F5318" w:rsidRDefault="007F5318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7F5318" w:rsidRPr="0076622A" w:rsidRDefault="007F5318" w:rsidP="001E08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  <w:r w:rsidRPr="0076622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6622A">
              <w:rPr>
                <w:rFonts w:ascii="Verdana" w:hAnsi="Verdana"/>
                <w:sz w:val="16"/>
                <w:szCs w:val="16"/>
                <w:lang w:val="en-US"/>
              </w:rPr>
              <w:t>HYNDAI ELANTRA</w:t>
            </w:r>
          </w:p>
        </w:tc>
        <w:tc>
          <w:tcPr>
            <w:tcW w:w="1276" w:type="dxa"/>
            <w:vMerge w:val="restart"/>
          </w:tcPr>
          <w:p w:rsidR="007F5318" w:rsidRDefault="007F5318" w:rsidP="001E08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61144">
              <w:rPr>
                <w:rFonts w:ascii="Verdana" w:hAnsi="Verdana"/>
                <w:sz w:val="16"/>
                <w:szCs w:val="16"/>
              </w:rPr>
              <w:t>721790,72</w:t>
            </w:r>
          </w:p>
        </w:tc>
        <w:tc>
          <w:tcPr>
            <w:tcW w:w="1761" w:type="dxa"/>
            <w:vMerge w:val="restart"/>
          </w:tcPr>
          <w:p w:rsidR="007F5318" w:rsidRDefault="007F5318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F5318" w:rsidRPr="002D3A21" w:rsidTr="002A6755">
        <w:tc>
          <w:tcPr>
            <w:tcW w:w="426" w:type="dxa"/>
            <w:vMerge/>
          </w:tcPr>
          <w:p w:rsidR="007F5318" w:rsidRDefault="007F5318" w:rsidP="008F6E42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3" w:type="dxa"/>
            <w:vMerge/>
          </w:tcPr>
          <w:p w:rsidR="007F5318" w:rsidRDefault="007F5318" w:rsidP="008F6E4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Default="007F5318" w:rsidP="008F6E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7F5318" w:rsidRDefault="007F5318" w:rsidP="008F6E4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Гараж</w:t>
            </w:r>
          </w:p>
        </w:tc>
        <w:tc>
          <w:tcPr>
            <w:tcW w:w="1208" w:type="dxa"/>
          </w:tcPr>
          <w:p w:rsidR="007F5318" w:rsidRPr="00A00949" w:rsidRDefault="007F5318" w:rsidP="008F6E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F5318" w:rsidRDefault="007F5318" w:rsidP="008F6E4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7F5318" w:rsidRDefault="007F5318" w:rsidP="008F6E4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B911F4">
              <w:rPr>
                <w:rFonts w:ascii="Verdana" w:hAnsi="Verdana"/>
                <w:sz w:val="16"/>
                <w:szCs w:val="16"/>
              </w:rPr>
              <w:t>16,4</w:t>
            </w:r>
          </w:p>
        </w:tc>
        <w:tc>
          <w:tcPr>
            <w:tcW w:w="992" w:type="dxa"/>
          </w:tcPr>
          <w:p w:rsidR="007F5318" w:rsidRPr="00AB37CE" w:rsidRDefault="007F5318" w:rsidP="008F6E4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F5318" w:rsidRDefault="007F5318" w:rsidP="008F6E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F5318" w:rsidRDefault="007F5318" w:rsidP="008F6E4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F5318" w:rsidRDefault="007F5318" w:rsidP="008F6E4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7F5318" w:rsidRDefault="007F5318" w:rsidP="008F6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Merge/>
          </w:tcPr>
          <w:p w:rsidR="007F5318" w:rsidRPr="00E61144" w:rsidRDefault="007F5318" w:rsidP="008F6E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61" w:type="dxa"/>
            <w:vMerge/>
          </w:tcPr>
          <w:p w:rsidR="007F5318" w:rsidRDefault="007F5318" w:rsidP="008F6E4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F5318" w:rsidRPr="002D3A21" w:rsidTr="002A6755">
        <w:tc>
          <w:tcPr>
            <w:tcW w:w="426" w:type="dxa"/>
            <w:vMerge w:val="restart"/>
          </w:tcPr>
          <w:p w:rsidR="007F5318" w:rsidRDefault="007F5318" w:rsidP="008F6E42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3" w:type="dxa"/>
            <w:vMerge w:val="restart"/>
          </w:tcPr>
          <w:p w:rsidR="007F5318" w:rsidRDefault="007F5318" w:rsidP="008F6E4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7F5318" w:rsidRDefault="007F5318" w:rsidP="008F6E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7F5318" w:rsidRDefault="007F5318" w:rsidP="008F6E4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208" w:type="dxa"/>
          </w:tcPr>
          <w:p w:rsidR="007F5318" w:rsidRDefault="007F5318" w:rsidP="008F6E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олевая</w:t>
            </w:r>
            <w:r>
              <w:rPr>
                <w:rFonts w:ascii="Verdana" w:hAnsi="Verdana"/>
                <w:sz w:val="16"/>
                <w:szCs w:val="16"/>
              </w:rPr>
              <w:t xml:space="preserve"> 1/2</w:t>
            </w:r>
          </w:p>
          <w:p w:rsidR="007F5318" w:rsidRPr="00A00949" w:rsidRDefault="007F5318" w:rsidP="008F6E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7F5318" w:rsidRPr="002D3A21" w:rsidRDefault="007F5318" w:rsidP="008F6E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911F4">
              <w:rPr>
                <w:rFonts w:ascii="Verdana" w:hAnsi="Verdana"/>
                <w:sz w:val="16"/>
                <w:szCs w:val="16"/>
              </w:rPr>
              <w:t>38,7</w:t>
            </w:r>
          </w:p>
        </w:tc>
        <w:tc>
          <w:tcPr>
            <w:tcW w:w="992" w:type="dxa"/>
          </w:tcPr>
          <w:p w:rsidR="007F5318" w:rsidRPr="002D3A21" w:rsidRDefault="007F5318" w:rsidP="008F6E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F5318" w:rsidRPr="002D3A21" w:rsidRDefault="007F5318" w:rsidP="008F6E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F5318" w:rsidRPr="00AB37CE" w:rsidRDefault="007F5318" w:rsidP="008F6E4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B911F4">
              <w:rPr>
                <w:rFonts w:ascii="Verdana" w:hAnsi="Verdana"/>
                <w:sz w:val="16"/>
                <w:szCs w:val="16"/>
              </w:rPr>
              <w:t>58,9</w:t>
            </w:r>
          </w:p>
        </w:tc>
        <w:tc>
          <w:tcPr>
            <w:tcW w:w="993" w:type="dxa"/>
          </w:tcPr>
          <w:p w:rsidR="007F5318" w:rsidRPr="00AB37CE" w:rsidRDefault="007F5318" w:rsidP="008F6E4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7F5318" w:rsidRDefault="007F5318" w:rsidP="008F6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7F5318" w:rsidRPr="00E61144" w:rsidRDefault="007F5318" w:rsidP="008F6E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61144">
              <w:rPr>
                <w:rFonts w:ascii="Verdana" w:hAnsi="Verdana"/>
                <w:sz w:val="16"/>
                <w:szCs w:val="16"/>
              </w:rPr>
              <w:t>517813,94</w:t>
            </w:r>
          </w:p>
        </w:tc>
        <w:tc>
          <w:tcPr>
            <w:tcW w:w="1761" w:type="dxa"/>
            <w:vMerge w:val="restart"/>
          </w:tcPr>
          <w:p w:rsidR="007F5318" w:rsidRDefault="007F5318" w:rsidP="008F6E4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F5318" w:rsidRPr="002D3A21" w:rsidTr="002A6755">
        <w:tc>
          <w:tcPr>
            <w:tcW w:w="426" w:type="dxa"/>
            <w:vMerge/>
          </w:tcPr>
          <w:p w:rsidR="007F5318" w:rsidRDefault="007F5318" w:rsidP="00D8362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3" w:type="dxa"/>
            <w:vMerge/>
          </w:tcPr>
          <w:p w:rsidR="007F5318" w:rsidRDefault="007F5318" w:rsidP="00D8362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Default="007F5318" w:rsidP="00D8362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7F5318" w:rsidRDefault="007F5318" w:rsidP="00D8362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673E5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Жилой дом с хозяйственными постройками</w:t>
            </w:r>
          </w:p>
        </w:tc>
        <w:tc>
          <w:tcPr>
            <w:tcW w:w="1208" w:type="dxa"/>
          </w:tcPr>
          <w:p w:rsidR="007F5318" w:rsidRPr="00A00949" w:rsidRDefault="007F5318" w:rsidP="00D8362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F5318" w:rsidRPr="005673E5" w:rsidRDefault="007F5318" w:rsidP="00D8362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7F5318" w:rsidRPr="00B911F4" w:rsidRDefault="007F5318" w:rsidP="00D8362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73E5">
              <w:rPr>
                <w:rFonts w:ascii="Verdana" w:hAnsi="Verdana"/>
                <w:sz w:val="16"/>
                <w:szCs w:val="16"/>
              </w:rPr>
              <w:t>24,8</w:t>
            </w:r>
          </w:p>
        </w:tc>
        <w:tc>
          <w:tcPr>
            <w:tcW w:w="992" w:type="dxa"/>
          </w:tcPr>
          <w:p w:rsidR="007F5318" w:rsidRDefault="007F5318" w:rsidP="00D8362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F5318" w:rsidRPr="00AB37CE" w:rsidRDefault="007F5318" w:rsidP="00D8362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F5318" w:rsidRPr="00B911F4" w:rsidRDefault="007F5318" w:rsidP="00D8362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F5318" w:rsidRPr="00AB37CE" w:rsidRDefault="007F5318" w:rsidP="00D8362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/>
          </w:tcPr>
          <w:p w:rsidR="007F5318" w:rsidRDefault="007F5318" w:rsidP="00D836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Pr="00E61144" w:rsidRDefault="007F5318" w:rsidP="00D8362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61" w:type="dxa"/>
            <w:vMerge/>
          </w:tcPr>
          <w:p w:rsidR="007F5318" w:rsidRDefault="007F5318" w:rsidP="00D8362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F5318" w:rsidRPr="002D3A21" w:rsidTr="002A6755">
        <w:tc>
          <w:tcPr>
            <w:tcW w:w="426" w:type="dxa"/>
            <w:vMerge/>
          </w:tcPr>
          <w:p w:rsidR="007F5318" w:rsidRDefault="007F5318" w:rsidP="00D8362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3" w:type="dxa"/>
            <w:vMerge/>
          </w:tcPr>
          <w:p w:rsidR="007F5318" w:rsidRDefault="007F5318" w:rsidP="00D8362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Default="007F5318" w:rsidP="00D8362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7F5318" w:rsidRPr="005673E5" w:rsidRDefault="007F5318" w:rsidP="00D8362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673E5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1208" w:type="dxa"/>
          </w:tcPr>
          <w:p w:rsidR="007F5318" w:rsidRPr="00A00949" w:rsidRDefault="007F5318" w:rsidP="00D8362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F5318" w:rsidRDefault="007F5318" w:rsidP="00D8362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7F5318" w:rsidRPr="005673E5" w:rsidRDefault="007F5318" w:rsidP="00D8362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1100,0</w:t>
            </w:r>
          </w:p>
        </w:tc>
        <w:tc>
          <w:tcPr>
            <w:tcW w:w="992" w:type="dxa"/>
          </w:tcPr>
          <w:p w:rsidR="007F5318" w:rsidRDefault="007F5318" w:rsidP="00D8362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F5318" w:rsidRPr="00AB37CE" w:rsidRDefault="007F5318" w:rsidP="00D8362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F5318" w:rsidRPr="00B911F4" w:rsidRDefault="007F5318" w:rsidP="00D8362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F5318" w:rsidRPr="00AB37CE" w:rsidRDefault="007F5318" w:rsidP="00D8362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/>
          </w:tcPr>
          <w:p w:rsidR="007F5318" w:rsidRDefault="007F5318" w:rsidP="00D836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Pr="00E61144" w:rsidRDefault="007F5318" w:rsidP="00D8362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61" w:type="dxa"/>
            <w:vMerge/>
          </w:tcPr>
          <w:p w:rsidR="007F5318" w:rsidRDefault="007F5318" w:rsidP="00D8362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F5318" w:rsidRPr="002D3A21" w:rsidTr="002A6755">
        <w:tc>
          <w:tcPr>
            <w:tcW w:w="426" w:type="dxa"/>
            <w:vMerge w:val="restart"/>
          </w:tcPr>
          <w:p w:rsidR="007F5318" w:rsidRPr="002D3A21" w:rsidRDefault="007F5318" w:rsidP="00F1016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2</w:t>
            </w:r>
            <w:r w:rsidRPr="002D3A21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383" w:type="dxa"/>
            <w:vMerge w:val="restart"/>
          </w:tcPr>
          <w:p w:rsidR="007F5318" w:rsidRPr="005F7C85" w:rsidRDefault="007F5318" w:rsidP="00F1016A">
            <w:pPr>
              <w:rPr>
                <w:rFonts w:ascii="Verdana" w:hAnsi="Verdana"/>
                <w:sz w:val="16"/>
                <w:szCs w:val="16"/>
              </w:rPr>
            </w:pPr>
            <w:r w:rsidRPr="005F7C85">
              <w:rPr>
                <w:rFonts w:ascii="Verdana" w:hAnsi="Verdana"/>
                <w:sz w:val="16"/>
                <w:szCs w:val="16"/>
              </w:rPr>
              <w:t>Сычева Н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  <w:r w:rsidRPr="005F7C85">
              <w:rPr>
                <w:rFonts w:ascii="Verdana" w:hAnsi="Verdana"/>
                <w:sz w:val="16"/>
                <w:szCs w:val="16"/>
              </w:rPr>
              <w:t>Ю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</w:tcPr>
          <w:p w:rsidR="007F5318" w:rsidRPr="005F7C85" w:rsidRDefault="007F5318" w:rsidP="00F77840">
            <w:pPr>
              <w:rPr>
                <w:rFonts w:ascii="Verdana" w:hAnsi="Verdana"/>
                <w:sz w:val="16"/>
                <w:szCs w:val="16"/>
              </w:rPr>
            </w:pPr>
            <w:r w:rsidRPr="005F7C85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343" w:type="dxa"/>
          </w:tcPr>
          <w:p w:rsidR="007F5318" w:rsidRPr="00F1016A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7F5318" w:rsidRPr="00F1016A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8" w:type="dxa"/>
          </w:tcPr>
          <w:p w:rsidR="007F5318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</w:t>
            </w:r>
            <w:r w:rsidRPr="00F1016A">
              <w:rPr>
                <w:rFonts w:ascii="Verdana" w:hAnsi="Verdana"/>
                <w:sz w:val="16"/>
                <w:szCs w:val="16"/>
              </w:rPr>
              <w:t>олевая</w:t>
            </w:r>
            <w:r>
              <w:rPr>
                <w:rFonts w:ascii="Verdana" w:hAnsi="Verdana"/>
                <w:sz w:val="16"/>
                <w:szCs w:val="16"/>
              </w:rPr>
              <w:t xml:space="preserve">  2/3</w:t>
            </w:r>
          </w:p>
          <w:p w:rsidR="007F5318" w:rsidRPr="00A00949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7F5318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43,9</w:t>
            </w:r>
          </w:p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7F5318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F5318" w:rsidRPr="00AB37CE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F5318" w:rsidRPr="00AB37CE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  <w:p w:rsidR="007F5318" w:rsidRPr="002D3A21" w:rsidRDefault="007F5318" w:rsidP="00FE1C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7F5318" w:rsidRPr="005F7C85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7C85">
              <w:rPr>
                <w:rFonts w:ascii="Verdana" w:hAnsi="Verdana"/>
                <w:sz w:val="16"/>
                <w:szCs w:val="16"/>
              </w:rPr>
              <w:t>612154,12</w:t>
            </w:r>
          </w:p>
        </w:tc>
        <w:tc>
          <w:tcPr>
            <w:tcW w:w="1761" w:type="dxa"/>
            <w:vMerge w:val="restart"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F5318" w:rsidRPr="002D3A21" w:rsidTr="002A6755">
        <w:tc>
          <w:tcPr>
            <w:tcW w:w="426" w:type="dxa"/>
            <w:vMerge/>
          </w:tcPr>
          <w:p w:rsidR="007F5318" w:rsidRPr="00F1016A" w:rsidRDefault="007F5318" w:rsidP="00F1016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3" w:type="dxa"/>
            <w:vMerge/>
          </w:tcPr>
          <w:p w:rsidR="007F5318" w:rsidRDefault="007F5318" w:rsidP="00F1016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F5318" w:rsidRDefault="007F5318" w:rsidP="00F1016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7F5318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208" w:type="dxa"/>
          </w:tcPr>
          <w:p w:rsidR="007F5318" w:rsidRPr="00A00949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F5318" w:rsidRPr="00F1016A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7F5318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28,3</w:t>
            </w:r>
          </w:p>
        </w:tc>
        <w:tc>
          <w:tcPr>
            <w:tcW w:w="992" w:type="dxa"/>
          </w:tcPr>
          <w:p w:rsidR="007F5318" w:rsidRPr="00AB37CE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F5318" w:rsidRPr="00AB37CE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F5318" w:rsidRPr="00AB37CE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Pr="00326578" w:rsidRDefault="007F5318" w:rsidP="00F101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7F5318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F5318" w:rsidRPr="002D3A21" w:rsidTr="002A6755">
        <w:tc>
          <w:tcPr>
            <w:tcW w:w="426" w:type="dxa"/>
          </w:tcPr>
          <w:p w:rsidR="007F5318" w:rsidRPr="00352293" w:rsidRDefault="007F5318" w:rsidP="00F1016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83" w:type="dxa"/>
          </w:tcPr>
          <w:p w:rsidR="007F5318" w:rsidRPr="002D3A21" w:rsidRDefault="007F5318" w:rsidP="00F1016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6" w:type="dxa"/>
          </w:tcPr>
          <w:p w:rsidR="007F5318" w:rsidRPr="002D3A21" w:rsidRDefault="007F5318" w:rsidP="00F1016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3" w:type="dxa"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08" w:type="dxa"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F5318" w:rsidRPr="00AB37CE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28,3</w:t>
            </w:r>
          </w:p>
        </w:tc>
        <w:tc>
          <w:tcPr>
            <w:tcW w:w="993" w:type="dxa"/>
          </w:tcPr>
          <w:p w:rsidR="007F5318" w:rsidRPr="00AB37CE" w:rsidRDefault="007F5318" w:rsidP="00F1016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7F5318" w:rsidRPr="002D3A21" w:rsidRDefault="007F5318" w:rsidP="00F1016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F5318" w:rsidRPr="002D3A21" w:rsidTr="002A6755">
        <w:tc>
          <w:tcPr>
            <w:tcW w:w="426" w:type="dxa"/>
            <w:vMerge w:val="restart"/>
          </w:tcPr>
          <w:p w:rsidR="007F5318" w:rsidRDefault="007F5318" w:rsidP="005F7C8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1383" w:type="dxa"/>
            <w:vMerge w:val="restart"/>
          </w:tcPr>
          <w:p w:rsidR="007F5318" w:rsidRPr="001E0846" w:rsidRDefault="007F5318" w:rsidP="005F7C8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Рудина Н.В.</w:t>
            </w:r>
          </w:p>
        </w:tc>
        <w:tc>
          <w:tcPr>
            <w:tcW w:w="1276" w:type="dxa"/>
            <w:vMerge w:val="restart"/>
          </w:tcPr>
          <w:p w:rsidR="007F5318" w:rsidRPr="002D3A21" w:rsidRDefault="007F5318" w:rsidP="00F7784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343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208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</w:t>
            </w:r>
            <w:r w:rsidRPr="00F1016A">
              <w:rPr>
                <w:rFonts w:ascii="Verdana" w:hAnsi="Verdana"/>
                <w:sz w:val="16"/>
                <w:szCs w:val="16"/>
              </w:rPr>
              <w:t>олевая</w:t>
            </w:r>
            <w:r>
              <w:rPr>
                <w:rFonts w:ascii="Verdana" w:hAnsi="Verdana"/>
                <w:sz w:val="16"/>
                <w:szCs w:val="16"/>
              </w:rPr>
              <w:t xml:space="preserve"> 1/2</w:t>
            </w:r>
          </w:p>
        </w:tc>
        <w:tc>
          <w:tcPr>
            <w:tcW w:w="851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77,9</w:t>
            </w:r>
          </w:p>
        </w:tc>
        <w:tc>
          <w:tcPr>
            <w:tcW w:w="992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7F5318" w:rsidRPr="00BA3B6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A3B61">
              <w:rPr>
                <w:rFonts w:ascii="Verdana" w:hAnsi="Verdana"/>
                <w:sz w:val="16"/>
                <w:szCs w:val="16"/>
                <w:lang w:val="en-US"/>
              </w:rPr>
              <w:t>547156,83</w:t>
            </w:r>
          </w:p>
        </w:tc>
        <w:tc>
          <w:tcPr>
            <w:tcW w:w="1761" w:type="dxa"/>
            <w:vMerge w:val="restart"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F5318" w:rsidRPr="002D3A21" w:rsidTr="002A6755">
        <w:tc>
          <w:tcPr>
            <w:tcW w:w="426" w:type="dxa"/>
            <w:vMerge/>
          </w:tcPr>
          <w:p w:rsidR="007F5318" w:rsidRDefault="007F5318" w:rsidP="005F7C8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3" w:type="dxa"/>
            <w:vMerge/>
          </w:tcPr>
          <w:p w:rsidR="007F5318" w:rsidRDefault="007F5318" w:rsidP="005F7C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Default="007F5318" w:rsidP="005F7C8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3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208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77,9</w:t>
            </w:r>
          </w:p>
        </w:tc>
        <w:tc>
          <w:tcPr>
            <w:tcW w:w="992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/>
          </w:tcPr>
          <w:p w:rsidR="007F5318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61" w:type="dxa"/>
            <w:vMerge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F5318" w:rsidRPr="002D3A21" w:rsidTr="002A6755">
        <w:tc>
          <w:tcPr>
            <w:tcW w:w="426" w:type="dxa"/>
            <w:vMerge/>
          </w:tcPr>
          <w:p w:rsidR="007F5318" w:rsidRDefault="007F5318" w:rsidP="005F7C8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3" w:type="dxa"/>
            <w:vMerge/>
          </w:tcPr>
          <w:p w:rsidR="007F5318" w:rsidRDefault="007F5318" w:rsidP="005F7C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Default="007F5318" w:rsidP="005F7C8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3" w:type="dxa"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Гараж</w:t>
            </w:r>
          </w:p>
        </w:tc>
        <w:tc>
          <w:tcPr>
            <w:tcW w:w="1208" w:type="dxa"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7F5318" w:rsidRPr="00BA3B61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21,7</w:t>
            </w:r>
          </w:p>
        </w:tc>
        <w:tc>
          <w:tcPr>
            <w:tcW w:w="992" w:type="dxa"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/>
          </w:tcPr>
          <w:p w:rsidR="007F5318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5318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61" w:type="dxa"/>
            <w:vMerge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F5318" w:rsidRPr="002D3A21" w:rsidTr="002A6755">
        <w:tc>
          <w:tcPr>
            <w:tcW w:w="426" w:type="dxa"/>
            <w:vMerge/>
          </w:tcPr>
          <w:p w:rsidR="007F5318" w:rsidRDefault="007F5318" w:rsidP="005F7C8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3" w:type="dxa"/>
          </w:tcPr>
          <w:p w:rsidR="007F5318" w:rsidRPr="002D3A21" w:rsidRDefault="007F5318" w:rsidP="005F7C8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7F5318" w:rsidRPr="002D3A21" w:rsidRDefault="007F5318" w:rsidP="005F7C8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3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208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</w:t>
            </w:r>
            <w:r w:rsidRPr="00F1016A">
              <w:rPr>
                <w:rFonts w:ascii="Verdana" w:hAnsi="Verdana"/>
                <w:sz w:val="16"/>
                <w:szCs w:val="16"/>
              </w:rPr>
              <w:t>олевая</w:t>
            </w:r>
            <w:r>
              <w:rPr>
                <w:rFonts w:ascii="Verdana" w:hAnsi="Verdana"/>
                <w:sz w:val="16"/>
                <w:szCs w:val="16"/>
              </w:rPr>
              <w:t xml:space="preserve"> 1/2</w:t>
            </w:r>
          </w:p>
        </w:tc>
        <w:tc>
          <w:tcPr>
            <w:tcW w:w="851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77,9</w:t>
            </w:r>
          </w:p>
        </w:tc>
        <w:tc>
          <w:tcPr>
            <w:tcW w:w="992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F5318" w:rsidRPr="00A82688" w:rsidRDefault="007F5318" w:rsidP="00966A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2688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850" w:type="dxa"/>
          </w:tcPr>
          <w:p w:rsidR="007F5318" w:rsidRPr="00A82688" w:rsidRDefault="007F5318" w:rsidP="005F7C8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82688">
              <w:rPr>
                <w:rFonts w:ascii="Verdana" w:hAnsi="Verdana"/>
                <w:bCs/>
                <w:color w:val="000000"/>
                <w:spacing w:val="11"/>
                <w:sz w:val="16"/>
                <w:szCs w:val="16"/>
              </w:rPr>
              <w:t>860</w:t>
            </w:r>
            <w:r w:rsidRPr="00A82688">
              <w:rPr>
                <w:rFonts w:ascii="Verdana" w:hAnsi="Verdana"/>
                <w:bCs/>
                <w:color w:val="000000"/>
                <w:spacing w:val="11"/>
                <w:sz w:val="16"/>
                <w:szCs w:val="16"/>
                <w:lang w:val="en-US"/>
              </w:rPr>
              <w:t>,0</w:t>
            </w:r>
          </w:p>
        </w:tc>
        <w:tc>
          <w:tcPr>
            <w:tcW w:w="993" w:type="dxa"/>
          </w:tcPr>
          <w:p w:rsidR="007F5318" w:rsidRPr="00A82688" w:rsidRDefault="007F5318" w:rsidP="005F7C8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82688">
              <w:rPr>
                <w:rFonts w:ascii="Verdana" w:hAnsi="Verdana"/>
                <w:color w:val="000000"/>
                <w:spacing w:val="-8"/>
                <w:sz w:val="16"/>
                <w:szCs w:val="16"/>
              </w:rPr>
              <w:t>Россия</w:t>
            </w:r>
          </w:p>
          <w:p w:rsidR="007F5318" w:rsidRPr="00A82688" w:rsidRDefault="007F5318" w:rsidP="005F7C8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7F5318" w:rsidRPr="002508A3" w:rsidRDefault="007F5318" w:rsidP="005F7C85">
            <w:pPr>
              <w:jc w:val="center"/>
              <w:rPr>
                <w:rFonts w:ascii="Verdana" w:hAnsi="Verdana"/>
                <w:color w:val="000000"/>
                <w:spacing w:val="-4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а/м </w:t>
            </w:r>
            <w:r>
              <w:t xml:space="preserve"> </w:t>
            </w:r>
            <w:r w:rsidRPr="00A82688">
              <w:rPr>
                <w:rFonts w:ascii="Verdana" w:hAnsi="Verdana"/>
                <w:sz w:val="16"/>
                <w:szCs w:val="16"/>
              </w:rPr>
              <w:t xml:space="preserve">Универсал </w:t>
            </w:r>
            <w:r w:rsidRPr="00A82688"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>ХЕНДЭ САНТА ФЕ</w:t>
            </w:r>
            <w:r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 xml:space="preserve"> </w:t>
            </w:r>
          </w:p>
          <w:p w:rsidR="007F5318" w:rsidRPr="00A82688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7F5318" w:rsidRPr="00A82688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2688">
              <w:rPr>
                <w:rFonts w:ascii="Verdana" w:hAnsi="Verdana"/>
                <w:sz w:val="16"/>
                <w:szCs w:val="16"/>
                <w:lang w:val="en-US"/>
              </w:rPr>
              <w:t>201585,72</w:t>
            </w:r>
          </w:p>
        </w:tc>
        <w:tc>
          <w:tcPr>
            <w:tcW w:w="1761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F5318" w:rsidRPr="002D3A21" w:rsidTr="002A6755">
        <w:tc>
          <w:tcPr>
            <w:tcW w:w="426" w:type="dxa"/>
          </w:tcPr>
          <w:p w:rsidR="007F5318" w:rsidRPr="002D3A21" w:rsidRDefault="007F5318" w:rsidP="005F7C8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383" w:type="dxa"/>
          </w:tcPr>
          <w:p w:rsidR="007F5318" w:rsidRDefault="007F5318" w:rsidP="005F7C8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Токарева А.С. </w:t>
            </w:r>
          </w:p>
        </w:tc>
        <w:tc>
          <w:tcPr>
            <w:tcW w:w="1276" w:type="dxa"/>
          </w:tcPr>
          <w:p w:rsidR="007F5318" w:rsidRDefault="007F5318" w:rsidP="00F7784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343" w:type="dxa"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08" w:type="dxa"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F5318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Комната</w:t>
            </w:r>
          </w:p>
        </w:tc>
        <w:tc>
          <w:tcPr>
            <w:tcW w:w="850" w:type="dxa"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15,1</w:t>
            </w:r>
          </w:p>
        </w:tc>
        <w:tc>
          <w:tcPr>
            <w:tcW w:w="993" w:type="dxa"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7F5318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F5318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271805,11</w:t>
            </w:r>
          </w:p>
        </w:tc>
        <w:tc>
          <w:tcPr>
            <w:tcW w:w="1761" w:type="dxa"/>
          </w:tcPr>
          <w:p w:rsidR="007F5318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F5318" w:rsidRPr="002D3A21" w:rsidTr="002A6755">
        <w:tc>
          <w:tcPr>
            <w:tcW w:w="426" w:type="dxa"/>
            <w:vMerge w:val="restart"/>
          </w:tcPr>
          <w:p w:rsidR="007F5318" w:rsidRPr="002D3A21" w:rsidRDefault="007F5318" w:rsidP="005F7C8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1383" w:type="dxa"/>
          </w:tcPr>
          <w:p w:rsidR="007F5318" w:rsidRPr="001E0846" w:rsidRDefault="007F5318" w:rsidP="005F7C8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Егорова М.Н.</w:t>
            </w: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специалист-  эксперт</w:t>
            </w:r>
          </w:p>
        </w:tc>
        <w:tc>
          <w:tcPr>
            <w:tcW w:w="1343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208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28,6</w:t>
            </w:r>
          </w:p>
        </w:tc>
        <w:tc>
          <w:tcPr>
            <w:tcW w:w="992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361512,52</w:t>
            </w:r>
          </w:p>
        </w:tc>
        <w:tc>
          <w:tcPr>
            <w:tcW w:w="1761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F5318" w:rsidRPr="002D3A21" w:rsidTr="002A6755">
        <w:tc>
          <w:tcPr>
            <w:tcW w:w="426" w:type="dxa"/>
            <w:vMerge/>
          </w:tcPr>
          <w:p w:rsidR="007F5318" w:rsidRPr="002D3A21" w:rsidRDefault="007F5318" w:rsidP="005F7C8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3" w:type="dxa"/>
          </w:tcPr>
          <w:p w:rsidR="007F5318" w:rsidRPr="002D3A21" w:rsidRDefault="007F5318" w:rsidP="005F7C8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7F5318" w:rsidRPr="002D3A21" w:rsidRDefault="007F5318" w:rsidP="005F7C8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3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208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28,6</w:t>
            </w:r>
          </w:p>
        </w:tc>
        <w:tc>
          <w:tcPr>
            <w:tcW w:w="992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2110</w:t>
            </w:r>
          </w:p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460930,17</w:t>
            </w:r>
          </w:p>
        </w:tc>
        <w:tc>
          <w:tcPr>
            <w:tcW w:w="1761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F5318" w:rsidRPr="002D3A21" w:rsidTr="002A6755">
        <w:tc>
          <w:tcPr>
            <w:tcW w:w="426" w:type="dxa"/>
            <w:vMerge/>
          </w:tcPr>
          <w:p w:rsidR="007F5318" w:rsidRPr="002D3A21" w:rsidRDefault="007F5318" w:rsidP="005F7C8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3" w:type="dxa"/>
          </w:tcPr>
          <w:p w:rsidR="007F5318" w:rsidRPr="002D3A21" w:rsidRDefault="007F5318" w:rsidP="005F7C8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D3A21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3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08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28,6</w:t>
            </w:r>
          </w:p>
        </w:tc>
        <w:tc>
          <w:tcPr>
            <w:tcW w:w="993" w:type="dxa"/>
          </w:tcPr>
          <w:p w:rsidR="007F5318" w:rsidRPr="00AB37CE" w:rsidRDefault="007F5318" w:rsidP="005F7C8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B37C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7F5318" w:rsidRPr="002D3A21" w:rsidRDefault="007F5318" w:rsidP="005F7C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7F5318" w:rsidRDefault="007F5318" w:rsidP="002A6755">
      <w:pPr>
        <w:pStyle w:val="FootnoteText"/>
        <w:ind w:firstLine="709"/>
        <w:jc w:val="both"/>
      </w:pPr>
    </w:p>
    <w:sectPr w:rsidR="007F5318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818A1"/>
    <w:rsid w:val="00091391"/>
    <w:rsid w:val="0009733E"/>
    <w:rsid w:val="000A3E1E"/>
    <w:rsid w:val="00163D07"/>
    <w:rsid w:val="001C04E7"/>
    <w:rsid w:val="001C1B8F"/>
    <w:rsid w:val="001D7A8F"/>
    <w:rsid w:val="001E0846"/>
    <w:rsid w:val="002508A3"/>
    <w:rsid w:val="002A6755"/>
    <w:rsid w:val="002D3A21"/>
    <w:rsid w:val="00301780"/>
    <w:rsid w:val="00304199"/>
    <w:rsid w:val="00326578"/>
    <w:rsid w:val="00335988"/>
    <w:rsid w:val="00352293"/>
    <w:rsid w:val="003600B1"/>
    <w:rsid w:val="00377B21"/>
    <w:rsid w:val="00476D14"/>
    <w:rsid w:val="00483DDF"/>
    <w:rsid w:val="0048686C"/>
    <w:rsid w:val="004C3BAA"/>
    <w:rsid w:val="004C45A9"/>
    <w:rsid w:val="005342B3"/>
    <w:rsid w:val="005673E5"/>
    <w:rsid w:val="00582C4C"/>
    <w:rsid w:val="005F7C85"/>
    <w:rsid w:val="00607679"/>
    <w:rsid w:val="00612DA8"/>
    <w:rsid w:val="0066704A"/>
    <w:rsid w:val="00683549"/>
    <w:rsid w:val="0076622A"/>
    <w:rsid w:val="007E1A4B"/>
    <w:rsid w:val="007F5318"/>
    <w:rsid w:val="008E1242"/>
    <w:rsid w:val="008F6E42"/>
    <w:rsid w:val="00961F27"/>
    <w:rsid w:val="00966AC6"/>
    <w:rsid w:val="009C6467"/>
    <w:rsid w:val="00A00949"/>
    <w:rsid w:val="00A82688"/>
    <w:rsid w:val="00AB37CE"/>
    <w:rsid w:val="00B16001"/>
    <w:rsid w:val="00B77BB7"/>
    <w:rsid w:val="00B911F4"/>
    <w:rsid w:val="00BA3B61"/>
    <w:rsid w:val="00BB3DEC"/>
    <w:rsid w:val="00BD2055"/>
    <w:rsid w:val="00BF3706"/>
    <w:rsid w:val="00C82970"/>
    <w:rsid w:val="00CF4CBA"/>
    <w:rsid w:val="00D35BC5"/>
    <w:rsid w:val="00D8362B"/>
    <w:rsid w:val="00E61144"/>
    <w:rsid w:val="00E93674"/>
    <w:rsid w:val="00ED1C3A"/>
    <w:rsid w:val="00F00E91"/>
    <w:rsid w:val="00F1016A"/>
    <w:rsid w:val="00F77840"/>
    <w:rsid w:val="00FA478C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301</Words>
  <Characters>1720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osipovats</cp:lastModifiedBy>
  <cp:revision>6</cp:revision>
  <cp:lastPrinted>2014-04-02T08:46:00Z</cp:lastPrinted>
  <dcterms:created xsi:type="dcterms:W3CDTF">2014-05-14T05:01:00Z</dcterms:created>
  <dcterms:modified xsi:type="dcterms:W3CDTF">2014-05-21T03:06:00Z</dcterms:modified>
</cp:coreProperties>
</file>