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67A" w:rsidRPr="008E1242" w:rsidRDefault="002F367A" w:rsidP="00C93969">
      <w:pPr>
        <w:ind w:right="-603" w:hanging="709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Сведения</w:t>
      </w:r>
    </w:p>
    <w:p w:rsidR="002F367A" w:rsidRPr="00DA065D" w:rsidRDefault="002F367A" w:rsidP="00C93969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о доходах, расходах, об имуществе и обязательствах имущественного характера федеральных государственных граж</w:t>
      </w:r>
      <w:r>
        <w:rPr>
          <w:rStyle w:val="Strong"/>
          <w:color w:val="333333"/>
          <w:sz w:val="28"/>
          <w:szCs w:val="28"/>
        </w:rPr>
        <w:t xml:space="preserve">данских служащих отдела обслуживания силовых ведомств Управления Федерального казначейства по Свердловской области </w:t>
      </w:r>
      <w:r w:rsidRPr="00DA065D">
        <w:rPr>
          <w:rStyle w:val="Strong"/>
          <w:color w:val="333333"/>
          <w:sz w:val="28"/>
          <w:szCs w:val="28"/>
        </w:rPr>
        <w:t>за период с 1 января 2013 года по 31 декабря 2013 года</w:t>
      </w:r>
    </w:p>
    <w:tbl>
      <w:tblPr>
        <w:tblpPr w:leftFromText="180" w:rightFromText="180" w:vertAnchor="text" w:horzAnchor="margin" w:tblpXSpec="center" w:tblpY="13"/>
        <w:tblW w:w="15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525"/>
        <w:gridCol w:w="1276"/>
        <w:gridCol w:w="1201"/>
        <w:gridCol w:w="1741"/>
        <w:gridCol w:w="851"/>
        <w:gridCol w:w="992"/>
        <w:gridCol w:w="1276"/>
        <w:gridCol w:w="850"/>
        <w:gridCol w:w="993"/>
        <w:gridCol w:w="1559"/>
        <w:gridCol w:w="1276"/>
        <w:gridCol w:w="1761"/>
      </w:tblGrid>
      <w:tr w:rsidR="002F367A" w:rsidRPr="00C93969" w:rsidTr="003F149C">
        <w:tc>
          <w:tcPr>
            <w:tcW w:w="426" w:type="dxa"/>
            <w:vMerge w:val="restart"/>
          </w:tcPr>
          <w:p w:rsidR="002F367A" w:rsidRPr="00C93969" w:rsidRDefault="002F367A" w:rsidP="00D5066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№</w:t>
            </w:r>
          </w:p>
          <w:p w:rsidR="002F367A" w:rsidRPr="00C93969" w:rsidRDefault="002F367A" w:rsidP="00D5066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п/п</w:t>
            </w:r>
          </w:p>
        </w:tc>
        <w:tc>
          <w:tcPr>
            <w:tcW w:w="1525" w:type="dxa"/>
            <w:vMerge w:val="restart"/>
          </w:tcPr>
          <w:p w:rsidR="002F367A" w:rsidRPr="00C93969" w:rsidRDefault="002F367A" w:rsidP="00D5066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</w:tcPr>
          <w:p w:rsidR="002F367A" w:rsidRPr="00C93969" w:rsidRDefault="002F367A" w:rsidP="00D5066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Должность</w:t>
            </w:r>
          </w:p>
        </w:tc>
        <w:tc>
          <w:tcPr>
            <w:tcW w:w="4785" w:type="dxa"/>
            <w:gridSpan w:val="4"/>
          </w:tcPr>
          <w:p w:rsidR="002F367A" w:rsidRPr="00C93969" w:rsidRDefault="002F367A" w:rsidP="00D5066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2F367A" w:rsidRPr="00C93969" w:rsidRDefault="002F367A" w:rsidP="00D5066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2F367A" w:rsidRPr="00C93969" w:rsidRDefault="002F367A" w:rsidP="00D5066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Транспортные средства</w:t>
            </w:r>
          </w:p>
          <w:p w:rsidR="002F367A" w:rsidRPr="00C93969" w:rsidRDefault="002F367A" w:rsidP="00D5066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2F367A" w:rsidRPr="00C93969" w:rsidRDefault="002F367A" w:rsidP="00D5066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Деклариро-ванный годовой доход(руб.)</w:t>
            </w:r>
          </w:p>
        </w:tc>
        <w:tc>
          <w:tcPr>
            <w:tcW w:w="1761" w:type="dxa"/>
            <w:vMerge w:val="restart"/>
          </w:tcPr>
          <w:p w:rsidR="002F367A" w:rsidRPr="00C93969" w:rsidRDefault="002F367A" w:rsidP="00D5066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F367A" w:rsidRPr="00C93969" w:rsidTr="00C93969">
        <w:tc>
          <w:tcPr>
            <w:tcW w:w="426" w:type="dxa"/>
            <w:vMerge/>
          </w:tcPr>
          <w:p w:rsidR="002F367A" w:rsidRPr="00C93969" w:rsidRDefault="002F367A" w:rsidP="00D5066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25" w:type="dxa"/>
            <w:vMerge/>
          </w:tcPr>
          <w:p w:rsidR="002F367A" w:rsidRPr="00C93969" w:rsidRDefault="002F367A" w:rsidP="00D50664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2F367A" w:rsidRPr="00C93969" w:rsidRDefault="002F367A" w:rsidP="00D50664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01" w:type="dxa"/>
          </w:tcPr>
          <w:p w:rsidR="002F367A" w:rsidRPr="00C93969" w:rsidRDefault="002F367A" w:rsidP="00D5066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741" w:type="dxa"/>
          </w:tcPr>
          <w:p w:rsidR="002F367A" w:rsidRPr="00C93969" w:rsidRDefault="002F367A" w:rsidP="00D5066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вид собствен-ности</w:t>
            </w:r>
          </w:p>
        </w:tc>
        <w:tc>
          <w:tcPr>
            <w:tcW w:w="851" w:type="dxa"/>
          </w:tcPr>
          <w:p w:rsidR="002F367A" w:rsidRPr="00C93969" w:rsidRDefault="002F367A" w:rsidP="00D5066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2" w:type="dxa"/>
          </w:tcPr>
          <w:p w:rsidR="002F367A" w:rsidRPr="00C93969" w:rsidRDefault="002F367A" w:rsidP="00D5066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276" w:type="dxa"/>
          </w:tcPr>
          <w:p w:rsidR="002F367A" w:rsidRPr="00C93969" w:rsidRDefault="002F367A" w:rsidP="00D5066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2F367A" w:rsidRPr="00C93969" w:rsidRDefault="002F367A" w:rsidP="00D5066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3" w:type="dxa"/>
          </w:tcPr>
          <w:p w:rsidR="002F367A" w:rsidRPr="00C93969" w:rsidRDefault="002F367A" w:rsidP="00D5066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559" w:type="dxa"/>
            <w:vMerge/>
          </w:tcPr>
          <w:p w:rsidR="002F367A" w:rsidRPr="00C93969" w:rsidRDefault="002F367A" w:rsidP="00D5066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2F367A" w:rsidRPr="00C93969" w:rsidRDefault="002F367A" w:rsidP="00D5066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61" w:type="dxa"/>
            <w:vMerge/>
          </w:tcPr>
          <w:p w:rsidR="002F367A" w:rsidRPr="00C93969" w:rsidRDefault="002F367A" w:rsidP="00D5066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2F367A" w:rsidRPr="00C93969" w:rsidTr="00C93969">
        <w:tc>
          <w:tcPr>
            <w:tcW w:w="42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1.</w:t>
            </w:r>
          </w:p>
        </w:tc>
        <w:tc>
          <w:tcPr>
            <w:tcW w:w="1525" w:type="dxa"/>
          </w:tcPr>
          <w:p w:rsidR="002F367A" w:rsidRPr="00C93969" w:rsidRDefault="002F367A" w:rsidP="005E60F3">
            <w:pPr>
              <w:shd w:val="clear" w:color="auto" w:fill="FFFFFF"/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Ячменева Н.В.</w:t>
            </w:r>
          </w:p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Начальник отдела</w:t>
            </w:r>
          </w:p>
        </w:tc>
        <w:tc>
          <w:tcPr>
            <w:tcW w:w="1201" w:type="dxa"/>
          </w:tcPr>
          <w:p w:rsidR="002F367A" w:rsidRPr="00C93969" w:rsidRDefault="002F367A" w:rsidP="005E60F3">
            <w:pPr>
              <w:shd w:val="clear" w:color="auto" w:fill="FFFFFF"/>
              <w:spacing w:line="218" w:lineRule="exact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74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</w:t>
            </w:r>
            <w:r w:rsidRPr="00C93969">
              <w:rPr>
                <w:rFonts w:ascii="Verdana" w:hAnsi="Verdana"/>
                <w:sz w:val="16"/>
                <w:szCs w:val="16"/>
              </w:rPr>
              <w:t>ндивидуальная</w:t>
            </w:r>
          </w:p>
        </w:tc>
        <w:tc>
          <w:tcPr>
            <w:tcW w:w="851" w:type="dxa"/>
          </w:tcPr>
          <w:p w:rsidR="002F367A" w:rsidRPr="00C93969" w:rsidRDefault="002F367A" w:rsidP="005E60F3">
            <w:pPr>
              <w:spacing w:line="218" w:lineRule="exact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43,8</w:t>
            </w:r>
          </w:p>
        </w:tc>
        <w:tc>
          <w:tcPr>
            <w:tcW w:w="992" w:type="dxa"/>
          </w:tcPr>
          <w:p w:rsidR="002F367A" w:rsidRPr="00C93969" w:rsidRDefault="002F367A" w:rsidP="005E60F3">
            <w:pPr>
              <w:shd w:val="clear" w:color="auto" w:fill="FFFFFF"/>
              <w:spacing w:line="218" w:lineRule="exact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2F367A" w:rsidRPr="00C93969" w:rsidRDefault="002F367A" w:rsidP="005E60F3">
            <w:pPr>
              <w:shd w:val="clear" w:color="auto" w:fill="FFFFFF"/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54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  <w:p w:rsidR="002F367A" w:rsidRPr="00C93969" w:rsidRDefault="002F367A" w:rsidP="005E60F3">
            <w:pPr>
              <w:shd w:val="clear" w:color="auto" w:fill="FFFFFF"/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2F367A" w:rsidRPr="00C93969" w:rsidRDefault="002F367A" w:rsidP="005E60F3">
            <w:pPr>
              <w:shd w:val="clear" w:color="auto" w:fill="FFFFFF"/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559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3423668,60</w:t>
            </w:r>
          </w:p>
        </w:tc>
        <w:tc>
          <w:tcPr>
            <w:tcW w:w="176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2F367A" w:rsidRPr="00C93969" w:rsidTr="00C93969">
        <w:tc>
          <w:tcPr>
            <w:tcW w:w="42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25" w:type="dxa"/>
          </w:tcPr>
          <w:p w:rsidR="002F367A" w:rsidRPr="00C93969" w:rsidRDefault="002F367A" w:rsidP="005E60F3">
            <w:pPr>
              <w:shd w:val="clear" w:color="auto" w:fill="FFFFFF"/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shd w:val="clear" w:color="auto" w:fill="FFFFFF"/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01" w:type="dxa"/>
          </w:tcPr>
          <w:p w:rsidR="002F367A" w:rsidRPr="00C93969" w:rsidRDefault="002F367A" w:rsidP="005E60F3">
            <w:pPr>
              <w:shd w:val="clear" w:color="auto" w:fill="FFFFFF"/>
              <w:spacing w:line="218" w:lineRule="exact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741" w:type="dxa"/>
          </w:tcPr>
          <w:p w:rsidR="002F367A" w:rsidRPr="00C93969" w:rsidRDefault="002F367A" w:rsidP="005E60F3">
            <w:pPr>
              <w:shd w:val="clear" w:color="auto" w:fill="FFFFFF"/>
              <w:spacing w:line="218" w:lineRule="exact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</w:t>
            </w:r>
            <w:r w:rsidRPr="00C93969">
              <w:rPr>
                <w:rFonts w:ascii="Verdana" w:hAnsi="Verdana"/>
                <w:sz w:val="16"/>
                <w:szCs w:val="16"/>
              </w:rPr>
              <w:t>ндивидуальная</w:t>
            </w:r>
          </w:p>
          <w:p w:rsidR="002F367A" w:rsidRPr="00C93969" w:rsidRDefault="002F367A" w:rsidP="005E60F3">
            <w:pPr>
              <w:shd w:val="clear" w:color="auto" w:fill="FFFFFF"/>
              <w:spacing w:line="218" w:lineRule="exact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2F367A" w:rsidRPr="00C93969" w:rsidRDefault="002F367A" w:rsidP="005E60F3">
            <w:pPr>
              <w:shd w:val="clear" w:color="auto" w:fill="FFFFFF"/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54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2F367A" w:rsidRPr="00C93969" w:rsidRDefault="002F367A" w:rsidP="005E60F3">
            <w:pPr>
              <w:shd w:val="clear" w:color="auto" w:fill="FFFFFF"/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shd w:val="clear" w:color="auto" w:fill="FFFFFF"/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2F367A" w:rsidRPr="00C93969" w:rsidRDefault="002F367A" w:rsidP="005E60F3">
            <w:pPr>
              <w:shd w:val="clear" w:color="auto" w:fill="FFFFFF"/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2F367A" w:rsidRPr="00C93969" w:rsidRDefault="002F367A" w:rsidP="005E60F3">
            <w:pPr>
              <w:shd w:val="clear" w:color="auto" w:fill="FFFFFF"/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shd w:val="clear" w:color="auto" w:fill="FFFFFF"/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1302742,18</w:t>
            </w:r>
          </w:p>
        </w:tc>
        <w:tc>
          <w:tcPr>
            <w:tcW w:w="1761" w:type="dxa"/>
          </w:tcPr>
          <w:p w:rsidR="002F367A" w:rsidRPr="00C93969" w:rsidRDefault="002F367A" w:rsidP="005E60F3">
            <w:pPr>
              <w:shd w:val="clear" w:color="auto" w:fill="FFFFFF"/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2F367A" w:rsidRPr="00C93969" w:rsidTr="00C93969">
        <w:tc>
          <w:tcPr>
            <w:tcW w:w="42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25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Несовершен-нолетний ребенок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0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74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2F367A" w:rsidRPr="00C93969" w:rsidRDefault="002F367A" w:rsidP="005E60F3">
            <w:pPr>
              <w:shd w:val="clear" w:color="auto" w:fill="FFFFFF"/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54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  <w:p w:rsidR="002F367A" w:rsidRPr="00C93969" w:rsidRDefault="002F367A" w:rsidP="005E60F3">
            <w:pPr>
              <w:shd w:val="clear" w:color="auto" w:fill="FFFFFF"/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2F367A" w:rsidRPr="00C93969" w:rsidRDefault="002F367A" w:rsidP="005E60F3">
            <w:pPr>
              <w:shd w:val="clear" w:color="auto" w:fill="FFFFFF"/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559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76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2F367A" w:rsidRPr="00C93969" w:rsidTr="00C93969">
        <w:tc>
          <w:tcPr>
            <w:tcW w:w="42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2.</w:t>
            </w:r>
          </w:p>
        </w:tc>
        <w:tc>
          <w:tcPr>
            <w:tcW w:w="1525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Милашенко Л.Н.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Заместитель начальника отдела</w:t>
            </w:r>
          </w:p>
        </w:tc>
        <w:tc>
          <w:tcPr>
            <w:tcW w:w="120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2F367A" w:rsidRDefault="002F367A" w:rsidP="005E60F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F367A" w:rsidRDefault="002F367A" w:rsidP="005E60F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Садовый</w:t>
            </w:r>
          </w:p>
          <w:p w:rsidR="002F367A" w:rsidRDefault="002F367A" w:rsidP="005E60F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участок</w:t>
            </w:r>
          </w:p>
          <w:p w:rsidR="002F367A" w:rsidRDefault="002F367A" w:rsidP="005E60F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F367A" w:rsidRPr="00C93969" w:rsidRDefault="002F367A" w:rsidP="005E60F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</w:tc>
        <w:tc>
          <w:tcPr>
            <w:tcW w:w="1741" w:type="dxa"/>
          </w:tcPr>
          <w:p w:rsidR="002F367A" w:rsidRPr="00C93969" w:rsidRDefault="002F367A" w:rsidP="005E60F3">
            <w:pPr>
              <w:shd w:val="clear" w:color="auto" w:fill="FFFFFF"/>
              <w:spacing w:line="218" w:lineRule="exact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</w:t>
            </w:r>
            <w:r w:rsidRPr="00C93969">
              <w:rPr>
                <w:rFonts w:ascii="Verdana" w:hAnsi="Verdana"/>
                <w:sz w:val="16"/>
                <w:szCs w:val="16"/>
              </w:rPr>
              <w:t>ндивидуальная</w:t>
            </w:r>
          </w:p>
          <w:p w:rsidR="002F367A" w:rsidRDefault="002F367A" w:rsidP="005E60F3">
            <w:pPr>
              <w:shd w:val="clear" w:color="auto" w:fill="FFFFFF"/>
              <w:spacing w:line="218" w:lineRule="exact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F367A" w:rsidRPr="00C93969" w:rsidRDefault="002F367A" w:rsidP="005E60F3">
            <w:pPr>
              <w:shd w:val="clear" w:color="auto" w:fill="FFFFFF"/>
              <w:spacing w:line="218" w:lineRule="exact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</w:t>
            </w:r>
            <w:r w:rsidRPr="00C93969">
              <w:rPr>
                <w:rFonts w:ascii="Verdana" w:hAnsi="Verdana"/>
                <w:sz w:val="16"/>
                <w:szCs w:val="16"/>
              </w:rPr>
              <w:t>ндивидуальная</w:t>
            </w:r>
          </w:p>
          <w:p w:rsidR="002F367A" w:rsidRPr="00C93969" w:rsidRDefault="002F367A" w:rsidP="005E60F3">
            <w:pPr>
              <w:shd w:val="clear" w:color="auto" w:fill="FFFFFF"/>
              <w:spacing w:line="218" w:lineRule="exact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F367A" w:rsidRDefault="002F367A" w:rsidP="005E60F3">
            <w:pPr>
              <w:shd w:val="clear" w:color="auto" w:fill="FFFFFF"/>
              <w:spacing w:line="218" w:lineRule="exact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F367A" w:rsidRPr="00C93969" w:rsidRDefault="002F367A" w:rsidP="005E60F3">
            <w:pPr>
              <w:shd w:val="clear" w:color="auto" w:fill="FFFFFF"/>
              <w:spacing w:line="218" w:lineRule="exact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</w:t>
            </w:r>
            <w:r w:rsidRPr="00C93969">
              <w:rPr>
                <w:rFonts w:ascii="Verdana" w:hAnsi="Verdana"/>
                <w:sz w:val="16"/>
                <w:szCs w:val="16"/>
              </w:rPr>
              <w:t>ндивидуальная</w:t>
            </w:r>
          </w:p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64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 w:rsidRPr="00C93969">
              <w:rPr>
                <w:rFonts w:ascii="Verdana" w:hAnsi="Verdana"/>
                <w:sz w:val="16"/>
                <w:szCs w:val="16"/>
              </w:rPr>
              <w:t>1</w:t>
            </w:r>
          </w:p>
          <w:p w:rsidR="002F367A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563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F367A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1000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2F367A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2F367A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F367A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2F367A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F367A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2F367A" w:rsidRPr="00C93969" w:rsidRDefault="002F367A" w:rsidP="005E60F3">
            <w:pPr>
              <w:shd w:val="clear" w:color="auto" w:fill="FFFFFF"/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2F367A" w:rsidRPr="00C93969" w:rsidRDefault="002F367A" w:rsidP="005E60F3">
            <w:pPr>
              <w:shd w:val="clear" w:color="auto" w:fill="FFFFFF"/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1106492,48</w:t>
            </w:r>
          </w:p>
        </w:tc>
        <w:tc>
          <w:tcPr>
            <w:tcW w:w="176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2F367A" w:rsidRPr="00C93969" w:rsidTr="00C93969">
        <w:tc>
          <w:tcPr>
            <w:tcW w:w="42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3.</w:t>
            </w:r>
          </w:p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25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Порошина И.М.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Заместитель начальника отдела</w:t>
            </w:r>
          </w:p>
        </w:tc>
        <w:tc>
          <w:tcPr>
            <w:tcW w:w="1201" w:type="dxa"/>
          </w:tcPr>
          <w:p w:rsidR="002F367A" w:rsidRPr="00C93969" w:rsidRDefault="002F367A" w:rsidP="005E60F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74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совместная</w:t>
            </w:r>
          </w:p>
        </w:tc>
        <w:tc>
          <w:tcPr>
            <w:tcW w:w="851" w:type="dxa"/>
          </w:tcPr>
          <w:p w:rsidR="002F367A" w:rsidRPr="00C93969" w:rsidRDefault="002F367A" w:rsidP="005E60F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65,3</w:t>
            </w:r>
          </w:p>
        </w:tc>
        <w:tc>
          <w:tcPr>
            <w:tcW w:w="992" w:type="dxa"/>
          </w:tcPr>
          <w:p w:rsidR="002F367A" w:rsidRPr="00C93969" w:rsidRDefault="002F367A" w:rsidP="005E60F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2F367A" w:rsidRPr="00C93969" w:rsidRDefault="002F367A" w:rsidP="005E60F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2F367A" w:rsidRPr="00C93969" w:rsidRDefault="002F367A" w:rsidP="005E60F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820840,21</w:t>
            </w:r>
          </w:p>
        </w:tc>
        <w:tc>
          <w:tcPr>
            <w:tcW w:w="176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2F367A" w:rsidRPr="00C93969" w:rsidTr="00C93969">
        <w:tc>
          <w:tcPr>
            <w:tcW w:w="42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525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01" w:type="dxa"/>
          </w:tcPr>
          <w:p w:rsidR="002F367A" w:rsidRPr="00C93969" w:rsidRDefault="002F367A" w:rsidP="005E60F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2F367A" w:rsidRPr="00C93969" w:rsidRDefault="002F367A" w:rsidP="005E60F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2F367A" w:rsidRPr="00C93969" w:rsidRDefault="002F367A" w:rsidP="005E60F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41" w:type="dxa"/>
          </w:tcPr>
          <w:p w:rsidR="002F367A" w:rsidRPr="00B055C4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B055C4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совместная</w:t>
            </w:r>
          </w:p>
          <w:p w:rsidR="002F367A" w:rsidRPr="00B055C4" w:rsidRDefault="002F367A" w:rsidP="005E60F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055C4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2F367A" w:rsidRPr="00C93969" w:rsidRDefault="002F367A" w:rsidP="005E60F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65,3</w:t>
            </w:r>
          </w:p>
          <w:p w:rsidR="002F367A" w:rsidRPr="00C93969" w:rsidRDefault="002F367A" w:rsidP="005E60F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64,7</w:t>
            </w:r>
          </w:p>
        </w:tc>
        <w:tc>
          <w:tcPr>
            <w:tcW w:w="992" w:type="dxa"/>
          </w:tcPr>
          <w:p w:rsidR="002F367A" w:rsidRPr="00C93969" w:rsidRDefault="002F367A" w:rsidP="005E60F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2F367A" w:rsidRPr="00C93969" w:rsidRDefault="002F367A" w:rsidP="005E60F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2F367A" w:rsidRPr="00C93969" w:rsidRDefault="002F367A" w:rsidP="005E60F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pacing w:val="-5"/>
                <w:sz w:val="16"/>
                <w:szCs w:val="16"/>
              </w:rPr>
              <w:t>а/м</w:t>
            </w:r>
            <w:r w:rsidRPr="00C93969">
              <w:rPr>
                <w:rFonts w:ascii="Verdana" w:hAnsi="Verdana"/>
                <w:color w:val="000000"/>
                <w:spacing w:val="-5"/>
                <w:sz w:val="16"/>
                <w:szCs w:val="16"/>
              </w:rPr>
              <w:t xml:space="preserve"> </w:t>
            </w:r>
            <w:r w:rsidRPr="00C93969">
              <w:rPr>
                <w:rFonts w:ascii="Verdana" w:hAnsi="Verdana"/>
                <w:color w:val="000000"/>
                <w:spacing w:val="-5"/>
                <w:sz w:val="16"/>
                <w:szCs w:val="16"/>
                <w:lang w:val="en-US"/>
              </w:rPr>
              <w:t>Opel</w:t>
            </w:r>
            <w:r w:rsidRPr="00C93969">
              <w:rPr>
                <w:rFonts w:ascii="Verdana" w:hAnsi="Verdana"/>
                <w:color w:val="000000"/>
                <w:spacing w:val="-5"/>
                <w:sz w:val="16"/>
                <w:szCs w:val="16"/>
              </w:rPr>
              <w:t>-</w:t>
            </w:r>
            <w:r w:rsidRPr="00C93969">
              <w:rPr>
                <w:rFonts w:ascii="Verdana" w:hAnsi="Verdana"/>
                <w:color w:val="000000"/>
                <w:spacing w:val="-5"/>
                <w:sz w:val="16"/>
                <w:szCs w:val="16"/>
                <w:lang w:val="en-US"/>
              </w:rPr>
              <w:t>Antara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1101107,98</w:t>
            </w:r>
          </w:p>
        </w:tc>
        <w:tc>
          <w:tcPr>
            <w:tcW w:w="176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2F367A" w:rsidRPr="00C93969" w:rsidTr="00C93969">
        <w:tc>
          <w:tcPr>
            <w:tcW w:w="42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4.</w:t>
            </w:r>
          </w:p>
        </w:tc>
        <w:tc>
          <w:tcPr>
            <w:tcW w:w="1525" w:type="dxa"/>
          </w:tcPr>
          <w:p w:rsidR="002F367A" w:rsidRPr="00C93969" w:rsidRDefault="002F367A" w:rsidP="005E60F3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Лебедева М.В.</w:t>
            </w:r>
          </w:p>
          <w:p w:rsidR="002F367A" w:rsidRPr="00C93969" w:rsidRDefault="002F367A" w:rsidP="005E60F3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2F367A" w:rsidRPr="00C93969" w:rsidRDefault="002F367A" w:rsidP="005E60F3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Главный казначей</w:t>
            </w:r>
          </w:p>
        </w:tc>
        <w:tc>
          <w:tcPr>
            <w:tcW w:w="1201" w:type="dxa"/>
          </w:tcPr>
          <w:p w:rsidR="002F367A" w:rsidRPr="00C93969" w:rsidRDefault="002F367A" w:rsidP="005E60F3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741" w:type="dxa"/>
          </w:tcPr>
          <w:p w:rsidR="002F367A" w:rsidRPr="00C93969" w:rsidRDefault="002F367A" w:rsidP="005E60F3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</w:t>
            </w:r>
            <w:r w:rsidRPr="00C93969">
              <w:rPr>
                <w:rFonts w:ascii="Verdana" w:hAnsi="Verdana"/>
                <w:sz w:val="16"/>
                <w:szCs w:val="16"/>
              </w:rPr>
              <w:t>ндивидуальная</w:t>
            </w:r>
          </w:p>
        </w:tc>
        <w:tc>
          <w:tcPr>
            <w:tcW w:w="851" w:type="dxa"/>
          </w:tcPr>
          <w:p w:rsidR="002F367A" w:rsidRPr="00C93969" w:rsidRDefault="002F367A" w:rsidP="005E60F3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47,4</w:t>
            </w:r>
          </w:p>
        </w:tc>
        <w:tc>
          <w:tcPr>
            <w:tcW w:w="992" w:type="dxa"/>
          </w:tcPr>
          <w:p w:rsidR="002F367A" w:rsidRPr="00C93969" w:rsidRDefault="002F367A" w:rsidP="005E60F3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2F367A" w:rsidRPr="00C93969" w:rsidRDefault="002F367A" w:rsidP="005E60F3">
            <w:pPr>
              <w:spacing w:line="276" w:lineRule="auto"/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2F367A" w:rsidRPr="00C93969" w:rsidRDefault="002F367A" w:rsidP="005E60F3">
            <w:pPr>
              <w:spacing w:line="276" w:lineRule="auto"/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2F367A" w:rsidRPr="00C93969" w:rsidRDefault="002F367A" w:rsidP="005E60F3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578414,82</w:t>
            </w:r>
          </w:p>
        </w:tc>
        <w:tc>
          <w:tcPr>
            <w:tcW w:w="1761" w:type="dxa"/>
          </w:tcPr>
          <w:p w:rsidR="002F367A" w:rsidRPr="00C93969" w:rsidRDefault="002F367A" w:rsidP="005E60F3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2F367A" w:rsidRPr="00C93969" w:rsidTr="00C93969">
        <w:tc>
          <w:tcPr>
            <w:tcW w:w="42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25" w:type="dxa"/>
          </w:tcPr>
          <w:p w:rsidR="002F367A" w:rsidRPr="00C93969" w:rsidRDefault="002F367A" w:rsidP="005E60F3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Супруг</w:t>
            </w:r>
          </w:p>
          <w:p w:rsidR="002F367A" w:rsidRPr="00C93969" w:rsidRDefault="002F367A" w:rsidP="005E60F3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2F367A" w:rsidRPr="00C93969" w:rsidRDefault="002F367A" w:rsidP="005E60F3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01" w:type="dxa"/>
          </w:tcPr>
          <w:p w:rsidR="002F367A" w:rsidRPr="00C93969" w:rsidRDefault="002F367A" w:rsidP="005E60F3">
            <w:pPr>
              <w:spacing w:line="276" w:lineRule="auto"/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2F367A" w:rsidRPr="00C93969" w:rsidRDefault="002F367A" w:rsidP="005E60F3">
            <w:pPr>
              <w:spacing w:line="276" w:lineRule="auto"/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  <w:p w:rsidR="002F367A" w:rsidRPr="00C93969" w:rsidRDefault="002F367A" w:rsidP="005E60F3">
            <w:pPr>
              <w:spacing w:line="276" w:lineRule="auto"/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  <w:p w:rsidR="002F367A" w:rsidRPr="00C93969" w:rsidRDefault="002F367A" w:rsidP="005E60F3">
            <w:pPr>
              <w:spacing w:line="276" w:lineRule="auto"/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Садовый участок</w:t>
            </w:r>
          </w:p>
          <w:p w:rsidR="002F367A" w:rsidRPr="00C93969" w:rsidRDefault="002F367A" w:rsidP="005E60F3">
            <w:pPr>
              <w:spacing w:line="276" w:lineRule="auto"/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Гараж</w:t>
            </w:r>
          </w:p>
        </w:tc>
        <w:tc>
          <w:tcPr>
            <w:tcW w:w="1741" w:type="dxa"/>
          </w:tcPr>
          <w:p w:rsidR="002F367A" w:rsidRDefault="002F367A" w:rsidP="005E60F3">
            <w:pPr>
              <w:spacing w:line="276" w:lineRule="auto"/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д</w:t>
            </w: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ол</w:t>
            </w: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евая 1/4</w:t>
            </w:r>
          </w:p>
          <w:p w:rsidR="002F367A" w:rsidRDefault="002F367A" w:rsidP="005E60F3">
            <w:pPr>
              <w:spacing w:line="276" w:lineRule="auto"/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  <w:p w:rsidR="002F367A" w:rsidRDefault="002F367A" w:rsidP="005E60F3">
            <w:pPr>
              <w:spacing w:line="276" w:lineRule="auto"/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  <w:p w:rsidR="002F367A" w:rsidRPr="00C93969" w:rsidRDefault="002F367A" w:rsidP="005E60F3">
            <w:pPr>
              <w:spacing w:line="276" w:lineRule="auto"/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и</w:t>
            </w: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ндивидуальная</w:t>
            </w:r>
          </w:p>
          <w:p w:rsidR="002F367A" w:rsidRPr="00C93969" w:rsidRDefault="002F367A" w:rsidP="005E60F3">
            <w:pPr>
              <w:spacing w:line="276" w:lineRule="auto"/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  <w:p w:rsidR="002F367A" w:rsidRPr="00C93969" w:rsidRDefault="002F367A" w:rsidP="005E60F3">
            <w:pPr>
              <w:spacing w:line="276" w:lineRule="auto"/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и</w:t>
            </w: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ндивидуальная</w:t>
            </w:r>
          </w:p>
        </w:tc>
        <w:tc>
          <w:tcPr>
            <w:tcW w:w="851" w:type="dxa"/>
          </w:tcPr>
          <w:p w:rsidR="002F367A" w:rsidRPr="00C93969" w:rsidRDefault="002F367A" w:rsidP="005E60F3">
            <w:pPr>
              <w:spacing w:line="276" w:lineRule="auto"/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39,0</w:t>
            </w:r>
          </w:p>
          <w:p w:rsidR="002F367A" w:rsidRPr="00C93969" w:rsidRDefault="002F367A" w:rsidP="005E60F3">
            <w:pPr>
              <w:spacing w:line="276" w:lineRule="auto"/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  <w:p w:rsidR="002F367A" w:rsidRPr="00C93969" w:rsidRDefault="002F367A" w:rsidP="005E60F3">
            <w:pPr>
              <w:spacing w:line="276" w:lineRule="auto"/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  <w:p w:rsidR="002F367A" w:rsidRPr="00C93969" w:rsidRDefault="002F367A" w:rsidP="005E60F3">
            <w:pPr>
              <w:spacing w:line="276" w:lineRule="auto"/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1200,0</w:t>
            </w:r>
          </w:p>
          <w:p w:rsidR="002F367A" w:rsidRPr="00C93969" w:rsidRDefault="002F367A" w:rsidP="005E60F3">
            <w:pPr>
              <w:spacing w:line="276" w:lineRule="auto"/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  <w:p w:rsidR="002F367A" w:rsidRPr="00C93969" w:rsidRDefault="002F367A" w:rsidP="005E60F3">
            <w:pPr>
              <w:spacing w:line="276" w:lineRule="auto"/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18,0</w:t>
            </w:r>
          </w:p>
        </w:tc>
        <w:tc>
          <w:tcPr>
            <w:tcW w:w="992" w:type="dxa"/>
          </w:tcPr>
          <w:p w:rsidR="002F367A" w:rsidRDefault="002F367A" w:rsidP="005E60F3">
            <w:pPr>
              <w:spacing w:line="276" w:lineRule="auto"/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  <w:p w:rsidR="002F367A" w:rsidRDefault="002F367A" w:rsidP="005E60F3">
            <w:pPr>
              <w:spacing w:line="276" w:lineRule="auto"/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  <w:p w:rsidR="002F367A" w:rsidRDefault="002F367A" w:rsidP="005E60F3">
            <w:pPr>
              <w:spacing w:line="276" w:lineRule="auto"/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  <w:p w:rsidR="002F367A" w:rsidRDefault="002F367A" w:rsidP="005E60F3">
            <w:pPr>
              <w:spacing w:line="276" w:lineRule="auto"/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  <w:p w:rsidR="002F367A" w:rsidRDefault="002F367A" w:rsidP="005E60F3">
            <w:pPr>
              <w:spacing w:line="276" w:lineRule="auto"/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  <w:p w:rsidR="002F367A" w:rsidRPr="00C93969" w:rsidRDefault="002F367A" w:rsidP="005E60F3">
            <w:pPr>
              <w:spacing w:line="276" w:lineRule="auto"/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shd w:val="clear" w:color="auto" w:fill="FFFFFF"/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2F367A" w:rsidRPr="00C93969" w:rsidRDefault="002F367A" w:rsidP="005E60F3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:rsidR="002F367A" w:rsidRPr="00C93969" w:rsidRDefault="002F367A" w:rsidP="005E60F3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en-US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41</w:t>
            </w:r>
            <w:r w:rsidRPr="00C93969">
              <w:rPr>
                <w:rFonts w:ascii="Verdana" w:hAnsi="Verdana"/>
                <w:sz w:val="16"/>
                <w:szCs w:val="16"/>
                <w:lang w:val="en-US"/>
              </w:rPr>
              <w:t>,0</w:t>
            </w:r>
          </w:p>
        </w:tc>
        <w:tc>
          <w:tcPr>
            <w:tcW w:w="993" w:type="dxa"/>
          </w:tcPr>
          <w:p w:rsidR="002F367A" w:rsidRPr="00C93969" w:rsidRDefault="002F367A" w:rsidP="005E60F3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C93969">
              <w:rPr>
                <w:rFonts w:ascii="Verdana" w:hAnsi="Verdana"/>
                <w:bCs/>
                <w:sz w:val="16"/>
                <w:szCs w:val="16"/>
              </w:rPr>
              <w:t>Россия</w:t>
            </w:r>
          </w:p>
        </w:tc>
        <w:tc>
          <w:tcPr>
            <w:tcW w:w="1559" w:type="dxa"/>
          </w:tcPr>
          <w:p w:rsidR="002F367A" w:rsidRPr="00C93969" w:rsidRDefault="002F367A" w:rsidP="005E60F3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а/м Мицубиши Лансер</w:t>
            </w:r>
          </w:p>
          <w:p w:rsidR="002F367A" w:rsidRPr="00C93969" w:rsidRDefault="002F367A" w:rsidP="005E60F3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F367A" w:rsidRPr="00C93969" w:rsidRDefault="002F367A" w:rsidP="005E60F3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2F367A" w:rsidRPr="00C93969" w:rsidRDefault="002F367A" w:rsidP="005E60F3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515562,27</w:t>
            </w:r>
          </w:p>
        </w:tc>
        <w:tc>
          <w:tcPr>
            <w:tcW w:w="1761" w:type="dxa"/>
          </w:tcPr>
          <w:p w:rsidR="002F367A" w:rsidRPr="00C93969" w:rsidRDefault="002F367A" w:rsidP="005E60F3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2F367A" w:rsidRPr="00C93969" w:rsidTr="00C93969">
        <w:trPr>
          <w:trHeight w:val="694"/>
        </w:trPr>
        <w:tc>
          <w:tcPr>
            <w:tcW w:w="42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5.</w:t>
            </w:r>
          </w:p>
        </w:tc>
        <w:tc>
          <w:tcPr>
            <w:tcW w:w="1525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Булатова Л.В.</w:t>
            </w:r>
          </w:p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Главный казначей</w:t>
            </w:r>
          </w:p>
        </w:tc>
        <w:tc>
          <w:tcPr>
            <w:tcW w:w="1201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741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</w:t>
            </w:r>
            <w:r w:rsidRPr="00C93969">
              <w:rPr>
                <w:rFonts w:ascii="Verdana" w:hAnsi="Verdana"/>
                <w:sz w:val="16"/>
                <w:szCs w:val="16"/>
              </w:rPr>
              <w:t>ндивидуальная</w:t>
            </w:r>
          </w:p>
        </w:tc>
        <w:tc>
          <w:tcPr>
            <w:tcW w:w="851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39, 8</w:t>
            </w:r>
          </w:p>
        </w:tc>
        <w:tc>
          <w:tcPr>
            <w:tcW w:w="992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110,</w:t>
            </w: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559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ind w:right="-249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  <w:lang w:val="en-US"/>
              </w:rPr>
              <w:t>585570,</w:t>
            </w:r>
            <w:r w:rsidRPr="00C93969">
              <w:rPr>
                <w:rFonts w:ascii="Verdana" w:hAnsi="Verdana"/>
                <w:sz w:val="16"/>
                <w:szCs w:val="16"/>
              </w:rPr>
              <w:t xml:space="preserve"> 36</w:t>
            </w:r>
          </w:p>
        </w:tc>
        <w:tc>
          <w:tcPr>
            <w:tcW w:w="1761" w:type="dxa"/>
          </w:tcPr>
          <w:p w:rsidR="002F367A" w:rsidRPr="00C93969" w:rsidRDefault="002F367A" w:rsidP="005E60F3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2F367A" w:rsidRPr="00C93969" w:rsidTr="00C93969">
        <w:tc>
          <w:tcPr>
            <w:tcW w:w="42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25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Супруг</w:t>
            </w:r>
          </w:p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01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741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</w:t>
            </w:r>
            <w:r w:rsidRPr="00C93969">
              <w:rPr>
                <w:rFonts w:ascii="Verdana" w:hAnsi="Verdana"/>
                <w:sz w:val="16"/>
                <w:szCs w:val="16"/>
              </w:rPr>
              <w:t>ндивидуальная</w:t>
            </w:r>
          </w:p>
        </w:tc>
        <w:tc>
          <w:tcPr>
            <w:tcW w:w="851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110,</w:t>
            </w: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2F367A" w:rsidRPr="00C93969" w:rsidRDefault="002F367A" w:rsidP="005E60F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</w:t>
            </w:r>
          </w:p>
          <w:p w:rsidR="002F367A" w:rsidRPr="00C93969" w:rsidRDefault="002F367A" w:rsidP="005E60F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Инфинити</w:t>
            </w:r>
          </w:p>
          <w:p w:rsidR="002F367A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Форд Фокус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ind w:right="-249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480 000,00</w:t>
            </w:r>
          </w:p>
        </w:tc>
        <w:tc>
          <w:tcPr>
            <w:tcW w:w="1761" w:type="dxa"/>
          </w:tcPr>
          <w:p w:rsidR="002F367A" w:rsidRPr="00C93969" w:rsidRDefault="002F367A" w:rsidP="005E60F3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2F367A" w:rsidRPr="00C93969" w:rsidTr="00C93969">
        <w:tc>
          <w:tcPr>
            <w:tcW w:w="42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25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Несовершен-нолетний ребенок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01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741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110,3</w:t>
            </w:r>
          </w:p>
        </w:tc>
        <w:tc>
          <w:tcPr>
            <w:tcW w:w="993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559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76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2F367A" w:rsidRPr="00C93969" w:rsidTr="00C93969">
        <w:tc>
          <w:tcPr>
            <w:tcW w:w="42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6.</w:t>
            </w:r>
          </w:p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25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Белоусова Л.А.</w:t>
            </w:r>
          </w:p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Главный казначей</w:t>
            </w:r>
          </w:p>
        </w:tc>
        <w:tc>
          <w:tcPr>
            <w:tcW w:w="120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74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70,5</w:t>
            </w:r>
          </w:p>
        </w:tc>
        <w:tc>
          <w:tcPr>
            <w:tcW w:w="993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559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525 219,02</w:t>
            </w:r>
          </w:p>
        </w:tc>
        <w:tc>
          <w:tcPr>
            <w:tcW w:w="176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2F367A" w:rsidRPr="00C93969" w:rsidTr="00C93969">
        <w:tc>
          <w:tcPr>
            <w:tcW w:w="42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25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Супруг</w:t>
            </w:r>
          </w:p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01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741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и</w:t>
            </w: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ндивидуальная</w:t>
            </w:r>
          </w:p>
        </w:tc>
        <w:tc>
          <w:tcPr>
            <w:tcW w:w="851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70,5</w:t>
            </w:r>
          </w:p>
        </w:tc>
        <w:tc>
          <w:tcPr>
            <w:tcW w:w="992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а/м Шевроле НИВА</w:t>
            </w:r>
          </w:p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 xml:space="preserve">автоприцеп </w:t>
            </w:r>
            <w:r>
              <w:rPr>
                <w:rFonts w:ascii="Verdana" w:hAnsi="Verdana"/>
                <w:sz w:val="16"/>
                <w:szCs w:val="16"/>
              </w:rPr>
              <w:t>821303</w:t>
            </w:r>
          </w:p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76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2F367A" w:rsidRPr="00C93969" w:rsidTr="00B055C4">
        <w:trPr>
          <w:trHeight w:val="563"/>
        </w:trPr>
        <w:tc>
          <w:tcPr>
            <w:tcW w:w="42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7.</w:t>
            </w:r>
          </w:p>
        </w:tc>
        <w:tc>
          <w:tcPr>
            <w:tcW w:w="1525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Калинина А.С.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Главный казначей</w:t>
            </w:r>
          </w:p>
        </w:tc>
        <w:tc>
          <w:tcPr>
            <w:tcW w:w="1201" w:type="dxa"/>
          </w:tcPr>
          <w:p w:rsidR="002F367A" w:rsidRPr="00C93969" w:rsidRDefault="002F367A" w:rsidP="005E60F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2F367A" w:rsidRPr="00C93969" w:rsidRDefault="002F367A" w:rsidP="005E60F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4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</w:t>
            </w:r>
            <w:r w:rsidRPr="00C93969">
              <w:rPr>
                <w:rFonts w:ascii="Verdana" w:hAnsi="Verdana"/>
                <w:sz w:val="16"/>
                <w:szCs w:val="16"/>
              </w:rPr>
              <w:t>олевая  1/4</w:t>
            </w:r>
          </w:p>
        </w:tc>
        <w:tc>
          <w:tcPr>
            <w:tcW w:w="85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58,3</w:t>
            </w:r>
          </w:p>
        </w:tc>
        <w:tc>
          <w:tcPr>
            <w:tcW w:w="992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C93969">
              <w:rPr>
                <w:rFonts w:ascii="Verdana" w:hAnsi="Verdana"/>
                <w:bCs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C93969">
              <w:rPr>
                <w:rFonts w:ascii="Verdana" w:hAnsi="Verdana"/>
                <w:bCs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576758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 w:rsidRPr="00C93969">
              <w:rPr>
                <w:rFonts w:ascii="Verdana" w:hAnsi="Verdana"/>
                <w:sz w:val="16"/>
                <w:szCs w:val="16"/>
                <w:lang w:val="en-US"/>
              </w:rPr>
              <w:t>81</w:t>
            </w:r>
          </w:p>
        </w:tc>
        <w:tc>
          <w:tcPr>
            <w:tcW w:w="176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2F367A" w:rsidRPr="00C93969" w:rsidTr="00C93969">
        <w:tc>
          <w:tcPr>
            <w:tcW w:w="42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25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0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74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2F367A" w:rsidRPr="00C93969" w:rsidRDefault="002F367A" w:rsidP="005E60F3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58,3</w:t>
            </w:r>
          </w:p>
        </w:tc>
        <w:tc>
          <w:tcPr>
            <w:tcW w:w="993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Россия</w:t>
            </w:r>
          </w:p>
        </w:tc>
        <w:tc>
          <w:tcPr>
            <w:tcW w:w="1559" w:type="dxa"/>
          </w:tcPr>
          <w:p w:rsidR="002F367A" w:rsidRPr="00B055C4" w:rsidRDefault="002F367A" w:rsidP="005E60F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</w:rPr>
              <w:t>а</w:t>
            </w:r>
            <w:r w:rsidRPr="00B055C4">
              <w:rPr>
                <w:rFonts w:ascii="Verdana" w:hAnsi="Verdana"/>
                <w:sz w:val="16"/>
                <w:szCs w:val="16"/>
                <w:lang w:val="en-US"/>
              </w:rPr>
              <w:t>/</w:t>
            </w:r>
            <w:r>
              <w:rPr>
                <w:rFonts w:ascii="Verdana" w:hAnsi="Verdana"/>
                <w:sz w:val="16"/>
                <w:szCs w:val="16"/>
              </w:rPr>
              <w:t>м</w:t>
            </w:r>
            <w:r w:rsidRPr="00B055C4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C93969">
              <w:rPr>
                <w:rFonts w:ascii="Verdana" w:hAnsi="Verdana"/>
                <w:sz w:val="16"/>
                <w:szCs w:val="16"/>
                <w:lang w:val="en-US"/>
              </w:rPr>
              <w:t>GREAT</w:t>
            </w:r>
            <w:r w:rsidRPr="00B055C4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C93969">
              <w:rPr>
                <w:rFonts w:ascii="Verdana" w:hAnsi="Verdana"/>
                <w:sz w:val="16"/>
                <w:szCs w:val="16"/>
                <w:lang w:val="en-US"/>
              </w:rPr>
              <w:t>WALL</w:t>
            </w:r>
            <w:r w:rsidRPr="00B055C4">
              <w:rPr>
                <w:rFonts w:ascii="Verdana" w:hAnsi="Verdana"/>
                <w:sz w:val="16"/>
                <w:szCs w:val="16"/>
                <w:lang w:val="en-US"/>
              </w:rPr>
              <w:t xml:space="preserve"> HOVER H5 TD</w:t>
            </w:r>
          </w:p>
          <w:p w:rsidR="002F367A" w:rsidRPr="00B055C4" w:rsidRDefault="002F367A" w:rsidP="005E60F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Газель</w:t>
            </w:r>
            <w:r w:rsidRPr="00B055C4">
              <w:rPr>
                <w:rFonts w:ascii="Verdana" w:hAnsi="Verdana"/>
                <w:sz w:val="16"/>
                <w:szCs w:val="16"/>
                <w:lang w:val="en-US"/>
              </w:rPr>
              <w:t xml:space="preserve"> 32706</w:t>
            </w:r>
          </w:p>
          <w:p w:rsidR="002F367A" w:rsidRPr="00B055C4" w:rsidRDefault="002F367A" w:rsidP="005E60F3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732000,00</w:t>
            </w:r>
          </w:p>
        </w:tc>
        <w:tc>
          <w:tcPr>
            <w:tcW w:w="176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2F367A" w:rsidRPr="00C93969" w:rsidTr="00C93969">
        <w:tc>
          <w:tcPr>
            <w:tcW w:w="42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8.</w:t>
            </w:r>
          </w:p>
        </w:tc>
        <w:tc>
          <w:tcPr>
            <w:tcW w:w="1525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Машанова А.А.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Главный казначей</w:t>
            </w:r>
          </w:p>
        </w:tc>
        <w:tc>
          <w:tcPr>
            <w:tcW w:w="1201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741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850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39,7</w:t>
            </w:r>
          </w:p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126,4</w:t>
            </w:r>
          </w:p>
        </w:tc>
        <w:tc>
          <w:tcPr>
            <w:tcW w:w="993" w:type="dxa"/>
          </w:tcPr>
          <w:p w:rsidR="002F367A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559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  <w:lang w:val="en-US"/>
              </w:rPr>
              <w:t>590775</w:t>
            </w:r>
            <w:r w:rsidRPr="00C93969">
              <w:rPr>
                <w:rFonts w:ascii="Verdana" w:hAnsi="Verdana"/>
                <w:sz w:val="16"/>
                <w:szCs w:val="16"/>
              </w:rPr>
              <w:t>,</w:t>
            </w:r>
            <w:r w:rsidRPr="00C93969">
              <w:rPr>
                <w:rFonts w:ascii="Verdana" w:hAnsi="Verdana"/>
                <w:sz w:val="16"/>
                <w:szCs w:val="16"/>
                <w:lang w:val="en-US"/>
              </w:rPr>
              <w:t>19</w:t>
            </w:r>
          </w:p>
        </w:tc>
        <w:tc>
          <w:tcPr>
            <w:tcW w:w="176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2F367A" w:rsidRPr="00C93969" w:rsidTr="00C93969">
        <w:tc>
          <w:tcPr>
            <w:tcW w:w="426" w:type="dxa"/>
          </w:tcPr>
          <w:p w:rsidR="002F367A" w:rsidRPr="005E60F3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60F3">
              <w:rPr>
                <w:rFonts w:ascii="Verdana" w:hAnsi="Verdana"/>
                <w:sz w:val="16"/>
                <w:szCs w:val="16"/>
              </w:rPr>
              <w:t>9.</w:t>
            </w:r>
          </w:p>
        </w:tc>
        <w:tc>
          <w:tcPr>
            <w:tcW w:w="1525" w:type="dxa"/>
          </w:tcPr>
          <w:p w:rsidR="002F367A" w:rsidRPr="005E60F3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60F3">
              <w:rPr>
                <w:rFonts w:ascii="Verdana" w:hAnsi="Verdana"/>
                <w:sz w:val="16"/>
                <w:szCs w:val="16"/>
              </w:rPr>
              <w:t>Аникина Н.Х.</w:t>
            </w:r>
          </w:p>
        </w:tc>
        <w:tc>
          <w:tcPr>
            <w:tcW w:w="1276" w:type="dxa"/>
          </w:tcPr>
          <w:p w:rsidR="002F367A" w:rsidRPr="005E60F3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60F3">
              <w:rPr>
                <w:rFonts w:ascii="Verdana" w:hAnsi="Verdana"/>
                <w:sz w:val="16"/>
                <w:szCs w:val="16"/>
              </w:rPr>
              <w:t>Главный специа-</w:t>
            </w:r>
          </w:p>
          <w:p w:rsidR="002F367A" w:rsidRPr="005E60F3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60F3">
              <w:rPr>
                <w:rFonts w:ascii="Verdana" w:hAnsi="Verdana"/>
                <w:sz w:val="16"/>
                <w:szCs w:val="16"/>
              </w:rPr>
              <w:t>лист-э</w:t>
            </w:r>
            <w:r>
              <w:rPr>
                <w:rFonts w:ascii="Verdana" w:hAnsi="Verdana"/>
                <w:sz w:val="16"/>
                <w:szCs w:val="16"/>
              </w:rPr>
              <w:t>к</w:t>
            </w:r>
            <w:r w:rsidRPr="005E60F3">
              <w:rPr>
                <w:rFonts w:ascii="Verdana" w:hAnsi="Verdana"/>
                <w:sz w:val="16"/>
                <w:szCs w:val="16"/>
              </w:rPr>
              <w:t>сперт</w:t>
            </w:r>
          </w:p>
        </w:tc>
        <w:tc>
          <w:tcPr>
            <w:tcW w:w="1201" w:type="dxa"/>
          </w:tcPr>
          <w:p w:rsidR="002F367A" w:rsidRPr="005E60F3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5E60F3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741" w:type="dxa"/>
          </w:tcPr>
          <w:p w:rsidR="002F367A" w:rsidRPr="005E60F3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5E60F3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долевая 1/4</w:t>
            </w:r>
          </w:p>
        </w:tc>
        <w:tc>
          <w:tcPr>
            <w:tcW w:w="851" w:type="dxa"/>
          </w:tcPr>
          <w:p w:rsidR="002F367A" w:rsidRPr="005E60F3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5E60F3">
              <w:rPr>
                <w:rStyle w:val="Strong"/>
                <w:rFonts w:ascii="Verdana" w:hAnsi="Verdana"/>
                <w:b w:val="0"/>
                <w:sz w:val="16"/>
                <w:szCs w:val="16"/>
              </w:rPr>
              <w:t>79,0</w:t>
            </w:r>
          </w:p>
        </w:tc>
        <w:tc>
          <w:tcPr>
            <w:tcW w:w="992" w:type="dxa"/>
          </w:tcPr>
          <w:p w:rsidR="002F367A" w:rsidRPr="005E60F3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5E60F3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2F367A" w:rsidRPr="005E60F3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60F3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2F367A" w:rsidRPr="005E60F3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5E60F3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2F367A" w:rsidRPr="005E60F3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5E60F3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2F367A" w:rsidRPr="005E60F3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60F3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F367A" w:rsidRPr="005E60F3" w:rsidRDefault="002F367A" w:rsidP="00D26F3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60F3">
              <w:rPr>
                <w:rFonts w:ascii="Verdana" w:hAnsi="Verdana"/>
                <w:sz w:val="16"/>
                <w:szCs w:val="16"/>
              </w:rPr>
              <w:t>496627,27</w:t>
            </w:r>
          </w:p>
        </w:tc>
        <w:tc>
          <w:tcPr>
            <w:tcW w:w="1761" w:type="dxa"/>
          </w:tcPr>
          <w:p w:rsidR="002F367A" w:rsidRPr="00B055C4" w:rsidRDefault="002F367A" w:rsidP="005E60F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055C4">
              <w:rPr>
                <w:rFonts w:ascii="Verdana" w:hAnsi="Verdana"/>
                <w:b/>
                <w:sz w:val="16"/>
                <w:szCs w:val="16"/>
              </w:rPr>
              <w:t>-</w:t>
            </w:r>
          </w:p>
        </w:tc>
      </w:tr>
      <w:tr w:rsidR="002F367A" w:rsidRPr="00C93969" w:rsidTr="00C93969">
        <w:tc>
          <w:tcPr>
            <w:tcW w:w="426" w:type="dxa"/>
          </w:tcPr>
          <w:p w:rsidR="002F367A" w:rsidRPr="005E60F3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25" w:type="dxa"/>
          </w:tcPr>
          <w:p w:rsidR="002F367A" w:rsidRPr="005E60F3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60F3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276" w:type="dxa"/>
          </w:tcPr>
          <w:p w:rsidR="002F367A" w:rsidRPr="005E60F3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01" w:type="dxa"/>
          </w:tcPr>
          <w:p w:rsidR="002F367A" w:rsidRPr="005E60F3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5E60F3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2F367A" w:rsidRPr="005E60F3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5E60F3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Нежилое помещение (машино-место)</w:t>
            </w:r>
          </w:p>
          <w:p w:rsidR="002F367A" w:rsidRPr="005E60F3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741" w:type="dxa"/>
          </w:tcPr>
          <w:p w:rsidR="002F367A" w:rsidRPr="005E60F3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5E60F3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долевая ¼</w:t>
            </w:r>
          </w:p>
          <w:p w:rsidR="002F367A" w:rsidRPr="005E60F3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5E60F3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2F367A" w:rsidRPr="005E60F3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5E60F3">
              <w:rPr>
                <w:rStyle w:val="Strong"/>
                <w:rFonts w:ascii="Verdana" w:hAnsi="Verdana"/>
                <w:b w:val="0"/>
                <w:sz w:val="16"/>
                <w:szCs w:val="16"/>
              </w:rPr>
              <w:t>79,0</w:t>
            </w:r>
          </w:p>
          <w:p w:rsidR="002F367A" w:rsidRPr="005E60F3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5E60F3">
              <w:rPr>
                <w:rStyle w:val="Strong"/>
                <w:rFonts w:ascii="Verdana" w:hAnsi="Verdana"/>
                <w:b w:val="0"/>
                <w:sz w:val="16"/>
                <w:szCs w:val="16"/>
              </w:rPr>
              <w:t>17,7</w:t>
            </w:r>
          </w:p>
        </w:tc>
        <w:tc>
          <w:tcPr>
            <w:tcW w:w="992" w:type="dxa"/>
          </w:tcPr>
          <w:p w:rsidR="002F367A" w:rsidRPr="005E60F3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5E60F3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  <w:p w:rsidR="002F367A" w:rsidRPr="005E60F3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5E60F3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2F367A" w:rsidRPr="005E60F3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60F3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2F367A" w:rsidRPr="005E60F3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5E60F3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2F367A" w:rsidRPr="005E60F3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5E60F3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2F367A" w:rsidRPr="005E60F3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60F3">
              <w:rPr>
                <w:rFonts w:ascii="Verdana" w:hAnsi="Verdana"/>
                <w:sz w:val="16"/>
                <w:szCs w:val="16"/>
              </w:rPr>
              <w:t>а/м ЗАЗ SHANCE</w:t>
            </w:r>
          </w:p>
        </w:tc>
        <w:tc>
          <w:tcPr>
            <w:tcW w:w="1276" w:type="dxa"/>
          </w:tcPr>
          <w:p w:rsidR="002F367A" w:rsidRPr="005E60F3" w:rsidRDefault="002F367A" w:rsidP="00D26F3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60F3">
              <w:rPr>
                <w:rFonts w:ascii="Verdana" w:hAnsi="Verdana"/>
                <w:sz w:val="16"/>
                <w:szCs w:val="16"/>
              </w:rPr>
              <w:t>92729</w:t>
            </w:r>
            <w:r w:rsidRPr="005E60F3">
              <w:rPr>
                <w:rFonts w:ascii="Verdana" w:hAnsi="Verdana"/>
                <w:sz w:val="16"/>
                <w:szCs w:val="16"/>
                <w:lang w:val="en-US"/>
              </w:rPr>
              <w:t>2</w:t>
            </w:r>
            <w:r w:rsidRPr="005E60F3">
              <w:rPr>
                <w:rFonts w:ascii="Verdana" w:hAnsi="Verdana"/>
                <w:sz w:val="16"/>
                <w:szCs w:val="16"/>
              </w:rPr>
              <w:t>,85</w:t>
            </w:r>
          </w:p>
        </w:tc>
        <w:tc>
          <w:tcPr>
            <w:tcW w:w="1761" w:type="dxa"/>
          </w:tcPr>
          <w:p w:rsidR="002F367A" w:rsidRPr="00B055C4" w:rsidRDefault="002F367A" w:rsidP="005E60F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055C4">
              <w:rPr>
                <w:rFonts w:ascii="Verdana" w:hAnsi="Verdana"/>
                <w:b/>
                <w:sz w:val="16"/>
                <w:szCs w:val="16"/>
              </w:rPr>
              <w:t>-</w:t>
            </w:r>
          </w:p>
        </w:tc>
      </w:tr>
      <w:tr w:rsidR="002F367A" w:rsidRPr="00C93969" w:rsidTr="00C93969">
        <w:tc>
          <w:tcPr>
            <w:tcW w:w="426" w:type="dxa"/>
          </w:tcPr>
          <w:p w:rsidR="002F367A" w:rsidRPr="005E60F3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25" w:type="dxa"/>
          </w:tcPr>
          <w:p w:rsidR="002F367A" w:rsidRPr="005E60F3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60F3">
              <w:rPr>
                <w:rFonts w:ascii="Verdana" w:hAnsi="Verdana"/>
                <w:sz w:val="16"/>
                <w:szCs w:val="16"/>
              </w:rPr>
              <w:t>Несовершен-нолетний ребенок</w:t>
            </w:r>
          </w:p>
        </w:tc>
        <w:tc>
          <w:tcPr>
            <w:tcW w:w="1276" w:type="dxa"/>
          </w:tcPr>
          <w:p w:rsidR="002F367A" w:rsidRPr="005E60F3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01" w:type="dxa"/>
          </w:tcPr>
          <w:p w:rsidR="002F367A" w:rsidRPr="005E60F3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5E60F3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741" w:type="dxa"/>
          </w:tcPr>
          <w:p w:rsidR="002F367A" w:rsidRPr="005E60F3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5E60F3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долевая 1/4</w:t>
            </w:r>
          </w:p>
        </w:tc>
        <w:tc>
          <w:tcPr>
            <w:tcW w:w="851" w:type="dxa"/>
          </w:tcPr>
          <w:p w:rsidR="002F367A" w:rsidRPr="005E60F3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5E60F3">
              <w:rPr>
                <w:rStyle w:val="Strong"/>
                <w:rFonts w:ascii="Verdana" w:hAnsi="Verdana"/>
                <w:b w:val="0"/>
                <w:sz w:val="16"/>
                <w:szCs w:val="16"/>
              </w:rPr>
              <w:t>79,0</w:t>
            </w:r>
          </w:p>
        </w:tc>
        <w:tc>
          <w:tcPr>
            <w:tcW w:w="992" w:type="dxa"/>
          </w:tcPr>
          <w:p w:rsidR="002F367A" w:rsidRPr="005E60F3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5E60F3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2F367A" w:rsidRPr="005E60F3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60F3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2F367A" w:rsidRPr="005E60F3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5E60F3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2F367A" w:rsidRPr="005E60F3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5E60F3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2F367A" w:rsidRPr="005E60F3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60F3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F367A" w:rsidRPr="005E60F3" w:rsidRDefault="002F367A" w:rsidP="005E60F3">
            <w:pPr>
              <w:ind w:right="-249"/>
              <w:jc w:val="center"/>
              <w:rPr>
                <w:rFonts w:ascii="Verdana" w:hAnsi="Verdana"/>
                <w:sz w:val="16"/>
                <w:szCs w:val="16"/>
              </w:rPr>
            </w:pPr>
            <w:r w:rsidRPr="005E60F3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761" w:type="dxa"/>
          </w:tcPr>
          <w:p w:rsidR="002F367A" w:rsidRPr="00B055C4" w:rsidRDefault="002F367A" w:rsidP="005E60F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055C4">
              <w:rPr>
                <w:rFonts w:ascii="Verdana" w:hAnsi="Verdana"/>
                <w:b/>
                <w:sz w:val="16"/>
                <w:szCs w:val="16"/>
              </w:rPr>
              <w:t>-</w:t>
            </w:r>
          </w:p>
        </w:tc>
      </w:tr>
      <w:tr w:rsidR="002F367A" w:rsidRPr="00C93969" w:rsidTr="00C93969">
        <w:tc>
          <w:tcPr>
            <w:tcW w:w="42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525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Сафина Н.В.</w:t>
            </w:r>
          </w:p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Старший казначей</w:t>
            </w:r>
          </w:p>
        </w:tc>
        <w:tc>
          <w:tcPr>
            <w:tcW w:w="1201" w:type="dxa"/>
          </w:tcPr>
          <w:p w:rsidR="002F367A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2F367A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</w:tc>
        <w:tc>
          <w:tcPr>
            <w:tcW w:w="1741" w:type="dxa"/>
          </w:tcPr>
          <w:p w:rsidR="002F367A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долевая ½</w:t>
            </w:r>
          </w:p>
          <w:p w:rsidR="002F367A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2F367A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58,</w:t>
            </w:r>
            <w:r w:rsidRPr="00C93969">
              <w:rPr>
                <w:rFonts w:ascii="Verdana" w:hAnsi="Verdana"/>
                <w:sz w:val="16"/>
                <w:szCs w:val="16"/>
              </w:rPr>
              <w:t>8</w:t>
            </w:r>
          </w:p>
          <w:p w:rsidR="002F367A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700,0</w:t>
            </w:r>
          </w:p>
        </w:tc>
        <w:tc>
          <w:tcPr>
            <w:tcW w:w="992" w:type="dxa"/>
          </w:tcPr>
          <w:p w:rsidR="002F367A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2F367A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524366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 w:rsidRPr="00C93969"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176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2F367A" w:rsidRPr="00C93969" w:rsidTr="00C93969">
        <w:tc>
          <w:tcPr>
            <w:tcW w:w="42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25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Супруг</w:t>
            </w:r>
          </w:p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01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741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долевая ½</w:t>
            </w:r>
          </w:p>
        </w:tc>
        <w:tc>
          <w:tcPr>
            <w:tcW w:w="851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58</w:t>
            </w: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,</w:t>
            </w: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а/м Ситроен S4</w:t>
            </w:r>
          </w:p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1764733,</w:t>
            </w:r>
            <w:r w:rsidRPr="00C93969"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176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2F367A" w:rsidRPr="00C93969" w:rsidTr="00C93969">
        <w:tc>
          <w:tcPr>
            <w:tcW w:w="42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1525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Голева Н.Л.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Старший казначей</w:t>
            </w:r>
          </w:p>
        </w:tc>
        <w:tc>
          <w:tcPr>
            <w:tcW w:w="1201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741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долевая ½</w:t>
            </w:r>
          </w:p>
        </w:tc>
        <w:tc>
          <w:tcPr>
            <w:tcW w:w="851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62,2</w:t>
            </w:r>
          </w:p>
        </w:tc>
        <w:tc>
          <w:tcPr>
            <w:tcW w:w="992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153532,85</w:t>
            </w:r>
          </w:p>
        </w:tc>
        <w:tc>
          <w:tcPr>
            <w:tcW w:w="176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2F367A" w:rsidRPr="00C93969" w:rsidTr="00C93969">
        <w:tc>
          <w:tcPr>
            <w:tcW w:w="42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25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Несовершен-нолетний ребенок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01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741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</w:t>
            </w: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вартира</w:t>
            </w:r>
          </w:p>
        </w:tc>
        <w:tc>
          <w:tcPr>
            <w:tcW w:w="850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62,2</w:t>
            </w:r>
          </w:p>
        </w:tc>
        <w:tc>
          <w:tcPr>
            <w:tcW w:w="993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559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76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2F367A" w:rsidRPr="00C93969" w:rsidTr="00C93969">
        <w:tc>
          <w:tcPr>
            <w:tcW w:w="42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25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Несовершен-нолетний ребенок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01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741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</w:t>
            </w: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вартира</w:t>
            </w:r>
          </w:p>
        </w:tc>
        <w:tc>
          <w:tcPr>
            <w:tcW w:w="850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62,2</w:t>
            </w:r>
          </w:p>
        </w:tc>
        <w:tc>
          <w:tcPr>
            <w:tcW w:w="993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559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76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2F367A" w:rsidRPr="00C93969" w:rsidTr="00C93969">
        <w:tc>
          <w:tcPr>
            <w:tcW w:w="42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1525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Иванова Ю.А.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Старший казначей</w:t>
            </w:r>
          </w:p>
        </w:tc>
        <w:tc>
          <w:tcPr>
            <w:tcW w:w="1201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741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долевая 1/3</w:t>
            </w:r>
          </w:p>
        </w:tc>
        <w:tc>
          <w:tcPr>
            <w:tcW w:w="851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46,3</w:t>
            </w:r>
          </w:p>
        </w:tc>
        <w:tc>
          <w:tcPr>
            <w:tcW w:w="992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а/м ВАЗ 211440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ind w:right="-249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509</w:t>
            </w:r>
            <w:r w:rsidRPr="00C93969">
              <w:rPr>
                <w:rFonts w:ascii="Verdana" w:hAnsi="Verdana"/>
                <w:sz w:val="16"/>
                <w:szCs w:val="16"/>
              </w:rPr>
              <w:t>656,96</w:t>
            </w:r>
          </w:p>
        </w:tc>
        <w:tc>
          <w:tcPr>
            <w:tcW w:w="176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2F367A" w:rsidRPr="00C93969" w:rsidTr="00C93969">
        <w:tc>
          <w:tcPr>
            <w:tcW w:w="42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1525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Кайгородова О.В.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Казначей</w:t>
            </w:r>
          </w:p>
        </w:tc>
        <w:tc>
          <w:tcPr>
            <w:tcW w:w="1201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741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</w:t>
            </w:r>
            <w:r w:rsidRPr="00C93969">
              <w:rPr>
                <w:rFonts w:ascii="Verdana" w:hAnsi="Verdana"/>
                <w:sz w:val="16"/>
                <w:szCs w:val="16"/>
              </w:rPr>
              <w:t>вартира</w:t>
            </w:r>
          </w:p>
        </w:tc>
        <w:tc>
          <w:tcPr>
            <w:tcW w:w="850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65,5</w:t>
            </w:r>
          </w:p>
        </w:tc>
        <w:tc>
          <w:tcPr>
            <w:tcW w:w="993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559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ind w:right="-249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458889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 w:rsidRPr="00C93969"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176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2F367A" w:rsidRPr="00C93969" w:rsidTr="00C93969">
        <w:tc>
          <w:tcPr>
            <w:tcW w:w="42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25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01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741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</w:t>
            </w:r>
            <w:r w:rsidRPr="00C93969">
              <w:rPr>
                <w:rFonts w:ascii="Verdana" w:hAnsi="Verdana"/>
                <w:sz w:val="16"/>
                <w:szCs w:val="16"/>
              </w:rPr>
              <w:t>вартира</w:t>
            </w:r>
          </w:p>
        </w:tc>
        <w:tc>
          <w:tcPr>
            <w:tcW w:w="850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65,5</w:t>
            </w:r>
          </w:p>
        </w:tc>
        <w:tc>
          <w:tcPr>
            <w:tcW w:w="993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559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ind w:right="-249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423550,</w:t>
            </w:r>
            <w:r w:rsidRPr="00C93969"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176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2F367A" w:rsidRPr="00C93969" w:rsidTr="00C93969">
        <w:tc>
          <w:tcPr>
            <w:tcW w:w="42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25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Несовершен-нолетний ребенок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01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741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д</w:t>
            </w: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олевая 2/4</w:t>
            </w:r>
          </w:p>
        </w:tc>
        <w:tc>
          <w:tcPr>
            <w:tcW w:w="851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65,5</w:t>
            </w:r>
          </w:p>
        </w:tc>
        <w:tc>
          <w:tcPr>
            <w:tcW w:w="992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ind w:right="-249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76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2F367A" w:rsidRPr="00C93969" w:rsidTr="00C93969">
        <w:tc>
          <w:tcPr>
            <w:tcW w:w="42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1525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Кошелева А. Р.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Казначей</w:t>
            </w:r>
          </w:p>
        </w:tc>
        <w:tc>
          <w:tcPr>
            <w:tcW w:w="120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74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</w:t>
            </w:r>
            <w:r w:rsidRPr="00C93969">
              <w:rPr>
                <w:rFonts w:ascii="Verdana" w:hAnsi="Verdana"/>
                <w:sz w:val="16"/>
                <w:szCs w:val="16"/>
              </w:rPr>
              <w:t>олевая 1/4</w:t>
            </w:r>
          </w:p>
        </w:tc>
        <w:tc>
          <w:tcPr>
            <w:tcW w:w="85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62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 w:rsidRPr="00C93969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C93969">
              <w:rPr>
                <w:rFonts w:ascii="Verdana" w:hAnsi="Verdana"/>
                <w:bCs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C93969">
              <w:rPr>
                <w:rFonts w:ascii="Verdana" w:hAnsi="Verdana"/>
                <w:bCs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  <w:lang w:val="en-US"/>
              </w:rPr>
              <w:t>136212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 w:rsidRPr="00C93969">
              <w:rPr>
                <w:rFonts w:ascii="Verdana" w:hAnsi="Verdana"/>
                <w:sz w:val="16"/>
                <w:szCs w:val="16"/>
                <w:lang w:val="en-US"/>
              </w:rPr>
              <w:t>37</w:t>
            </w:r>
          </w:p>
        </w:tc>
        <w:tc>
          <w:tcPr>
            <w:tcW w:w="176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2F367A" w:rsidRPr="00C93969" w:rsidTr="00C93969">
        <w:tc>
          <w:tcPr>
            <w:tcW w:w="42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25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</w:t>
            </w:r>
            <w:r w:rsidRPr="00C93969">
              <w:rPr>
                <w:rFonts w:ascii="Verdana" w:hAnsi="Verdana"/>
                <w:sz w:val="16"/>
                <w:szCs w:val="16"/>
              </w:rPr>
              <w:t>упруг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0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74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2F367A" w:rsidRPr="00C93969" w:rsidRDefault="002F367A" w:rsidP="005E60F3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62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 w:rsidRPr="00C93969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993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C93969">
              <w:rPr>
                <w:rFonts w:ascii="Verdana" w:hAnsi="Verdana"/>
                <w:bCs/>
                <w:sz w:val="16"/>
                <w:szCs w:val="16"/>
              </w:rPr>
              <w:t>Россия</w:t>
            </w:r>
          </w:p>
        </w:tc>
        <w:tc>
          <w:tcPr>
            <w:tcW w:w="1559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К</w:t>
            </w:r>
            <w:r w:rsidRPr="00C93969">
              <w:rPr>
                <w:rFonts w:ascii="Verdana" w:hAnsi="Verdana"/>
                <w:sz w:val="16"/>
                <w:szCs w:val="16"/>
              </w:rPr>
              <w:t>ИА РИО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216255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 w:rsidRPr="00C93969"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176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2F367A" w:rsidRPr="00C93969" w:rsidTr="00C93969">
        <w:tc>
          <w:tcPr>
            <w:tcW w:w="42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25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Несовершен-нолетний ребенок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0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74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2F367A" w:rsidRPr="00C93969" w:rsidRDefault="002F367A" w:rsidP="005E60F3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62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 w:rsidRPr="00C93969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993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C93969">
              <w:rPr>
                <w:rFonts w:ascii="Verdana" w:hAnsi="Verdana"/>
                <w:bCs/>
                <w:sz w:val="16"/>
                <w:szCs w:val="16"/>
              </w:rPr>
              <w:t>Россия</w:t>
            </w:r>
          </w:p>
        </w:tc>
        <w:tc>
          <w:tcPr>
            <w:tcW w:w="1559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76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2F367A" w:rsidRPr="00C93969" w:rsidTr="00C93969">
        <w:tc>
          <w:tcPr>
            <w:tcW w:w="42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1525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Велкова Ю.М.</w:t>
            </w:r>
          </w:p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Казначей</w:t>
            </w:r>
          </w:p>
        </w:tc>
        <w:tc>
          <w:tcPr>
            <w:tcW w:w="120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74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33,0</w:t>
            </w:r>
          </w:p>
        </w:tc>
        <w:tc>
          <w:tcPr>
            <w:tcW w:w="993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559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C93969">
              <w:rPr>
                <w:rFonts w:ascii="Verdana" w:hAnsi="Verdana"/>
                <w:sz w:val="16"/>
                <w:szCs w:val="16"/>
                <w:lang w:val="en-US"/>
              </w:rPr>
              <w:t>-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15</w:t>
            </w:r>
            <w:r w:rsidRPr="00C93969">
              <w:rPr>
                <w:rFonts w:ascii="Verdana" w:hAnsi="Verdana"/>
                <w:sz w:val="16"/>
                <w:szCs w:val="16"/>
                <w:lang w:val="en-US"/>
              </w:rPr>
              <w:t>7065</w:t>
            </w:r>
            <w:r w:rsidRPr="00C93969">
              <w:rPr>
                <w:rFonts w:ascii="Verdana" w:hAnsi="Verdana"/>
                <w:sz w:val="16"/>
                <w:szCs w:val="16"/>
              </w:rPr>
              <w:t>,92</w:t>
            </w:r>
          </w:p>
        </w:tc>
        <w:tc>
          <w:tcPr>
            <w:tcW w:w="176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2F367A" w:rsidRPr="00C93969" w:rsidTr="00C93969">
        <w:tc>
          <w:tcPr>
            <w:tcW w:w="42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25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Супруг</w:t>
            </w:r>
          </w:p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01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741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и</w:t>
            </w: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ндивидуальная</w:t>
            </w:r>
          </w:p>
        </w:tc>
        <w:tc>
          <w:tcPr>
            <w:tcW w:w="851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33,0</w:t>
            </w:r>
          </w:p>
        </w:tc>
        <w:tc>
          <w:tcPr>
            <w:tcW w:w="992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  <w:lang w:val="en-US"/>
              </w:rPr>
              <w:t>-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ind w:right="-249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55674,00</w:t>
            </w:r>
          </w:p>
        </w:tc>
        <w:tc>
          <w:tcPr>
            <w:tcW w:w="176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2F367A" w:rsidRPr="00C93969" w:rsidTr="00C93969">
        <w:tc>
          <w:tcPr>
            <w:tcW w:w="42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25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Несовершен-нолетний ребенок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01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741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33,0</w:t>
            </w:r>
          </w:p>
        </w:tc>
        <w:tc>
          <w:tcPr>
            <w:tcW w:w="993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559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C93969">
              <w:rPr>
                <w:rFonts w:ascii="Verdana" w:hAnsi="Verdana"/>
                <w:sz w:val="16"/>
                <w:szCs w:val="16"/>
                <w:lang w:val="en-US"/>
              </w:rPr>
              <w:t>-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76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2F367A" w:rsidRPr="00C93969" w:rsidTr="00C93969">
        <w:tc>
          <w:tcPr>
            <w:tcW w:w="42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1525" w:type="dxa"/>
          </w:tcPr>
          <w:p w:rsidR="002F367A" w:rsidRPr="00C93969" w:rsidRDefault="002F367A" w:rsidP="005E60F3">
            <w:pPr>
              <w:shd w:val="clear" w:color="auto" w:fill="FFFFFF"/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Слободчикова А.А.</w:t>
            </w:r>
          </w:p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2F367A" w:rsidRPr="00C93969" w:rsidRDefault="002F367A" w:rsidP="005E60F3">
            <w:pPr>
              <w:ind w:left="-108" w:right="-63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Специалист-эксперт</w:t>
            </w:r>
          </w:p>
        </w:tc>
        <w:tc>
          <w:tcPr>
            <w:tcW w:w="120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74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</w:t>
            </w:r>
            <w:r w:rsidRPr="00C93969">
              <w:rPr>
                <w:rFonts w:ascii="Verdana" w:hAnsi="Verdana"/>
                <w:sz w:val="16"/>
                <w:szCs w:val="16"/>
              </w:rPr>
              <w:t>олевая 1/4</w:t>
            </w:r>
          </w:p>
        </w:tc>
        <w:tc>
          <w:tcPr>
            <w:tcW w:w="85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7</w:t>
            </w:r>
            <w:r w:rsidRPr="00C93969">
              <w:rPr>
                <w:rFonts w:ascii="Verdana" w:hAnsi="Verdana"/>
                <w:sz w:val="16"/>
                <w:szCs w:val="16"/>
                <w:lang w:val="en-US"/>
              </w:rPr>
              <w:t>7</w:t>
            </w:r>
            <w:r w:rsidRPr="00C93969">
              <w:rPr>
                <w:rFonts w:ascii="Verdana" w:hAnsi="Verdana"/>
                <w:sz w:val="16"/>
                <w:szCs w:val="16"/>
              </w:rPr>
              <w:t>,</w:t>
            </w:r>
            <w:r w:rsidRPr="00C93969">
              <w:rPr>
                <w:rFonts w:ascii="Verdana" w:hAnsi="Verdana"/>
                <w:sz w:val="16"/>
                <w:szCs w:val="16"/>
                <w:lang w:val="en-US"/>
              </w:rPr>
              <w:t>5</w:t>
            </w:r>
          </w:p>
        </w:tc>
        <w:tc>
          <w:tcPr>
            <w:tcW w:w="992" w:type="dxa"/>
          </w:tcPr>
          <w:p w:rsidR="002F367A" w:rsidRPr="00C93969" w:rsidRDefault="002F367A" w:rsidP="005E60F3">
            <w:pPr>
              <w:ind w:hanging="44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C93969">
              <w:rPr>
                <w:rFonts w:ascii="Verdana" w:hAnsi="Verdana"/>
                <w:bCs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C93969">
              <w:rPr>
                <w:rFonts w:ascii="Verdana" w:hAnsi="Verdana"/>
                <w:bCs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  <w:lang w:val="en-US"/>
              </w:rPr>
              <w:t>399747,</w:t>
            </w:r>
            <w:r w:rsidRPr="00C93969"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176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2F367A" w:rsidRPr="00C93969" w:rsidTr="005E60F3">
        <w:trPr>
          <w:trHeight w:val="183"/>
        </w:trPr>
        <w:tc>
          <w:tcPr>
            <w:tcW w:w="42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25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</w:t>
            </w:r>
            <w:r w:rsidRPr="00C93969">
              <w:rPr>
                <w:rFonts w:ascii="Verdana" w:hAnsi="Verdana"/>
                <w:sz w:val="16"/>
                <w:szCs w:val="16"/>
              </w:rPr>
              <w:t>упруг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0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74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2F367A" w:rsidRPr="00C93969" w:rsidRDefault="002F367A" w:rsidP="005E60F3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7</w:t>
            </w:r>
            <w:r w:rsidRPr="00C93969">
              <w:rPr>
                <w:rFonts w:ascii="Verdana" w:hAnsi="Verdana"/>
                <w:sz w:val="16"/>
                <w:szCs w:val="16"/>
                <w:lang w:val="en-US"/>
              </w:rPr>
              <w:t>7</w:t>
            </w:r>
            <w:r w:rsidRPr="00C93969">
              <w:rPr>
                <w:rFonts w:ascii="Verdana" w:hAnsi="Verdana"/>
                <w:sz w:val="16"/>
                <w:szCs w:val="16"/>
              </w:rPr>
              <w:t>,</w:t>
            </w:r>
            <w:r w:rsidRPr="00C93969">
              <w:rPr>
                <w:rFonts w:ascii="Verdana" w:hAnsi="Verdana"/>
                <w:sz w:val="16"/>
                <w:szCs w:val="16"/>
                <w:lang w:val="en-US"/>
              </w:rPr>
              <w:t>5</w:t>
            </w:r>
          </w:p>
        </w:tc>
        <w:tc>
          <w:tcPr>
            <w:tcW w:w="993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C93969">
              <w:rPr>
                <w:rFonts w:ascii="Verdana" w:hAnsi="Verdana"/>
                <w:bCs/>
                <w:sz w:val="16"/>
                <w:szCs w:val="16"/>
              </w:rPr>
              <w:t>Россия</w:t>
            </w:r>
          </w:p>
        </w:tc>
        <w:tc>
          <w:tcPr>
            <w:tcW w:w="1559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34185,00</w:t>
            </w:r>
          </w:p>
        </w:tc>
        <w:tc>
          <w:tcPr>
            <w:tcW w:w="176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2F367A" w:rsidRPr="00C93969" w:rsidTr="00C93969">
        <w:tc>
          <w:tcPr>
            <w:tcW w:w="42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25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Несовершен-нолетний ребенок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0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74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2F367A" w:rsidRPr="00C93969" w:rsidRDefault="002F367A" w:rsidP="005E60F3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7</w:t>
            </w:r>
            <w:r w:rsidRPr="00C93969">
              <w:rPr>
                <w:rFonts w:ascii="Verdana" w:hAnsi="Verdana"/>
                <w:sz w:val="16"/>
                <w:szCs w:val="16"/>
                <w:lang w:val="en-US"/>
              </w:rPr>
              <w:t>7</w:t>
            </w:r>
            <w:r w:rsidRPr="00C93969">
              <w:rPr>
                <w:rFonts w:ascii="Verdana" w:hAnsi="Verdana"/>
                <w:sz w:val="16"/>
                <w:szCs w:val="16"/>
              </w:rPr>
              <w:t>,</w:t>
            </w:r>
            <w:r w:rsidRPr="00C93969">
              <w:rPr>
                <w:rFonts w:ascii="Verdana" w:hAnsi="Verdana"/>
                <w:sz w:val="16"/>
                <w:szCs w:val="16"/>
                <w:lang w:val="en-US"/>
              </w:rPr>
              <w:t>5</w:t>
            </w:r>
          </w:p>
        </w:tc>
        <w:tc>
          <w:tcPr>
            <w:tcW w:w="993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C93969">
              <w:rPr>
                <w:rFonts w:ascii="Verdana" w:hAnsi="Verdana"/>
                <w:bCs/>
                <w:sz w:val="16"/>
                <w:szCs w:val="16"/>
              </w:rPr>
              <w:t>Россия</w:t>
            </w:r>
          </w:p>
        </w:tc>
        <w:tc>
          <w:tcPr>
            <w:tcW w:w="1559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76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2F367A" w:rsidRPr="00C93969" w:rsidTr="00C93969">
        <w:tc>
          <w:tcPr>
            <w:tcW w:w="42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25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Несовершен-нолетний ребенок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0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74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2F367A" w:rsidRPr="00C93969" w:rsidRDefault="002F367A" w:rsidP="005E60F3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7</w:t>
            </w:r>
            <w:r w:rsidRPr="00C93969">
              <w:rPr>
                <w:rFonts w:ascii="Verdana" w:hAnsi="Verdana"/>
                <w:sz w:val="16"/>
                <w:szCs w:val="16"/>
                <w:lang w:val="en-US"/>
              </w:rPr>
              <w:t>7</w:t>
            </w:r>
            <w:r w:rsidRPr="00C93969">
              <w:rPr>
                <w:rFonts w:ascii="Verdana" w:hAnsi="Verdana"/>
                <w:sz w:val="16"/>
                <w:szCs w:val="16"/>
              </w:rPr>
              <w:t>,</w:t>
            </w:r>
            <w:r w:rsidRPr="00C93969">
              <w:rPr>
                <w:rFonts w:ascii="Verdana" w:hAnsi="Verdana"/>
                <w:sz w:val="16"/>
                <w:szCs w:val="16"/>
                <w:lang w:val="en-US"/>
              </w:rPr>
              <w:t>5</w:t>
            </w:r>
          </w:p>
        </w:tc>
        <w:tc>
          <w:tcPr>
            <w:tcW w:w="993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C93969">
              <w:rPr>
                <w:rFonts w:ascii="Verdana" w:hAnsi="Verdana"/>
                <w:bCs/>
                <w:sz w:val="16"/>
                <w:szCs w:val="16"/>
              </w:rPr>
              <w:t>Россия</w:t>
            </w:r>
          </w:p>
        </w:tc>
        <w:tc>
          <w:tcPr>
            <w:tcW w:w="1559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76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2F367A" w:rsidRPr="00C93969" w:rsidTr="00C93969">
        <w:tc>
          <w:tcPr>
            <w:tcW w:w="42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1525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  <w:lang w:val="en-US"/>
              </w:rPr>
              <w:t>Иванова А.А.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Старший специа</w:t>
            </w:r>
            <w:r w:rsidRPr="00C93969">
              <w:rPr>
                <w:rFonts w:ascii="Verdana" w:hAnsi="Verdana"/>
                <w:sz w:val="16"/>
                <w:szCs w:val="16"/>
              </w:rPr>
              <w:t>лист 3 разряда</w:t>
            </w:r>
          </w:p>
        </w:tc>
        <w:tc>
          <w:tcPr>
            <w:tcW w:w="1201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741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д</w:t>
            </w: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олевая 1/2</w:t>
            </w:r>
          </w:p>
        </w:tc>
        <w:tc>
          <w:tcPr>
            <w:tcW w:w="851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65,0</w:t>
            </w:r>
          </w:p>
        </w:tc>
        <w:tc>
          <w:tcPr>
            <w:tcW w:w="992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C93969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2F367A" w:rsidRPr="00C93969" w:rsidRDefault="002F367A" w:rsidP="005E60F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F367A" w:rsidRPr="00C93969" w:rsidRDefault="002F367A" w:rsidP="0021343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93969">
              <w:rPr>
                <w:rFonts w:ascii="Verdana" w:hAnsi="Verdana"/>
                <w:sz w:val="16"/>
                <w:szCs w:val="16"/>
              </w:rPr>
              <w:t>337440,78</w:t>
            </w:r>
          </w:p>
        </w:tc>
        <w:tc>
          <w:tcPr>
            <w:tcW w:w="1761" w:type="dxa"/>
          </w:tcPr>
          <w:p w:rsidR="002F367A" w:rsidRPr="00C93969" w:rsidRDefault="002F367A" w:rsidP="005E60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2F367A" w:rsidRPr="00C93969" w:rsidRDefault="002F367A" w:rsidP="00C93969">
      <w:pPr>
        <w:pStyle w:val="FootnoteText"/>
        <w:ind w:firstLine="709"/>
        <w:jc w:val="both"/>
        <w:rPr>
          <w:rFonts w:ascii="Verdana" w:hAnsi="Verdana"/>
          <w:sz w:val="16"/>
          <w:szCs w:val="16"/>
        </w:rPr>
      </w:pPr>
    </w:p>
    <w:sectPr w:rsidR="002F367A" w:rsidRPr="00C93969" w:rsidSect="001C1B8F">
      <w:pgSz w:w="15840" w:h="12240" w:orient="landscape" w:code="1"/>
      <w:pgMar w:top="1259" w:right="1134" w:bottom="851" w:left="1134" w:header="720" w:footer="720" w:gutter="0"/>
      <w:cols w:space="720"/>
      <w:noEndnote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4E53"/>
    <w:rsid w:val="000601A3"/>
    <w:rsid w:val="00080069"/>
    <w:rsid w:val="000B684F"/>
    <w:rsid w:val="000B690C"/>
    <w:rsid w:val="00130147"/>
    <w:rsid w:val="00140F2F"/>
    <w:rsid w:val="00165847"/>
    <w:rsid w:val="001A2D0D"/>
    <w:rsid w:val="001C1B8F"/>
    <w:rsid w:val="001F7830"/>
    <w:rsid w:val="0021343C"/>
    <w:rsid w:val="00216B92"/>
    <w:rsid w:val="0023697C"/>
    <w:rsid w:val="00275BFF"/>
    <w:rsid w:val="002935B5"/>
    <w:rsid w:val="002D3A21"/>
    <w:rsid w:val="002E001B"/>
    <w:rsid w:val="002F367A"/>
    <w:rsid w:val="003435CD"/>
    <w:rsid w:val="003529D0"/>
    <w:rsid w:val="003B28BB"/>
    <w:rsid w:val="003F149C"/>
    <w:rsid w:val="0040672C"/>
    <w:rsid w:val="00451865"/>
    <w:rsid w:val="00455A95"/>
    <w:rsid w:val="004D6012"/>
    <w:rsid w:val="004E2E87"/>
    <w:rsid w:val="004E2F8B"/>
    <w:rsid w:val="00506AB0"/>
    <w:rsid w:val="0051745F"/>
    <w:rsid w:val="005253CE"/>
    <w:rsid w:val="0054300D"/>
    <w:rsid w:val="00555514"/>
    <w:rsid w:val="00594034"/>
    <w:rsid w:val="005D78BD"/>
    <w:rsid w:val="005E60F3"/>
    <w:rsid w:val="00601A51"/>
    <w:rsid w:val="00637D69"/>
    <w:rsid w:val="00666A8C"/>
    <w:rsid w:val="00673C3A"/>
    <w:rsid w:val="006A34D1"/>
    <w:rsid w:val="006C06A0"/>
    <w:rsid w:val="006C37A2"/>
    <w:rsid w:val="006C54C1"/>
    <w:rsid w:val="00736DF9"/>
    <w:rsid w:val="0079086A"/>
    <w:rsid w:val="00800282"/>
    <w:rsid w:val="0080571D"/>
    <w:rsid w:val="00864C4E"/>
    <w:rsid w:val="008B3D90"/>
    <w:rsid w:val="008D3658"/>
    <w:rsid w:val="008D738D"/>
    <w:rsid w:val="008E1242"/>
    <w:rsid w:val="00925EE3"/>
    <w:rsid w:val="00985671"/>
    <w:rsid w:val="009A5E28"/>
    <w:rsid w:val="009D4E53"/>
    <w:rsid w:val="009E764F"/>
    <w:rsid w:val="009F0C24"/>
    <w:rsid w:val="00A3126B"/>
    <w:rsid w:val="00A40C38"/>
    <w:rsid w:val="00A7538E"/>
    <w:rsid w:val="00AB37CE"/>
    <w:rsid w:val="00AB791C"/>
    <w:rsid w:val="00AE3292"/>
    <w:rsid w:val="00AF012C"/>
    <w:rsid w:val="00B055C4"/>
    <w:rsid w:val="00B5264D"/>
    <w:rsid w:val="00B938A4"/>
    <w:rsid w:val="00BF4D6F"/>
    <w:rsid w:val="00C93969"/>
    <w:rsid w:val="00C93BCC"/>
    <w:rsid w:val="00CA6267"/>
    <w:rsid w:val="00CC151B"/>
    <w:rsid w:val="00CE6E96"/>
    <w:rsid w:val="00D26F36"/>
    <w:rsid w:val="00D50664"/>
    <w:rsid w:val="00D979EC"/>
    <w:rsid w:val="00DA065D"/>
    <w:rsid w:val="00E01CAC"/>
    <w:rsid w:val="00E30D98"/>
    <w:rsid w:val="00E336E6"/>
    <w:rsid w:val="00E77854"/>
    <w:rsid w:val="00E9035B"/>
    <w:rsid w:val="00E9106A"/>
    <w:rsid w:val="00E92316"/>
    <w:rsid w:val="00EF1957"/>
    <w:rsid w:val="00F01C23"/>
    <w:rsid w:val="00F829C3"/>
    <w:rsid w:val="00FE1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E5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9D4E53"/>
    <w:pPr>
      <w:autoSpaceDE w:val="0"/>
      <w:autoSpaceDN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9D4E53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9D4E53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9D4E53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94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</TotalTime>
  <Pages>4</Pages>
  <Words>651</Words>
  <Characters>3711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belousovala</dc:creator>
  <cp:keywords/>
  <dc:description/>
  <cp:lastModifiedBy>osipovats</cp:lastModifiedBy>
  <cp:revision>5</cp:revision>
  <dcterms:created xsi:type="dcterms:W3CDTF">2014-05-15T04:18:00Z</dcterms:created>
  <dcterms:modified xsi:type="dcterms:W3CDTF">2014-05-21T08:09:00Z</dcterms:modified>
</cp:coreProperties>
</file>