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6A8" w:rsidRPr="008E1242" w:rsidRDefault="000846A8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0846A8" w:rsidRPr="00DA065D" w:rsidRDefault="000846A8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 xml:space="preserve">данских служащих отдела кассового обслуживания исполнения бюджетов Управления Федерального казначейства по Свердловской области </w:t>
      </w: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260"/>
        <w:gridCol w:w="1620"/>
        <w:gridCol w:w="162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0846A8" w:rsidRPr="00DA065D" w:rsidTr="009610A8">
        <w:trPr>
          <w:trHeight w:val="805"/>
        </w:trPr>
        <w:tc>
          <w:tcPr>
            <w:tcW w:w="426" w:type="dxa"/>
            <w:vMerge w:val="restart"/>
          </w:tcPr>
          <w:p w:rsidR="000846A8" w:rsidRPr="00DA065D" w:rsidRDefault="000846A8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0846A8" w:rsidRPr="00DA065D" w:rsidRDefault="000846A8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5083" w:type="dxa"/>
            <w:gridSpan w:val="4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0846A8" w:rsidRPr="00DA065D" w:rsidRDefault="000846A8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0846A8" w:rsidRPr="00DA065D" w:rsidRDefault="000846A8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0846A8" w:rsidRPr="00DA065D" w:rsidTr="009610A8">
        <w:tc>
          <w:tcPr>
            <w:tcW w:w="426" w:type="dxa"/>
            <w:vMerge/>
          </w:tcPr>
          <w:p w:rsidR="000846A8" w:rsidRPr="00DA065D" w:rsidRDefault="000846A8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0846A8" w:rsidRPr="00DA065D" w:rsidRDefault="000846A8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0846A8" w:rsidRPr="00DA065D" w:rsidRDefault="000846A8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620" w:type="dxa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0846A8" w:rsidRPr="00DA065D" w:rsidRDefault="000846A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846A8" w:rsidRPr="001F4029" w:rsidTr="009610A8"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Богданова И.В.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63,3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35,1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а/м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Рено Симбол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1253601,86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920,0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63,3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а/м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ВАЗ 21074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689435,40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63,3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69060F"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Маклакова Т.Б.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52,2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42,2</w:t>
            </w:r>
          </w:p>
        </w:tc>
        <w:tc>
          <w:tcPr>
            <w:tcW w:w="993" w:type="dxa"/>
          </w:tcPr>
          <w:p w:rsidR="000846A8" w:rsidRPr="001F4029" w:rsidRDefault="000846A8" w:rsidP="0069060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863378,46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69060F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42,2</w:t>
            </w:r>
          </w:p>
        </w:tc>
        <w:tc>
          <w:tcPr>
            <w:tcW w:w="993" w:type="dxa"/>
          </w:tcPr>
          <w:p w:rsidR="000846A8" w:rsidRPr="001F4029" w:rsidRDefault="000846A8" w:rsidP="0069060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а/м Рено Логан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299</w:t>
            </w: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574</w:t>
            </w:r>
            <w:r w:rsidRPr="001F4029">
              <w:rPr>
                <w:rFonts w:ascii="Verdana" w:hAnsi="Verdana"/>
                <w:sz w:val="16"/>
                <w:szCs w:val="16"/>
              </w:rPr>
              <w:t>,</w:t>
            </w: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22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846A8" w:rsidRPr="001F4029" w:rsidTr="0069060F">
        <w:trPr>
          <w:trHeight w:val="454"/>
        </w:trPr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42,2</w:t>
            </w:r>
          </w:p>
        </w:tc>
        <w:tc>
          <w:tcPr>
            <w:tcW w:w="993" w:type="dxa"/>
          </w:tcPr>
          <w:p w:rsidR="000846A8" w:rsidRPr="001F4029" w:rsidRDefault="000846A8" w:rsidP="0069060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846A8" w:rsidRPr="001F4029" w:rsidTr="0069060F">
        <w:trPr>
          <w:trHeight w:val="454"/>
        </w:trPr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42,2</w:t>
            </w:r>
          </w:p>
        </w:tc>
        <w:tc>
          <w:tcPr>
            <w:tcW w:w="993" w:type="dxa"/>
          </w:tcPr>
          <w:p w:rsidR="000846A8" w:rsidRPr="001F4029" w:rsidRDefault="000846A8" w:rsidP="0069060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846A8" w:rsidRPr="001F4029" w:rsidTr="009610A8">
        <w:trPr>
          <w:trHeight w:val="454"/>
        </w:trPr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Сартакова О.Н.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600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70,3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69060F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729266,96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846A8" w:rsidRPr="001F4029" w:rsidTr="009610A8">
        <w:trPr>
          <w:trHeight w:val="454"/>
        </w:trPr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Гаражный бокс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600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70,3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17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а/м Ниссан Х-трейл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1183594,36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846A8" w:rsidRPr="001F4029" w:rsidTr="009610A8">
        <w:trPr>
          <w:trHeight w:val="454"/>
        </w:trPr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Гордиенко Н.С.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43,5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</w:t>
            </w: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96324</w:t>
            </w:r>
            <w:r w:rsidRPr="001F4029">
              <w:rPr>
                <w:rFonts w:ascii="Verdana" w:hAnsi="Verdana"/>
                <w:sz w:val="16"/>
                <w:szCs w:val="16"/>
              </w:rPr>
              <w:t>,</w:t>
            </w: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37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846A8" w:rsidRPr="001F4029" w:rsidTr="0069060F">
        <w:trPr>
          <w:trHeight w:val="454"/>
        </w:trPr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69060F">
            <w:pPr>
              <w:shd w:val="clear" w:color="auto" w:fill="FFFFFF"/>
              <w:ind w:hanging="151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43,5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846A8" w:rsidRPr="001F4029" w:rsidTr="009610A8">
        <w:trPr>
          <w:trHeight w:val="454"/>
        </w:trPr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Евстратова Г.С.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64,5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69060F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1160887,85</w:t>
            </w:r>
          </w:p>
          <w:p w:rsidR="000846A8" w:rsidRPr="001F4029" w:rsidRDefault="000846A8" w:rsidP="001F4029">
            <w:pPr>
              <w:shd w:val="clear" w:color="auto" w:fill="FFFFFF"/>
              <w:spacing w:line="240" w:lineRule="exact"/>
              <w:ind w:left="312" w:right="27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846A8" w:rsidRPr="001F4029" w:rsidTr="009610A8">
        <w:trPr>
          <w:trHeight w:val="454"/>
        </w:trPr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64,5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332566,18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846A8" w:rsidRPr="001F4029" w:rsidTr="009610A8"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Мальцева О.П.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tabs>
                <w:tab w:val="left" w:pos="10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tabs>
                <w:tab w:val="left" w:pos="1065"/>
              </w:tabs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tabs>
                <w:tab w:val="left" w:pos="10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tabs>
                <w:tab w:val="left" w:pos="240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846A8" w:rsidRPr="001F4029" w:rsidRDefault="000846A8" w:rsidP="001F4029">
            <w:pPr>
              <w:tabs>
                <w:tab w:val="left" w:pos="240"/>
              </w:tabs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tabs>
                <w:tab w:val="left" w:pos="240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44,1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116,3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tabs>
                <w:tab w:val="center" w:pos="572"/>
              </w:tabs>
              <w:spacing w:line="240" w:lineRule="exact"/>
              <w:ind w:right="756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tabs>
                <w:tab w:val="left" w:pos="10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137937,54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tabs>
                <w:tab w:val="left" w:pos="10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tabs>
                <w:tab w:val="left" w:pos="240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116,3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44,1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а/м Шкода Октавия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908487,96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44,1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44,1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Владыкина Г.К.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5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5"/>
                <w:sz w:val="16"/>
                <w:szCs w:val="16"/>
              </w:rPr>
            </w:pP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5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</w:pPr>
            <w:r w:rsidRPr="001F4029"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  <w:t>58,3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</w:pP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  <w:t>64,0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5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а/ м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5"/>
                <w:sz w:val="16"/>
                <w:szCs w:val="16"/>
                <w:lang w:val="en-US"/>
              </w:rPr>
              <w:t>Subaru Impreza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488310,08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69060F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spacing w:line="238" w:lineRule="exact"/>
              <w:ind w:right="70" w:hanging="7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Нежилое помещение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1/9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1F4029">
              <w:rPr>
                <w:rFonts w:ascii="Verdana" w:hAnsi="Verdana"/>
                <w:bCs/>
                <w:color w:val="000000"/>
                <w:spacing w:val="3"/>
                <w:sz w:val="16"/>
                <w:szCs w:val="16"/>
                <w:lang w:val="en-US"/>
              </w:rPr>
              <w:t>1239,3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69060F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64,0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1F4029">
              <w:rPr>
                <w:rFonts w:ascii="Verdana" w:hAnsi="Verdana"/>
                <w:color w:val="000000"/>
                <w:spacing w:val="-6"/>
                <w:sz w:val="16"/>
                <w:szCs w:val="16"/>
                <w:lang w:val="en-US"/>
              </w:rPr>
              <w:t>96000,00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  <w:t>58,3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64,0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900</w:t>
            </w: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0,0</w:t>
            </w:r>
            <w:r w:rsidRPr="001F4029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Меньшикова М.А.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28,5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403151,03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28,5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Лихачева Н.А.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  <w:t>60,0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477916,87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Медведева Л.В.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ind w:left="57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32,9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ind w:left="852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ind w:left="852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475542,70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ind w:left="120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ind w:left="-41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32,9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ind w:left="-41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69060F">
        <w:trPr>
          <w:trHeight w:val="887"/>
        </w:trPr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Кичева Т.Г.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spacing w:line="240" w:lineRule="exact"/>
              <w:ind w:hanging="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0846A8" w:rsidRPr="0069060F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</w:t>
            </w: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69060F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3935731,73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Источниками получения  средств, за счет которых совершена сделка по приобретению жилого помещения являются: доход по основному месту работы, доход  супруга, кредит,  продажа квартиры.</w:t>
            </w:r>
          </w:p>
        </w:tc>
      </w:tr>
      <w:tr w:rsidR="000846A8" w:rsidRPr="001F4029" w:rsidTr="00887252">
        <w:trPr>
          <w:trHeight w:val="482"/>
        </w:trPr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13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13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а/м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TOYOTA CAMRY</w:t>
            </w:r>
          </w:p>
        </w:tc>
        <w:tc>
          <w:tcPr>
            <w:tcW w:w="1440" w:type="dxa"/>
            <w:vAlign w:val="center"/>
          </w:tcPr>
          <w:p w:rsidR="000846A8" w:rsidRPr="001F4029" w:rsidRDefault="000846A8" w:rsidP="0069060F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340050,00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DF3933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13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13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  <w:vAlign w:val="center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ind w:left="312"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DF3933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13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13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  <w:vAlign w:val="center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ind w:left="312" w:right="278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Белкина Е.В.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43,5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35,0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430567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1F4029"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43,5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  <w:lang w:val="en-US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а</w:t>
            </w: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/</w:t>
            </w:r>
            <w:r w:rsidRPr="001F4029">
              <w:rPr>
                <w:rFonts w:ascii="Verdana" w:hAnsi="Verdana"/>
                <w:sz w:val="16"/>
                <w:szCs w:val="16"/>
              </w:rPr>
              <w:t>м</w:t>
            </w: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 xml:space="preserve"> Toyota MARK X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60000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1F4029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43,5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43,5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Новиков П.Е.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47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5"/>
                <w:sz w:val="16"/>
                <w:szCs w:val="16"/>
              </w:rPr>
            </w:pPr>
            <w:r w:rsidRPr="001F4029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а/м</w:t>
            </w:r>
          </w:p>
          <w:p w:rsidR="000846A8" w:rsidRPr="001F4029" w:rsidRDefault="000846A8" w:rsidP="001F4029">
            <w:pPr>
              <w:shd w:val="clear" w:color="auto" w:fill="FFFFFF"/>
              <w:ind w:right="-108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Volswage</w:t>
            </w: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n</w:t>
            </w:r>
            <w:r w:rsidRPr="001F4029">
              <w:rPr>
                <w:rFonts w:ascii="Verdana" w:hAnsi="Verdana"/>
                <w:sz w:val="16"/>
                <w:szCs w:val="16"/>
              </w:rPr>
              <w:t xml:space="preserve"> Polo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440781,37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067172"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Игнатюк О.В.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spacing w:line="240" w:lineRule="exact"/>
              <w:ind w:hanging="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33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37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  <w:vAlign w:val="center"/>
          </w:tcPr>
          <w:p w:rsidR="000846A8" w:rsidRPr="001F4029" w:rsidRDefault="000846A8" w:rsidP="0069060F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417556</w:t>
            </w:r>
            <w:r w:rsidRPr="001F4029">
              <w:rPr>
                <w:rFonts w:ascii="Verdana" w:hAnsi="Verdana"/>
                <w:sz w:val="16"/>
                <w:szCs w:val="16"/>
              </w:rPr>
              <w:t>,</w:t>
            </w: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58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35B22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spacing w:line="240" w:lineRule="exact"/>
              <w:ind w:hanging="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33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37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а/м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ВАЗ 21154</w:t>
            </w:r>
          </w:p>
        </w:tc>
        <w:tc>
          <w:tcPr>
            <w:tcW w:w="1440" w:type="dxa"/>
            <w:vAlign w:val="center"/>
          </w:tcPr>
          <w:p w:rsidR="000846A8" w:rsidRPr="001F4029" w:rsidRDefault="000846A8" w:rsidP="0069060F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360000</w:t>
            </w:r>
            <w:r w:rsidRPr="001F4029">
              <w:rPr>
                <w:rFonts w:ascii="Verdana" w:hAnsi="Verdana"/>
                <w:sz w:val="16"/>
                <w:szCs w:val="16"/>
                <w:lang w:val="en-US"/>
              </w:rPr>
              <w:t>,00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067172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  <w:vAlign w:val="center"/>
          </w:tcPr>
          <w:p w:rsidR="000846A8" w:rsidRPr="001F4029" w:rsidRDefault="000846A8" w:rsidP="001F4029">
            <w:pPr>
              <w:shd w:val="clear" w:color="auto" w:fill="FFFFFF"/>
              <w:spacing w:line="240" w:lineRule="exact"/>
              <w:ind w:left="312"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 w:val="restart"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Лютова Е.А.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60,8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423362,94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60,8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а/м Лада Приора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592985,47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60,8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846A8" w:rsidRPr="001F4029" w:rsidTr="009610A8">
        <w:tc>
          <w:tcPr>
            <w:tcW w:w="426" w:type="dxa"/>
            <w:vMerge/>
          </w:tcPr>
          <w:p w:rsidR="000846A8" w:rsidRPr="001F4029" w:rsidRDefault="000846A8" w:rsidP="001F402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0846A8" w:rsidRPr="001F4029" w:rsidRDefault="000846A8" w:rsidP="001F40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60,8</w:t>
            </w:r>
          </w:p>
        </w:tc>
        <w:tc>
          <w:tcPr>
            <w:tcW w:w="993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1F4029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846A8" w:rsidRPr="001F4029" w:rsidRDefault="000846A8" w:rsidP="001F402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F402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846A8" w:rsidRPr="001F4029" w:rsidRDefault="000846A8" w:rsidP="001F402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1F402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0846A8" w:rsidRPr="001F4029" w:rsidRDefault="000846A8" w:rsidP="001F4029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0846A8" w:rsidRPr="001F4029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27CC4"/>
    <w:rsid w:val="000543AC"/>
    <w:rsid w:val="00067172"/>
    <w:rsid w:val="000712AE"/>
    <w:rsid w:val="000818A1"/>
    <w:rsid w:val="000846A8"/>
    <w:rsid w:val="00091391"/>
    <w:rsid w:val="0009733E"/>
    <w:rsid w:val="000A3E1E"/>
    <w:rsid w:val="000C39E7"/>
    <w:rsid w:val="000D16E6"/>
    <w:rsid w:val="00141DB1"/>
    <w:rsid w:val="001C1B8F"/>
    <w:rsid w:val="001C4F31"/>
    <w:rsid w:val="001C70BE"/>
    <w:rsid w:val="001D7A8F"/>
    <w:rsid w:val="001E0846"/>
    <w:rsid w:val="001F4029"/>
    <w:rsid w:val="00227DD3"/>
    <w:rsid w:val="002508A3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2162"/>
    <w:rsid w:val="003435CD"/>
    <w:rsid w:val="00352293"/>
    <w:rsid w:val="003600B1"/>
    <w:rsid w:val="00377B21"/>
    <w:rsid w:val="004027FD"/>
    <w:rsid w:val="00465BDE"/>
    <w:rsid w:val="00476D14"/>
    <w:rsid w:val="00483DDF"/>
    <w:rsid w:val="0048686C"/>
    <w:rsid w:val="004C45A9"/>
    <w:rsid w:val="005342B3"/>
    <w:rsid w:val="005359ED"/>
    <w:rsid w:val="005673E5"/>
    <w:rsid w:val="00582C4C"/>
    <w:rsid w:val="005A005E"/>
    <w:rsid w:val="005A50F1"/>
    <w:rsid w:val="005F7C85"/>
    <w:rsid w:val="00607679"/>
    <w:rsid w:val="00620F54"/>
    <w:rsid w:val="00633A3E"/>
    <w:rsid w:val="0066704A"/>
    <w:rsid w:val="00683549"/>
    <w:rsid w:val="0069060F"/>
    <w:rsid w:val="0076622A"/>
    <w:rsid w:val="007E1A4B"/>
    <w:rsid w:val="0083778D"/>
    <w:rsid w:val="00887252"/>
    <w:rsid w:val="008A331F"/>
    <w:rsid w:val="008E1242"/>
    <w:rsid w:val="008F6E42"/>
    <w:rsid w:val="00922330"/>
    <w:rsid w:val="00935B22"/>
    <w:rsid w:val="00942D2C"/>
    <w:rsid w:val="009610A8"/>
    <w:rsid w:val="00966AC6"/>
    <w:rsid w:val="009A58D6"/>
    <w:rsid w:val="009B4178"/>
    <w:rsid w:val="009C6467"/>
    <w:rsid w:val="009D614F"/>
    <w:rsid w:val="009F2A4D"/>
    <w:rsid w:val="00A00949"/>
    <w:rsid w:val="00A34388"/>
    <w:rsid w:val="00A62C3E"/>
    <w:rsid w:val="00A82688"/>
    <w:rsid w:val="00AB37CE"/>
    <w:rsid w:val="00B77BB7"/>
    <w:rsid w:val="00B911F4"/>
    <w:rsid w:val="00BA3B61"/>
    <w:rsid w:val="00BB3DEC"/>
    <w:rsid w:val="00BD2055"/>
    <w:rsid w:val="00BF3706"/>
    <w:rsid w:val="00C27519"/>
    <w:rsid w:val="00C82970"/>
    <w:rsid w:val="00CD17C4"/>
    <w:rsid w:val="00CF4CBA"/>
    <w:rsid w:val="00D048A5"/>
    <w:rsid w:val="00D35BC5"/>
    <w:rsid w:val="00D8317C"/>
    <w:rsid w:val="00D8362B"/>
    <w:rsid w:val="00DA065D"/>
    <w:rsid w:val="00DE125B"/>
    <w:rsid w:val="00DF3933"/>
    <w:rsid w:val="00E309ED"/>
    <w:rsid w:val="00E363BC"/>
    <w:rsid w:val="00E61144"/>
    <w:rsid w:val="00E83CD0"/>
    <w:rsid w:val="00ED1C3A"/>
    <w:rsid w:val="00F00E91"/>
    <w:rsid w:val="00F06BEC"/>
    <w:rsid w:val="00F1016A"/>
    <w:rsid w:val="00F2162B"/>
    <w:rsid w:val="00F37B49"/>
    <w:rsid w:val="00F6179A"/>
    <w:rsid w:val="00F77840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206</TotalTime>
  <Pages>4</Pages>
  <Words>711</Words>
  <Characters>4059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osipovats</cp:lastModifiedBy>
  <cp:revision>10</cp:revision>
  <cp:lastPrinted>2014-04-02T08:46:00Z</cp:lastPrinted>
  <dcterms:created xsi:type="dcterms:W3CDTF">2014-05-15T05:56:00Z</dcterms:created>
  <dcterms:modified xsi:type="dcterms:W3CDTF">2014-05-21T10:21:00Z</dcterms:modified>
</cp:coreProperties>
</file>