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7A70" w:rsidRPr="008E1242" w:rsidRDefault="007C7A70" w:rsidP="002A6755">
      <w:pPr>
        <w:ind w:right="-603" w:hanging="709"/>
        <w:jc w:val="center"/>
        <w:rPr>
          <w:rStyle w:val="Strong"/>
          <w:color w:val="333333"/>
          <w:sz w:val="28"/>
          <w:szCs w:val="28"/>
        </w:rPr>
      </w:pPr>
      <w:r w:rsidRPr="008E1242">
        <w:rPr>
          <w:rStyle w:val="Strong"/>
          <w:color w:val="333333"/>
          <w:sz w:val="28"/>
          <w:szCs w:val="28"/>
        </w:rPr>
        <w:t>Сведения</w:t>
      </w:r>
    </w:p>
    <w:p w:rsidR="007C7A70" w:rsidRDefault="007C7A70" w:rsidP="002A6755">
      <w:pPr>
        <w:ind w:left="-567" w:right="-603" w:firstLine="425"/>
        <w:jc w:val="center"/>
        <w:rPr>
          <w:rStyle w:val="Strong"/>
          <w:color w:val="333333"/>
          <w:sz w:val="28"/>
          <w:szCs w:val="28"/>
        </w:rPr>
      </w:pPr>
      <w:r w:rsidRPr="008E1242">
        <w:rPr>
          <w:rStyle w:val="Strong"/>
          <w:color w:val="333333"/>
          <w:sz w:val="28"/>
          <w:szCs w:val="28"/>
        </w:rPr>
        <w:t>о доходах, расходах, об имуществе и обязательствах имущественного характера федеральных государственных граж</w:t>
      </w:r>
      <w:r>
        <w:rPr>
          <w:rStyle w:val="Strong"/>
          <w:color w:val="333333"/>
          <w:sz w:val="28"/>
          <w:szCs w:val="28"/>
        </w:rPr>
        <w:t>данских служащих отдела кадров Управления Федерального казначейства по Свердловской области</w:t>
      </w:r>
    </w:p>
    <w:p w:rsidR="007C7A70" w:rsidRPr="00DA065D" w:rsidRDefault="007C7A70" w:rsidP="002A6755">
      <w:pPr>
        <w:ind w:left="-567" w:right="-603" w:firstLine="425"/>
        <w:jc w:val="center"/>
        <w:rPr>
          <w:rStyle w:val="Strong"/>
          <w:color w:val="333333"/>
          <w:sz w:val="28"/>
          <w:szCs w:val="28"/>
        </w:rPr>
      </w:pPr>
      <w:r w:rsidRPr="00DA065D">
        <w:rPr>
          <w:rStyle w:val="Strong"/>
          <w:color w:val="333333"/>
          <w:sz w:val="28"/>
          <w:szCs w:val="28"/>
        </w:rPr>
        <w:t>за период с 1 января 2013 года по 31 декабря 2013 года</w:t>
      </w:r>
    </w:p>
    <w:tbl>
      <w:tblPr>
        <w:tblpPr w:leftFromText="180" w:rightFromText="180" w:vertAnchor="text" w:horzAnchor="margin" w:tblpXSpec="center" w:tblpY="13"/>
        <w:tblW w:w="15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26"/>
        <w:gridCol w:w="1482"/>
        <w:gridCol w:w="1440"/>
        <w:gridCol w:w="1440"/>
        <w:gridCol w:w="1440"/>
        <w:gridCol w:w="851"/>
        <w:gridCol w:w="992"/>
        <w:gridCol w:w="1276"/>
        <w:gridCol w:w="850"/>
        <w:gridCol w:w="993"/>
        <w:gridCol w:w="1338"/>
        <w:gridCol w:w="1440"/>
        <w:gridCol w:w="1080"/>
      </w:tblGrid>
      <w:tr w:rsidR="007C7A70" w:rsidRPr="00DA065D" w:rsidTr="000543AC">
        <w:trPr>
          <w:trHeight w:val="805"/>
        </w:trPr>
        <w:tc>
          <w:tcPr>
            <w:tcW w:w="426" w:type="dxa"/>
            <w:vMerge w:val="restart"/>
          </w:tcPr>
          <w:p w:rsidR="007C7A70" w:rsidRPr="00DA065D" w:rsidRDefault="007C7A70" w:rsidP="0009733E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№</w:t>
            </w:r>
          </w:p>
          <w:p w:rsidR="007C7A70" w:rsidRPr="00DA065D" w:rsidRDefault="007C7A70" w:rsidP="0009733E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п/п</w:t>
            </w:r>
          </w:p>
        </w:tc>
        <w:tc>
          <w:tcPr>
            <w:tcW w:w="1482" w:type="dxa"/>
            <w:vMerge w:val="restart"/>
          </w:tcPr>
          <w:p w:rsidR="007C7A70" w:rsidRPr="00DA065D" w:rsidRDefault="007C7A70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440" w:type="dxa"/>
            <w:vMerge w:val="restart"/>
          </w:tcPr>
          <w:p w:rsidR="007C7A70" w:rsidRPr="00DA065D" w:rsidRDefault="007C7A70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Должность</w:t>
            </w:r>
          </w:p>
        </w:tc>
        <w:tc>
          <w:tcPr>
            <w:tcW w:w="4723" w:type="dxa"/>
            <w:gridSpan w:val="4"/>
          </w:tcPr>
          <w:p w:rsidR="007C7A70" w:rsidRPr="00DA065D" w:rsidRDefault="007C7A70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</w:tcPr>
          <w:p w:rsidR="007C7A70" w:rsidRPr="00DA065D" w:rsidRDefault="007C7A70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338" w:type="dxa"/>
            <w:vMerge w:val="restart"/>
          </w:tcPr>
          <w:p w:rsidR="007C7A70" w:rsidRPr="00DA065D" w:rsidRDefault="007C7A70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Транспортные средства</w:t>
            </w:r>
          </w:p>
          <w:p w:rsidR="007C7A70" w:rsidRPr="00DA065D" w:rsidRDefault="007C7A70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(вид, марка)</w:t>
            </w:r>
          </w:p>
        </w:tc>
        <w:tc>
          <w:tcPr>
            <w:tcW w:w="1440" w:type="dxa"/>
            <w:vMerge w:val="restart"/>
          </w:tcPr>
          <w:p w:rsidR="007C7A70" w:rsidRPr="00DA065D" w:rsidRDefault="007C7A70" w:rsidP="0009733E">
            <w:pPr>
              <w:jc w:val="center"/>
              <w:rPr>
                <w:rStyle w:val="FootnoteReference"/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Деклариро-ванный годовой доход</w:t>
            </w:r>
          </w:p>
          <w:p w:rsidR="007C7A70" w:rsidRPr="00DA065D" w:rsidRDefault="007C7A70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(руб.)</w:t>
            </w:r>
          </w:p>
        </w:tc>
        <w:tc>
          <w:tcPr>
            <w:tcW w:w="1080" w:type="dxa"/>
            <w:vMerge w:val="restart"/>
          </w:tcPr>
          <w:p w:rsidR="007C7A70" w:rsidRPr="00DA065D" w:rsidRDefault="007C7A70" w:rsidP="0009733E">
            <w:pPr>
              <w:jc w:val="center"/>
              <w:rPr>
                <w:rStyle w:val="FootnoteReference"/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Сведения об источниках получения средств, за счет которых совершена сделка</w:t>
            </w:r>
          </w:p>
          <w:p w:rsidR="007C7A70" w:rsidRPr="00DA065D" w:rsidRDefault="007C7A70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(вид приобретенного имущества, источники)</w:t>
            </w:r>
          </w:p>
        </w:tc>
      </w:tr>
      <w:tr w:rsidR="007C7A70" w:rsidRPr="00DA065D" w:rsidTr="009D614F">
        <w:tc>
          <w:tcPr>
            <w:tcW w:w="426" w:type="dxa"/>
            <w:vMerge/>
          </w:tcPr>
          <w:p w:rsidR="007C7A70" w:rsidRPr="00DA065D" w:rsidRDefault="007C7A70" w:rsidP="0009733E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  <w:vMerge/>
          </w:tcPr>
          <w:p w:rsidR="007C7A70" w:rsidRPr="00DA065D" w:rsidRDefault="007C7A70" w:rsidP="0009733E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7C7A70" w:rsidRPr="00DA065D" w:rsidRDefault="007C7A70" w:rsidP="0009733E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7C7A70" w:rsidRPr="00DA065D" w:rsidRDefault="007C7A70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вид объекта</w:t>
            </w:r>
          </w:p>
        </w:tc>
        <w:tc>
          <w:tcPr>
            <w:tcW w:w="1440" w:type="dxa"/>
          </w:tcPr>
          <w:p w:rsidR="007C7A70" w:rsidRPr="00DA065D" w:rsidRDefault="007C7A70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вид собствен-ности</w:t>
            </w:r>
          </w:p>
        </w:tc>
        <w:tc>
          <w:tcPr>
            <w:tcW w:w="851" w:type="dxa"/>
          </w:tcPr>
          <w:p w:rsidR="007C7A70" w:rsidRPr="00DA065D" w:rsidRDefault="007C7A70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пло-щадь (кв.м)</w:t>
            </w:r>
          </w:p>
        </w:tc>
        <w:tc>
          <w:tcPr>
            <w:tcW w:w="992" w:type="dxa"/>
          </w:tcPr>
          <w:p w:rsidR="007C7A70" w:rsidRPr="00DA065D" w:rsidRDefault="007C7A70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страна распо-ложения</w:t>
            </w:r>
          </w:p>
        </w:tc>
        <w:tc>
          <w:tcPr>
            <w:tcW w:w="1276" w:type="dxa"/>
          </w:tcPr>
          <w:p w:rsidR="007C7A70" w:rsidRPr="00DA065D" w:rsidRDefault="007C7A70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</w:tcPr>
          <w:p w:rsidR="007C7A70" w:rsidRPr="00DA065D" w:rsidRDefault="007C7A70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пло-щадь (кв.м)</w:t>
            </w:r>
          </w:p>
        </w:tc>
        <w:tc>
          <w:tcPr>
            <w:tcW w:w="993" w:type="dxa"/>
          </w:tcPr>
          <w:p w:rsidR="007C7A70" w:rsidRPr="00DA065D" w:rsidRDefault="007C7A70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страна распо-ложения</w:t>
            </w:r>
          </w:p>
        </w:tc>
        <w:tc>
          <w:tcPr>
            <w:tcW w:w="1338" w:type="dxa"/>
            <w:vMerge/>
          </w:tcPr>
          <w:p w:rsidR="007C7A70" w:rsidRPr="00DA065D" w:rsidRDefault="007C7A70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7C7A70" w:rsidRPr="00DA065D" w:rsidRDefault="007C7A70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  <w:vMerge/>
          </w:tcPr>
          <w:p w:rsidR="007C7A70" w:rsidRPr="00DA065D" w:rsidRDefault="007C7A70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7C7A70" w:rsidRPr="00DA065D" w:rsidTr="009D614F">
        <w:tc>
          <w:tcPr>
            <w:tcW w:w="426" w:type="dxa"/>
          </w:tcPr>
          <w:p w:rsidR="007C7A70" w:rsidRPr="00DA065D" w:rsidRDefault="007C7A70" w:rsidP="001E0846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1.</w:t>
            </w:r>
          </w:p>
        </w:tc>
        <w:tc>
          <w:tcPr>
            <w:tcW w:w="1482" w:type="dxa"/>
          </w:tcPr>
          <w:p w:rsidR="007C7A70" w:rsidRPr="00DA065D" w:rsidRDefault="007C7A70" w:rsidP="001E0846">
            <w:pPr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Палазян Н.М.</w:t>
            </w:r>
          </w:p>
        </w:tc>
        <w:tc>
          <w:tcPr>
            <w:tcW w:w="1440" w:type="dxa"/>
          </w:tcPr>
          <w:p w:rsidR="007C7A70" w:rsidRPr="00DA065D" w:rsidRDefault="007C7A70" w:rsidP="001E0846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Начальник отдела</w:t>
            </w:r>
          </w:p>
        </w:tc>
        <w:tc>
          <w:tcPr>
            <w:tcW w:w="1440" w:type="dxa"/>
          </w:tcPr>
          <w:p w:rsidR="007C7A70" w:rsidRPr="00DA065D" w:rsidRDefault="007C7A70" w:rsidP="001E0846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DA065D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7C7A70" w:rsidRPr="00DA065D" w:rsidRDefault="007C7A70" w:rsidP="001E0846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DA065D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7C7A70" w:rsidRPr="00DA065D" w:rsidRDefault="007C7A70" w:rsidP="001E0846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</w:p>
        </w:tc>
        <w:tc>
          <w:tcPr>
            <w:tcW w:w="992" w:type="dxa"/>
          </w:tcPr>
          <w:p w:rsidR="007C7A70" w:rsidRPr="00DA065D" w:rsidRDefault="007C7A70" w:rsidP="001E0846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DA065D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7C7A70" w:rsidRPr="00DA065D" w:rsidRDefault="007C7A70" w:rsidP="001E0846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</w:tcPr>
          <w:p w:rsidR="007C7A70" w:rsidRPr="00DA065D" w:rsidRDefault="007C7A70" w:rsidP="001E0846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DA065D">
              <w:rPr>
                <w:rStyle w:val="Strong"/>
                <w:rFonts w:ascii="Verdana" w:hAnsi="Verdana"/>
                <w:b w:val="0"/>
                <w:sz w:val="16"/>
                <w:szCs w:val="16"/>
              </w:rPr>
              <w:t>61,1</w:t>
            </w:r>
          </w:p>
        </w:tc>
        <w:tc>
          <w:tcPr>
            <w:tcW w:w="993" w:type="dxa"/>
          </w:tcPr>
          <w:p w:rsidR="007C7A70" w:rsidRPr="00DA065D" w:rsidRDefault="007C7A70" w:rsidP="001E0846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DA065D">
              <w:rPr>
                <w:rStyle w:val="Strong"/>
                <w:rFonts w:ascii="Verdana" w:hAnsi="Verdana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7C7A70" w:rsidRPr="00DA065D" w:rsidRDefault="007C7A70" w:rsidP="001E0846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а/м Тойота Авенсис  </w:t>
            </w:r>
          </w:p>
        </w:tc>
        <w:tc>
          <w:tcPr>
            <w:tcW w:w="1440" w:type="dxa"/>
          </w:tcPr>
          <w:p w:rsidR="007C7A70" w:rsidRPr="00DA065D" w:rsidRDefault="007C7A70" w:rsidP="001E0846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1117557,58</w:t>
            </w:r>
          </w:p>
        </w:tc>
        <w:tc>
          <w:tcPr>
            <w:tcW w:w="1080" w:type="dxa"/>
          </w:tcPr>
          <w:p w:rsidR="007C7A70" w:rsidRPr="00DA065D" w:rsidRDefault="007C7A70" w:rsidP="001E0846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DA065D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7C7A70" w:rsidRPr="00DA065D" w:rsidTr="00F268F2">
        <w:tc>
          <w:tcPr>
            <w:tcW w:w="426" w:type="dxa"/>
            <w:vMerge w:val="restart"/>
          </w:tcPr>
          <w:p w:rsidR="007C7A70" w:rsidRPr="00DA065D" w:rsidRDefault="007C7A70" w:rsidP="001C4F31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1482" w:type="dxa"/>
            <w:vMerge w:val="restart"/>
          </w:tcPr>
          <w:p w:rsidR="007C7A70" w:rsidRPr="00DA065D" w:rsidRDefault="007C7A70" w:rsidP="001C4F31">
            <w:pPr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Головочесов С.П.</w:t>
            </w:r>
          </w:p>
        </w:tc>
        <w:tc>
          <w:tcPr>
            <w:tcW w:w="1440" w:type="dxa"/>
            <w:vMerge w:val="restart"/>
          </w:tcPr>
          <w:p w:rsidR="007C7A70" w:rsidRPr="00DA065D" w:rsidRDefault="007C7A70" w:rsidP="001C4F31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Заместитель начальника отдела</w:t>
            </w:r>
          </w:p>
        </w:tc>
        <w:tc>
          <w:tcPr>
            <w:tcW w:w="1440" w:type="dxa"/>
          </w:tcPr>
          <w:p w:rsidR="007C7A70" w:rsidRPr="00DA065D" w:rsidRDefault="007C7A70" w:rsidP="001C4F31">
            <w:pPr>
              <w:shd w:val="clear" w:color="auto" w:fill="FFFFFF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color w:val="000000"/>
                <w:spacing w:val="-5"/>
                <w:sz w:val="16"/>
                <w:szCs w:val="16"/>
              </w:rPr>
              <w:t xml:space="preserve">Квартира  </w:t>
            </w:r>
          </w:p>
        </w:tc>
        <w:tc>
          <w:tcPr>
            <w:tcW w:w="1440" w:type="dxa"/>
          </w:tcPr>
          <w:p w:rsidR="007C7A70" w:rsidRPr="00DA065D" w:rsidRDefault="007C7A70" w:rsidP="001C4F3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д</w:t>
            </w:r>
            <w:r w:rsidRPr="00DA065D">
              <w:rPr>
                <w:rFonts w:ascii="Verdana" w:hAnsi="Verdana"/>
                <w:sz w:val="16"/>
                <w:szCs w:val="16"/>
              </w:rPr>
              <w:t>олевая 1/2</w:t>
            </w:r>
          </w:p>
        </w:tc>
        <w:tc>
          <w:tcPr>
            <w:tcW w:w="851" w:type="dxa"/>
          </w:tcPr>
          <w:p w:rsidR="007C7A70" w:rsidRPr="00DA065D" w:rsidRDefault="007C7A70" w:rsidP="001C4F3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60,8</w:t>
            </w:r>
          </w:p>
        </w:tc>
        <w:tc>
          <w:tcPr>
            <w:tcW w:w="992" w:type="dxa"/>
          </w:tcPr>
          <w:p w:rsidR="007C7A70" w:rsidRPr="00DA065D" w:rsidRDefault="007C7A70" w:rsidP="001C4F3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7C7A70" w:rsidRPr="00DA065D" w:rsidRDefault="007C7A70" w:rsidP="008A331F">
            <w:pPr>
              <w:shd w:val="clear" w:color="auto" w:fill="FFFFFF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color w:val="000000"/>
                <w:spacing w:val="-7"/>
                <w:sz w:val="16"/>
                <w:szCs w:val="16"/>
              </w:rPr>
              <w:t>Гараж</w:t>
            </w:r>
          </w:p>
        </w:tc>
        <w:tc>
          <w:tcPr>
            <w:tcW w:w="850" w:type="dxa"/>
            <w:vMerge w:val="restart"/>
          </w:tcPr>
          <w:p w:rsidR="007C7A70" w:rsidRPr="00DA065D" w:rsidRDefault="007C7A70" w:rsidP="008A331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color w:val="000000"/>
                <w:spacing w:val="-7"/>
                <w:sz w:val="16"/>
                <w:szCs w:val="16"/>
                <w:lang w:val="en-US"/>
              </w:rPr>
              <w:t>21</w:t>
            </w:r>
            <w:r w:rsidRPr="00DA065D">
              <w:rPr>
                <w:rFonts w:ascii="Verdana" w:hAnsi="Verdana"/>
                <w:color w:val="000000"/>
                <w:spacing w:val="-7"/>
                <w:sz w:val="16"/>
                <w:szCs w:val="16"/>
              </w:rPr>
              <w:t>,0</w:t>
            </w:r>
          </w:p>
        </w:tc>
        <w:tc>
          <w:tcPr>
            <w:tcW w:w="993" w:type="dxa"/>
            <w:vMerge w:val="restart"/>
          </w:tcPr>
          <w:p w:rsidR="007C7A70" w:rsidRPr="00DA065D" w:rsidRDefault="007C7A70" w:rsidP="008A331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color w:val="000000"/>
                <w:spacing w:val="-8"/>
                <w:sz w:val="16"/>
                <w:szCs w:val="16"/>
              </w:rPr>
              <w:t>Россия</w:t>
            </w:r>
          </w:p>
          <w:p w:rsidR="007C7A70" w:rsidRPr="00DA065D" w:rsidRDefault="007C7A70" w:rsidP="008A331F">
            <w:pPr>
              <w:shd w:val="clear" w:color="auto" w:fill="FFFFFF"/>
              <w:spacing w:line="240" w:lineRule="exact"/>
              <w:ind w:right="331"/>
              <w:rPr>
                <w:rFonts w:ascii="Verdana" w:hAnsi="Verdana"/>
                <w:sz w:val="16"/>
                <w:szCs w:val="16"/>
              </w:rPr>
            </w:pPr>
          </w:p>
          <w:p w:rsidR="007C7A70" w:rsidRPr="00DA065D" w:rsidRDefault="007C7A70" w:rsidP="008A331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7C7A70" w:rsidRPr="00DA065D" w:rsidRDefault="007C7A70" w:rsidP="008A331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38" w:type="dxa"/>
            <w:vMerge w:val="restart"/>
          </w:tcPr>
          <w:p w:rsidR="007C7A70" w:rsidRPr="00DA065D" w:rsidRDefault="007C7A70" w:rsidP="001C4F31">
            <w:pPr>
              <w:shd w:val="clear" w:color="auto" w:fill="FFFFFF"/>
              <w:rPr>
                <w:rFonts w:ascii="Verdana" w:hAnsi="Verdana"/>
                <w:color w:val="000000"/>
                <w:spacing w:val="-5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pacing w:val="-5"/>
                <w:sz w:val="16"/>
                <w:szCs w:val="16"/>
              </w:rPr>
              <w:t xml:space="preserve">а/м </w:t>
            </w:r>
            <w:r w:rsidRPr="00DA065D">
              <w:rPr>
                <w:rFonts w:ascii="Verdana" w:hAnsi="Verdana"/>
                <w:color w:val="000000"/>
                <w:spacing w:val="-5"/>
                <w:sz w:val="16"/>
                <w:szCs w:val="16"/>
              </w:rPr>
              <w:t xml:space="preserve"> </w:t>
            </w:r>
          </w:p>
          <w:p w:rsidR="007C7A70" w:rsidRPr="00DA065D" w:rsidRDefault="007C7A70" w:rsidP="001C4F31">
            <w:pPr>
              <w:shd w:val="clear" w:color="auto" w:fill="FFFFFF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Субару  Форестер</w:t>
            </w:r>
          </w:p>
          <w:p w:rsidR="007C7A70" w:rsidRPr="00DA065D" w:rsidRDefault="007C7A70" w:rsidP="001C4F3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 w:val="restart"/>
          </w:tcPr>
          <w:p w:rsidR="007C7A70" w:rsidRPr="00DA065D" w:rsidRDefault="007C7A70" w:rsidP="001C4F3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1530965,11</w:t>
            </w:r>
          </w:p>
        </w:tc>
        <w:tc>
          <w:tcPr>
            <w:tcW w:w="1080" w:type="dxa"/>
            <w:vMerge w:val="restart"/>
          </w:tcPr>
          <w:p w:rsidR="007C7A70" w:rsidRPr="00DA065D" w:rsidRDefault="007C7A70" w:rsidP="001C4F31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DA065D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7C7A70" w:rsidRPr="00DA065D" w:rsidTr="009D614F">
        <w:tc>
          <w:tcPr>
            <w:tcW w:w="426" w:type="dxa"/>
            <w:vMerge/>
          </w:tcPr>
          <w:p w:rsidR="007C7A70" w:rsidRPr="00DA065D" w:rsidRDefault="007C7A70" w:rsidP="001C4F31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  <w:vMerge/>
          </w:tcPr>
          <w:p w:rsidR="007C7A70" w:rsidRPr="00DA065D" w:rsidRDefault="007C7A70" w:rsidP="001C4F31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7C7A70" w:rsidRPr="00DA065D" w:rsidRDefault="007C7A70" w:rsidP="001C4F31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7C7A70" w:rsidRPr="00DA065D" w:rsidRDefault="007C7A70" w:rsidP="001C4F31">
            <w:pPr>
              <w:shd w:val="clear" w:color="auto" w:fill="FFFFFF"/>
              <w:spacing w:line="240" w:lineRule="exact"/>
              <w:ind w:hanging="2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color w:val="000000"/>
                <w:spacing w:val="-6"/>
                <w:sz w:val="16"/>
                <w:szCs w:val="16"/>
              </w:rPr>
              <w:t>Квартира</w:t>
            </w:r>
          </w:p>
        </w:tc>
        <w:tc>
          <w:tcPr>
            <w:tcW w:w="1440" w:type="dxa"/>
          </w:tcPr>
          <w:p w:rsidR="007C7A70" w:rsidRPr="00DA065D" w:rsidRDefault="007C7A70" w:rsidP="001C4F3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</w:t>
            </w:r>
            <w:r w:rsidRPr="00DA065D">
              <w:rPr>
                <w:rFonts w:ascii="Verdana" w:hAnsi="Verdana"/>
                <w:sz w:val="16"/>
                <w:szCs w:val="16"/>
              </w:rPr>
              <w:t>ндивидуальная</w:t>
            </w:r>
          </w:p>
        </w:tc>
        <w:tc>
          <w:tcPr>
            <w:tcW w:w="851" w:type="dxa"/>
          </w:tcPr>
          <w:p w:rsidR="007C7A70" w:rsidRPr="00DA065D" w:rsidRDefault="007C7A70" w:rsidP="001C4F3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34,3</w:t>
            </w:r>
          </w:p>
        </w:tc>
        <w:tc>
          <w:tcPr>
            <w:tcW w:w="992" w:type="dxa"/>
          </w:tcPr>
          <w:p w:rsidR="007C7A70" w:rsidRPr="00DA065D" w:rsidRDefault="007C7A70" w:rsidP="001C4F3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vMerge/>
          </w:tcPr>
          <w:p w:rsidR="007C7A70" w:rsidRPr="00DA065D" w:rsidRDefault="007C7A70" w:rsidP="001C4F31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7C7A70" w:rsidRPr="00DA065D" w:rsidRDefault="007C7A70" w:rsidP="001C4F3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7C7A70" w:rsidRPr="00DA065D" w:rsidRDefault="007C7A70" w:rsidP="001C4F31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</w:p>
        </w:tc>
        <w:tc>
          <w:tcPr>
            <w:tcW w:w="1338" w:type="dxa"/>
            <w:vMerge/>
          </w:tcPr>
          <w:p w:rsidR="007C7A70" w:rsidRPr="00DA065D" w:rsidRDefault="007C7A70" w:rsidP="001C4F3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7C7A70" w:rsidRPr="00DA065D" w:rsidRDefault="007C7A70" w:rsidP="001C4F3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  <w:vMerge/>
          </w:tcPr>
          <w:p w:rsidR="007C7A70" w:rsidRPr="00DA065D" w:rsidRDefault="007C7A70" w:rsidP="001C4F31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</w:p>
        </w:tc>
      </w:tr>
      <w:tr w:rsidR="007C7A70" w:rsidRPr="00DA065D" w:rsidTr="009D614F">
        <w:tc>
          <w:tcPr>
            <w:tcW w:w="426" w:type="dxa"/>
            <w:vMerge/>
          </w:tcPr>
          <w:p w:rsidR="007C7A70" w:rsidRPr="00DA065D" w:rsidRDefault="007C7A70" w:rsidP="001C4F31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  <w:vMerge/>
          </w:tcPr>
          <w:p w:rsidR="007C7A70" w:rsidRPr="00DA065D" w:rsidRDefault="007C7A70" w:rsidP="001C4F31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7C7A70" w:rsidRPr="00DA065D" w:rsidRDefault="007C7A70" w:rsidP="001C4F31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7C7A70" w:rsidRPr="00DA065D" w:rsidRDefault="007C7A70" w:rsidP="001C4F31">
            <w:pPr>
              <w:shd w:val="clear" w:color="auto" w:fill="FFFFFF"/>
              <w:rPr>
                <w:rFonts w:ascii="Verdana" w:hAnsi="Verdana"/>
                <w:color w:val="000000"/>
                <w:spacing w:val="-7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pacing w:val="-7"/>
                <w:sz w:val="16"/>
                <w:szCs w:val="16"/>
              </w:rPr>
              <w:t xml:space="preserve">Садовый </w:t>
            </w:r>
            <w:r w:rsidRPr="00DA065D">
              <w:rPr>
                <w:rFonts w:ascii="Verdana" w:hAnsi="Verdana"/>
                <w:color w:val="000000"/>
                <w:spacing w:val="-7"/>
                <w:sz w:val="16"/>
                <w:szCs w:val="16"/>
              </w:rPr>
              <w:t>земельный участок</w:t>
            </w:r>
          </w:p>
        </w:tc>
        <w:tc>
          <w:tcPr>
            <w:tcW w:w="1440" w:type="dxa"/>
          </w:tcPr>
          <w:p w:rsidR="007C7A70" w:rsidRPr="00DA065D" w:rsidRDefault="007C7A70" w:rsidP="001C4F3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</w:t>
            </w:r>
            <w:r w:rsidRPr="00DA065D">
              <w:rPr>
                <w:rFonts w:ascii="Verdana" w:hAnsi="Verdana"/>
                <w:sz w:val="16"/>
                <w:szCs w:val="16"/>
              </w:rPr>
              <w:t>овместная</w:t>
            </w:r>
          </w:p>
        </w:tc>
        <w:tc>
          <w:tcPr>
            <w:tcW w:w="851" w:type="dxa"/>
          </w:tcPr>
          <w:p w:rsidR="007C7A70" w:rsidRPr="00DA065D" w:rsidRDefault="007C7A70" w:rsidP="001C4F3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bCs/>
                <w:color w:val="000000"/>
                <w:spacing w:val="2"/>
                <w:sz w:val="16"/>
                <w:szCs w:val="16"/>
              </w:rPr>
              <w:t>649,0</w:t>
            </w:r>
          </w:p>
        </w:tc>
        <w:tc>
          <w:tcPr>
            <w:tcW w:w="992" w:type="dxa"/>
          </w:tcPr>
          <w:p w:rsidR="007C7A70" w:rsidRPr="00DA065D" w:rsidRDefault="007C7A70" w:rsidP="001C4F3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vMerge/>
          </w:tcPr>
          <w:p w:rsidR="007C7A70" w:rsidRPr="00DA065D" w:rsidRDefault="007C7A70" w:rsidP="001C4F31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7C7A70" w:rsidRPr="00DA065D" w:rsidRDefault="007C7A70" w:rsidP="001C4F3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7C7A70" w:rsidRPr="00DA065D" w:rsidRDefault="007C7A70" w:rsidP="001C4F31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</w:p>
        </w:tc>
        <w:tc>
          <w:tcPr>
            <w:tcW w:w="1338" w:type="dxa"/>
            <w:vMerge/>
          </w:tcPr>
          <w:p w:rsidR="007C7A70" w:rsidRPr="00DA065D" w:rsidRDefault="007C7A70" w:rsidP="001C4F3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7C7A70" w:rsidRPr="00DA065D" w:rsidRDefault="007C7A70" w:rsidP="001C4F3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  <w:vMerge/>
          </w:tcPr>
          <w:p w:rsidR="007C7A70" w:rsidRPr="00DA065D" w:rsidRDefault="007C7A70" w:rsidP="001C4F31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</w:p>
        </w:tc>
      </w:tr>
      <w:tr w:rsidR="007C7A70" w:rsidRPr="00DA065D" w:rsidTr="009D614F">
        <w:tc>
          <w:tcPr>
            <w:tcW w:w="426" w:type="dxa"/>
            <w:vMerge w:val="restart"/>
          </w:tcPr>
          <w:p w:rsidR="007C7A70" w:rsidRPr="00DA065D" w:rsidRDefault="007C7A70" w:rsidP="001C4F31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  <w:vMerge w:val="restart"/>
          </w:tcPr>
          <w:p w:rsidR="007C7A70" w:rsidRPr="00DA065D" w:rsidRDefault="007C7A70" w:rsidP="001C4F31">
            <w:pPr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Супруга</w:t>
            </w:r>
          </w:p>
        </w:tc>
        <w:tc>
          <w:tcPr>
            <w:tcW w:w="1440" w:type="dxa"/>
            <w:vMerge w:val="restart"/>
          </w:tcPr>
          <w:p w:rsidR="007C7A70" w:rsidRPr="00DA065D" w:rsidRDefault="007C7A70" w:rsidP="001C4F31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7C7A70" w:rsidRPr="00DA065D" w:rsidRDefault="007C7A70" w:rsidP="001C4F31">
            <w:pPr>
              <w:shd w:val="clear" w:color="auto" w:fill="FFFFFF"/>
              <w:spacing w:line="240" w:lineRule="exact"/>
              <w:ind w:hanging="2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color w:val="000000"/>
                <w:spacing w:val="-6"/>
                <w:sz w:val="16"/>
                <w:szCs w:val="16"/>
              </w:rPr>
              <w:t>Квартира</w:t>
            </w:r>
          </w:p>
        </w:tc>
        <w:tc>
          <w:tcPr>
            <w:tcW w:w="1440" w:type="dxa"/>
          </w:tcPr>
          <w:p w:rsidR="007C7A70" w:rsidRPr="00DA065D" w:rsidRDefault="007C7A70" w:rsidP="001C4F3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</w:t>
            </w:r>
            <w:r w:rsidRPr="00DA065D">
              <w:rPr>
                <w:rFonts w:ascii="Verdana" w:hAnsi="Verdana"/>
                <w:sz w:val="16"/>
                <w:szCs w:val="16"/>
              </w:rPr>
              <w:t>ндивидуальная</w:t>
            </w:r>
          </w:p>
        </w:tc>
        <w:tc>
          <w:tcPr>
            <w:tcW w:w="851" w:type="dxa"/>
          </w:tcPr>
          <w:p w:rsidR="007C7A70" w:rsidRPr="00DA065D" w:rsidRDefault="007C7A70" w:rsidP="001C4F3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34,9</w:t>
            </w:r>
          </w:p>
        </w:tc>
        <w:tc>
          <w:tcPr>
            <w:tcW w:w="992" w:type="dxa"/>
          </w:tcPr>
          <w:p w:rsidR="007C7A70" w:rsidRPr="00DA065D" w:rsidRDefault="007C7A70" w:rsidP="001C4F3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7C7A70" w:rsidRPr="00DA065D" w:rsidRDefault="007C7A70" w:rsidP="001C4F31">
            <w:pPr>
              <w:shd w:val="clear" w:color="auto" w:fill="FFFFFF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color w:val="000000"/>
                <w:spacing w:val="-5"/>
                <w:sz w:val="16"/>
                <w:szCs w:val="16"/>
              </w:rPr>
              <w:t xml:space="preserve">Квартира  </w:t>
            </w:r>
          </w:p>
        </w:tc>
        <w:tc>
          <w:tcPr>
            <w:tcW w:w="850" w:type="dxa"/>
            <w:vMerge w:val="restart"/>
          </w:tcPr>
          <w:p w:rsidR="007C7A70" w:rsidRPr="00DA065D" w:rsidRDefault="007C7A70" w:rsidP="001C4F3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60,8</w:t>
            </w:r>
          </w:p>
        </w:tc>
        <w:tc>
          <w:tcPr>
            <w:tcW w:w="993" w:type="dxa"/>
            <w:vMerge w:val="restart"/>
          </w:tcPr>
          <w:p w:rsidR="007C7A70" w:rsidRPr="00DA065D" w:rsidRDefault="007C7A70" w:rsidP="001C4F3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  <w:vMerge w:val="restart"/>
          </w:tcPr>
          <w:p w:rsidR="007C7A70" w:rsidRPr="00DA065D" w:rsidRDefault="007C7A70" w:rsidP="001C4F3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  <w:vMerge w:val="restart"/>
          </w:tcPr>
          <w:p w:rsidR="007C7A70" w:rsidRPr="00DA065D" w:rsidRDefault="007C7A70" w:rsidP="001C4F3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372331,86</w:t>
            </w:r>
          </w:p>
        </w:tc>
        <w:tc>
          <w:tcPr>
            <w:tcW w:w="1080" w:type="dxa"/>
            <w:vMerge w:val="restart"/>
          </w:tcPr>
          <w:p w:rsidR="007C7A70" w:rsidRPr="00DA065D" w:rsidRDefault="007C7A70" w:rsidP="001C4F3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7C7A70" w:rsidRPr="00DA065D" w:rsidTr="009D614F">
        <w:tc>
          <w:tcPr>
            <w:tcW w:w="426" w:type="dxa"/>
            <w:vMerge/>
          </w:tcPr>
          <w:p w:rsidR="007C7A70" w:rsidRPr="00DA065D" w:rsidRDefault="007C7A70" w:rsidP="00F268F2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  <w:vMerge/>
          </w:tcPr>
          <w:p w:rsidR="007C7A70" w:rsidRPr="00DA065D" w:rsidRDefault="007C7A70" w:rsidP="00F268F2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7C7A70" w:rsidRPr="00DA065D" w:rsidRDefault="007C7A70" w:rsidP="00F268F2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7C7A70" w:rsidRPr="00DA065D" w:rsidRDefault="007C7A70" w:rsidP="00F268F2">
            <w:pPr>
              <w:shd w:val="clear" w:color="auto" w:fill="FFFFFF"/>
              <w:rPr>
                <w:rFonts w:ascii="Verdana" w:hAnsi="Verdana"/>
                <w:color w:val="000000"/>
                <w:spacing w:val="-7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pacing w:val="-7"/>
                <w:sz w:val="16"/>
                <w:szCs w:val="16"/>
              </w:rPr>
              <w:t xml:space="preserve">Садовый </w:t>
            </w:r>
            <w:r w:rsidRPr="00DA065D">
              <w:rPr>
                <w:rFonts w:ascii="Verdana" w:hAnsi="Verdana"/>
                <w:color w:val="000000"/>
                <w:spacing w:val="-7"/>
                <w:sz w:val="16"/>
                <w:szCs w:val="16"/>
              </w:rPr>
              <w:t>земельный участок</w:t>
            </w:r>
          </w:p>
        </w:tc>
        <w:tc>
          <w:tcPr>
            <w:tcW w:w="1440" w:type="dxa"/>
          </w:tcPr>
          <w:p w:rsidR="007C7A70" w:rsidRPr="00DA065D" w:rsidRDefault="007C7A70" w:rsidP="00F268F2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</w:t>
            </w:r>
            <w:r w:rsidRPr="00DA065D">
              <w:rPr>
                <w:rFonts w:ascii="Verdana" w:hAnsi="Verdana"/>
                <w:sz w:val="16"/>
                <w:szCs w:val="16"/>
              </w:rPr>
              <w:t>овместная</w:t>
            </w:r>
          </w:p>
        </w:tc>
        <w:tc>
          <w:tcPr>
            <w:tcW w:w="851" w:type="dxa"/>
          </w:tcPr>
          <w:p w:rsidR="007C7A70" w:rsidRPr="00DA065D" w:rsidRDefault="007C7A70" w:rsidP="00F268F2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bCs/>
                <w:color w:val="000000"/>
                <w:spacing w:val="2"/>
                <w:sz w:val="16"/>
                <w:szCs w:val="16"/>
              </w:rPr>
              <w:t>649,0</w:t>
            </w:r>
          </w:p>
        </w:tc>
        <w:tc>
          <w:tcPr>
            <w:tcW w:w="992" w:type="dxa"/>
          </w:tcPr>
          <w:p w:rsidR="007C7A70" w:rsidRPr="00DA065D" w:rsidRDefault="007C7A70" w:rsidP="00F268F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vMerge/>
          </w:tcPr>
          <w:p w:rsidR="007C7A70" w:rsidRPr="00DA065D" w:rsidRDefault="007C7A70" w:rsidP="00F268F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7C7A70" w:rsidRPr="00DA065D" w:rsidRDefault="007C7A70" w:rsidP="00F268F2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7C7A70" w:rsidRPr="00DA065D" w:rsidRDefault="007C7A70" w:rsidP="00F268F2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</w:p>
        </w:tc>
        <w:tc>
          <w:tcPr>
            <w:tcW w:w="1338" w:type="dxa"/>
            <w:vMerge/>
          </w:tcPr>
          <w:p w:rsidR="007C7A70" w:rsidRPr="00DA065D" w:rsidRDefault="007C7A70" w:rsidP="00F268F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7C7A70" w:rsidRPr="00DA065D" w:rsidRDefault="007C7A70" w:rsidP="00F268F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  <w:vMerge/>
          </w:tcPr>
          <w:p w:rsidR="007C7A70" w:rsidRPr="00DA065D" w:rsidRDefault="007C7A70" w:rsidP="00F268F2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</w:p>
        </w:tc>
      </w:tr>
      <w:tr w:rsidR="007C7A70" w:rsidRPr="00DA065D" w:rsidTr="009D614F">
        <w:trPr>
          <w:trHeight w:val="454"/>
        </w:trPr>
        <w:tc>
          <w:tcPr>
            <w:tcW w:w="426" w:type="dxa"/>
            <w:vMerge w:val="restart"/>
          </w:tcPr>
          <w:p w:rsidR="007C7A70" w:rsidRPr="00DA065D" w:rsidRDefault="007C7A70" w:rsidP="001C4F31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1482" w:type="dxa"/>
          </w:tcPr>
          <w:p w:rsidR="007C7A70" w:rsidRPr="00DA065D" w:rsidRDefault="007C7A70" w:rsidP="001C4F31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Белобородова Е.А.</w:t>
            </w:r>
          </w:p>
        </w:tc>
        <w:tc>
          <w:tcPr>
            <w:tcW w:w="1440" w:type="dxa"/>
          </w:tcPr>
          <w:p w:rsidR="007C7A70" w:rsidRPr="00DA065D" w:rsidRDefault="007C7A70" w:rsidP="001C4F31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Главный специалист- эксперт</w:t>
            </w:r>
          </w:p>
        </w:tc>
        <w:tc>
          <w:tcPr>
            <w:tcW w:w="1440" w:type="dxa"/>
          </w:tcPr>
          <w:p w:rsidR="007C7A70" w:rsidRPr="00DA065D" w:rsidRDefault="007C7A70" w:rsidP="001C4F3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1440" w:type="dxa"/>
          </w:tcPr>
          <w:p w:rsidR="007C7A70" w:rsidRPr="00DA065D" w:rsidRDefault="007C7A70" w:rsidP="001C4F31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</w:t>
            </w:r>
            <w:r w:rsidRPr="00DA065D">
              <w:rPr>
                <w:rFonts w:ascii="Verdana" w:hAnsi="Verdana"/>
                <w:sz w:val="16"/>
                <w:szCs w:val="16"/>
              </w:rPr>
              <w:t>ндивидуальная</w:t>
            </w:r>
          </w:p>
        </w:tc>
        <w:tc>
          <w:tcPr>
            <w:tcW w:w="851" w:type="dxa"/>
          </w:tcPr>
          <w:p w:rsidR="007C7A70" w:rsidRPr="00DA065D" w:rsidRDefault="007C7A70" w:rsidP="001C4F3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83,9</w:t>
            </w:r>
          </w:p>
        </w:tc>
        <w:tc>
          <w:tcPr>
            <w:tcW w:w="992" w:type="dxa"/>
          </w:tcPr>
          <w:p w:rsidR="007C7A70" w:rsidRPr="00DA065D" w:rsidRDefault="007C7A70" w:rsidP="001C4F3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7C7A70" w:rsidRPr="00DA065D" w:rsidRDefault="007C7A70" w:rsidP="001C4F3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7C7A70" w:rsidRPr="00DA065D" w:rsidRDefault="007C7A70" w:rsidP="001C4F31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DA065D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7C7A70" w:rsidRPr="00DA065D" w:rsidRDefault="007C7A70" w:rsidP="001C4F31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DA065D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  <w:tc>
          <w:tcPr>
            <w:tcW w:w="1338" w:type="dxa"/>
          </w:tcPr>
          <w:p w:rsidR="007C7A70" w:rsidRPr="00DA065D" w:rsidRDefault="007C7A70" w:rsidP="001C4F3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7C7A70" w:rsidRPr="00DA065D" w:rsidRDefault="007C7A70" w:rsidP="001C4F3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542105,90</w:t>
            </w:r>
          </w:p>
        </w:tc>
        <w:tc>
          <w:tcPr>
            <w:tcW w:w="1080" w:type="dxa"/>
          </w:tcPr>
          <w:p w:rsidR="007C7A70" w:rsidRPr="00DA065D" w:rsidRDefault="007C7A70" w:rsidP="001C4F3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7C7A70" w:rsidRPr="00DA065D" w:rsidTr="009D614F">
        <w:trPr>
          <w:trHeight w:val="454"/>
        </w:trPr>
        <w:tc>
          <w:tcPr>
            <w:tcW w:w="426" w:type="dxa"/>
            <w:vMerge/>
          </w:tcPr>
          <w:p w:rsidR="007C7A70" w:rsidRPr="00DA065D" w:rsidRDefault="007C7A70" w:rsidP="001C4F31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7C7A70" w:rsidRPr="00DA065D" w:rsidRDefault="007C7A70" w:rsidP="001C4F31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Супруг</w:t>
            </w:r>
          </w:p>
        </w:tc>
        <w:tc>
          <w:tcPr>
            <w:tcW w:w="1440" w:type="dxa"/>
          </w:tcPr>
          <w:p w:rsidR="007C7A70" w:rsidRPr="00DA065D" w:rsidRDefault="007C7A70" w:rsidP="001C4F31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7C7A70" w:rsidRPr="00DA065D" w:rsidRDefault="007C7A70" w:rsidP="001C4F3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Квартира</w:t>
            </w:r>
          </w:p>
          <w:p w:rsidR="007C7A70" w:rsidRPr="00DA065D" w:rsidRDefault="007C7A70" w:rsidP="001C4F3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7C7A70" w:rsidRPr="00DA065D" w:rsidRDefault="007C7A70" w:rsidP="001C4F31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д</w:t>
            </w:r>
            <w:r w:rsidRPr="00DA065D">
              <w:rPr>
                <w:rFonts w:ascii="Verdana" w:hAnsi="Verdana"/>
                <w:sz w:val="16"/>
                <w:szCs w:val="16"/>
              </w:rPr>
              <w:t>олевая 1/4</w:t>
            </w:r>
          </w:p>
          <w:p w:rsidR="007C7A70" w:rsidRPr="00DA065D" w:rsidRDefault="007C7A70" w:rsidP="001C4F3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1" w:type="dxa"/>
          </w:tcPr>
          <w:p w:rsidR="007C7A70" w:rsidRPr="00DA065D" w:rsidRDefault="007C7A70" w:rsidP="001C4F3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42</w:t>
            </w:r>
          </w:p>
        </w:tc>
        <w:tc>
          <w:tcPr>
            <w:tcW w:w="992" w:type="dxa"/>
          </w:tcPr>
          <w:p w:rsidR="007C7A70" w:rsidRPr="00DA065D" w:rsidRDefault="007C7A70" w:rsidP="001C4F3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7C7A70" w:rsidRPr="00DA065D" w:rsidRDefault="007C7A70" w:rsidP="001C4F3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Квартира</w:t>
            </w:r>
          </w:p>
          <w:p w:rsidR="007C7A70" w:rsidRPr="00DA065D" w:rsidRDefault="007C7A70" w:rsidP="001C4F3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0" w:type="dxa"/>
          </w:tcPr>
          <w:p w:rsidR="007C7A70" w:rsidRPr="00DA065D" w:rsidRDefault="007C7A70" w:rsidP="001C4F31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DA065D">
              <w:rPr>
                <w:rStyle w:val="Strong"/>
                <w:rFonts w:ascii="Verdana" w:hAnsi="Verdana"/>
                <w:b w:val="0"/>
                <w:sz w:val="16"/>
                <w:szCs w:val="16"/>
              </w:rPr>
              <w:t>83,9</w:t>
            </w:r>
          </w:p>
        </w:tc>
        <w:tc>
          <w:tcPr>
            <w:tcW w:w="993" w:type="dxa"/>
          </w:tcPr>
          <w:p w:rsidR="007C7A70" w:rsidRPr="00DA065D" w:rsidRDefault="007C7A70" w:rsidP="001C4F31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DA065D">
              <w:rPr>
                <w:rStyle w:val="Strong"/>
                <w:rFonts w:ascii="Verdana" w:hAnsi="Verdana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7C7A70" w:rsidRPr="00DA065D" w:rsidRDefault="007C7A70" w:rsidP="001C4F3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а/м Нисан Тиида</w:t>
            </w:r>
          </w:p>
        </w:tc>
        <w:tc>
          <w:tcPr>
            <w:tcW w:w="1440" w:type="dxa"/>
          </w:tcPr>
          <w:p w:rsidR="007C7A70" w:rsidRPr="00DA065D" w:rsidRDefault="007C7A70" w:rsidP="001C4F3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275255,93</w:t>
            </w:r>
          </w:p>
        </w:tc>
        <w:tc>
          <w:tcPr>
            <w:tcW w:w="1080" w:type="dxa"/>
          </w:tcPr>
          <w:p w:rsidR="007C7A70" w:rsidRPr="00DA065D" w:rsidRDefault="007C7A70" w:rsidP="001C4F3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7C7A70" w:rsidRPr="00DA065D" w:rsidTr="009D614F">
        <w:trPr>
          <w:trHeight w:val="454"/>
        </w:trPr>
        <w:tc>
          <w:tcPr>
            <w:tcW w:w="426" w:type="dxa"/>
            <w:vMerge w:val="restart"/>
          </w:tcPr>
          <w:p w:rsidR="007C7A70" w:rsidRPr="00DA065D" w:rsidRDefault="007C7A70" w:rsidP="001C4F31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1482" w:type="dxa"/>
          </w:tcPr>
          <w:p w:rsidR="007C7A70" w:rsidRPr="00DA065D" w:rsidRDefault="007C7A70" w:rsidP="001C4F31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Осипова Т.С.</w:t>
            </w:r>
          </w:p>
        </w:tc>
        <w:tc>
          <w:tcPr>
            <w:tcW w:w="1440" w:type="dxa"/>
          </w:tcPr>
          <w:p w:rsidR="007C7A70" w:rsidRPr="00DA065D" w:rsidRDefault="007C7A70" w:rsidP="001C4F31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Главный специалист- эксперт</w:t>
            </w:r>
          </w:p>
        </w:tc>
        <w:tc>
          <w:tcPr>
            <w:tcW w:w="1440" w:type="dxa"/>
          </w:tcPr>
          <w:p w:rsidR="007C7A70" w:rsidRPr="00DA065D" w:rsidRDefault="007C7A70" w:rsidP="001C4F3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Квартира</w:t>
            </w:r>
          </w:p>
          <w:p w:rsidR="007C7A70" w:rsidRPr="00DA065D" w:rsidRDefault="007C7A70" w:rsidP="001C4F3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7C7A70" w:rsidRPr="00DA065D" w:rsidRDefault="007C7A70" w:rsidP="001C4F31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</w:t>
            </w:r>
            <w:r w:rsidRPr="00DA065D">
              <w:rPr>
                <w:rFonts w:ascii="Verdana" w:hAnsi="Verdana"/>
                <w:sz w:val="16"/>
                <w:szCs w:val="16"/>
              </w:rPr>
              <w:t>ндивидуальная</w:t>
            </w:r>
          </w:p>
          <w:p w:rsidR="007C7A70" w:rsidRPr="00DA065D" w:rsidRDefault="007C7A70" w:rsidP="001C4F3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1" w:type="dxa"/>
          </w:tcPr>
          <w:p w:rsidR="007C7A70" w:rsidRPr="00DA065D" w:rsidRDefault="007C7A70" w:rsidP="001C4F3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62,1</w:t>
            </w:r>
          </w:p>
        </w:tc>
        <w:tc>
          <w:tcPr>
            <w:tcW w:w="992" w:type="dxa"/>
          </w:tcPr>
          <w:p w:rsidR="007C7A70" w:rsidRPr="00DA065D" w:rsidRDefault="007C7A70" w:rsidP="001C4F3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7C7A70" w:rsidRPr="00DA065D" w:rsidRDefault="007C7A70" w:rsidP="001C4F3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7C7A70" w:rsidRPr="00DA065D" w:rsidRDefault="007C7A70" w:rsidP="001C4F31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DA065D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7C7A70" w:rsidRPr="00DA065D" w:rsidRDefault="007C7A70" w:rsidP="001C4F31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DA065D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  <w:tc>
          <w:tcPr>
            <w:tcW w:w="1338" w:type="dxa"/>
          </w:tcPr>
          <w:p w:rsidR="007C7A70" w:rsidRPr="00DA065D" w:rsidRDefault="007C7A70" w:rsidP="001C4F3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7C7A70" w:rsidRPr="00DA065D" w:rsidRDefault="007C7A70" w:rsidP="001C4F3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616783,76</w:t>
            </w:r>
          </w:p>
        </w:tc>
        <w:tc>
          <w:tcPr>
            <w:tcW w:w="1080" w:type="dxa"/>
          </w:tcPr>
          <w:p w:rsidR="007C7A70" w:rsidRPr="00DA065D" w:rsidRDefault="007C7A70" w:rsidP="001C4F3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7C7A70" w:rsidRPr="00DA065D" w:rsidTr="009D614F">
        <w:trPr>
          <w:trHeight w:val="454"/>
        </w:trPr>
        <w:tc>
          <w:tcPr>
            <w:tcW w:w="426" w:type="dxa"/>
            <w:vMerge/>
          </w:tcPr>
          <w:p w:rsidR="007C7A70" w:rsidRPr="00DA065D" w:rsidRDefault="007C7A70" w:rsidP="001C4F31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7C7A70" w:rsidRPr="00DA065D" w:rsidRDefault="007C7A70" w:rsidP="001C4F31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440" w:type="dxa"/>
          </w:tcPr>
          <w:p w:rsidR="007C7A70" w:rsidRPr="00DA065D" w:rsidRDefault="007C7A70" w:rsidP="001C4F31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7C7A70" w:rsidRPr="00DA065D" w:rsidRDefault="007C7A70" w:rsidP="001C4F3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7C7A70" w:rsidRPr="00DA065D" w:rsidRDefault="007C7A70" w:rsidP="001C4F3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7C7A70" w:rsidRPr="00DA065D" w:rsidRDefault="007C7A70" w:rsidP="001C4F3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7C7A70" w:rsidRPr="00DA065D" w:rsidRDefault="007C7A70" w:rsidP="001C4F3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7C7A70" w:rsidRPr="00DA065D" w:rsidRDefault="007C7A70" w:rsidP="001C4F3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</w:tcPr>
          <w:p w:rsidR="007C7A70" w:rsidRPr="00DA065D" w:rsidRDefault="007C7A70" w:rsidP="001C4F31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DA065D">
              <w:rPr>
                <w:rStyle w:val="Strong"/>
                <w:rFonts w:ascii="Verdana" w:hAnsi="Verdana"/>
                <w:b w:val="0"/>
                <w:sz w:val="16"/>
                <w:szCs w:val="16"/>
              </w:rPr>
              <w:t>62,1</w:t>
            </w:r>
          </w:p>
        </w:tc>
        <w:tc>
          <w:tcPr>
            <w:tcW w:w="993" w:type="dxa"/>
          </w:tcPr>
          <w:p w:rsidR="007C7A70" w:rsidRPr="00DA065D" w:rsidRDefault="007C7A70" w:rsidP="001C4F31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DA065D">
              <w:rPr>
                <w:rStyle w:val="Strong"/>
                <w:rFonts w:ascii="Verdana" w:hAnsi="Verdana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7C7A70" w:rsidRPr="00DA065D" w:rsidRDefault="007C7A70" w:rsidP="001C4F3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7C7A70" w:rsidRPr="00DA065D" w:rsidRDefault="007C7A70" w:rsidP="001C4F3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080" w:type="dxa"/>
          </w:tcPr>
          <w:p w:rsidR="007C7A70" w:rsidRPr="00DA065D" w:rsidRDefault="007C7A70" w:rsidP="001C4F3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7C7A70" w:rsidRPr="00DA065D" w:rsidTr="009D614F">
        <w:trPr>
          <w:trHeight w:val="454"/>
        </w:trPr>
        <w:tc>
          <w:tcPr>
            <w:tcW w:w="426" w:type="dxa"/>
          </w:tcPr>
          <w:p w:rsidR="007C7A70" w:rsidRPr="00DA065D" w:rsidRDefault="007C7A70" w:rsidP="001C4F31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5</w:t>
            </w:r>
          </w:p>
        </w:tc>
        <w:tc>
          <w:tcPr>
            <w:tcW w:w="1482" w:type="dxa"/>
          </w:tcPr>
          <w:p w:rsidR="007C7A70" w:rsidRPr="00DA065D" w:rsidRDefault="007C7A70" w:rsidP="001C4F31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Семакова Л.Г.</w:t>
            </w:r>
          </w:p>
        </w:tc>
        <w:tc>
          <w:tcPr>
            <w:tcW w:w="1440" w:type="dxa"/>
          </w:tcPr>
          <w:p w:rsidR="007C7A70" w:rsidRPr="00DA065D" w:rsidRDefault="007C7A70" w:rsidP="001C4F31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 xml:space="preserve">Главный специалист-эксперт </w:t>
            </w:r>
          </w:p>
        </w:tc>
        <w:tc>
          <w:tcPr>
            <w:tcW w:w="1440" w:type="dxa"/>
          </w:tcPr>
          <w:p w:rsidR="007C7A70" w:rsidRPr="00DA065D" w:rsidRDefault="007C7A70" w:rsidP="001C4F3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7C7A70" w:rsidRPr="00DA065D" w:rsidRDefault="007C7A70" w:rsidP="001C4F3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7C7A70" w:rsidRPr="00DA065D" w:rsidRDefault="007C7A70" w:rsidP="001C4F3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7C7A70" w:rsidRPr="00DA065D" w:rsidRDefault="007C7A70" w:rsidP="001C4F3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7C7A70" w:rsidRPr="00DA065D" w:rsidRDefault="007C7A70" w:rsidP="001C4F3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</w:tcPr>
          <w:p w:rsidR="007C7A70" w:rsidRPr="00DA065D" w:rsidRDefault="007C7A70" w:rsidP="001C4F31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DA065D">
              <w:rPr>
                <w:rStyle w:val="Strong"/>
                <w:rFonts w:ascii="Verdana" w:hAnsi="Verdana"/>
                <w:b w:val="0"/>
                <w:sz w:val="16"/>
                <w:szCs w:val="16"/>
              </w:rPr>
              <w:t>60,0</w:t>
            </w:r>
          </w:p>
        </w:tc>
        <w:tc>
          <w:tcPr>
            <w:tcW w:w="993" w:type="dxa"/>
          </w:tcPr>
          <w:p w:rsidR="007C7A70" w:rsidRPr="00DA065D" w:rsidRDefault="007C7A70" w:rsidP="001C4F31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DA065D">
              <w:rPr>
                <w:rStyle w:val="Strong"/>
                <w:rFonts w:ascii="Verdana" w:hAnsi="Verdana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7C7A70" w:rsidRPr="00DA065D" w:rsidRDefault="007C7A70" w:rsidP="001C4F3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7C7A70" w:rsidRPr="00DA065D" w:rsidRDefault="007C7A70" w:rsidP="001C4F3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824571,28</w:t>
            </w:r>
          </w:p>
        </w:tc>
        <w:tc>
          <w:tcPr>
            <w:tcW w:w="1080" w:type="dxa"/>
          </w:tcPr>
          <w:p w:rsidR="007C7A70" w:rsidRPr="00DA065D" w:rsidRDefault="007C7A70" w:rsidP="001C4F3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7C7A70" w:rsidRPr="00DA065D" w:rsidTr="009D614F">
        <w:tc>
          <w:tcPr>
            <w:tcW w:w="426" w:type="dxa"/>
          </w:tcPr>
          <w:p w:rsidR="007C7A70" w:rsidRPr="00DA065D" w:rsidRDefault="007C7A70" w:rsidP="001C4F31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7C7A70" w:rsidRPr="00DA065D" w:rsidRDefault="007C7A70" w:rsidP="001C4F31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Супруг</w:t>
            </w:r>
          </w:p>
        </w:tc>
        <w:tc>
          <w:tcPr>
            <w:tcW w:w="1440" w:type="dxa"/>
          </w:tcPr>
          <w:p w:rsidR="007C7A70" w:rsidRPr="00DA065D" w:rsidRDefault="007C7A70" w:rsidP="001C4F31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7C7A70" w:rsidRPr="00DA065D" w:rsidRDefault="007C7A70" w:rsidP="001C4F3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1440" w:type="dxa"/>
          </w:tcPr>
          <w:p w:rsidR="007C7A70" w:rsidRPr="00DA065D" w:rsidRDefault="007C7A70" w:rsidP="001C4F31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</w:t>
            </w:r>
            <w:r w:rsidRPr="00DA065D">
              <w:rPr>
                <w:rFonts w:ascii="Verdana" w:hAnsi="Verdana"/>
                <w:sz w:val="16"/>
                <w:szCs w:val="16"/>
              </w:rPr>
              <w:t>ндивидуальная</w:t>
            </w:r>
          </w:p>
        </w:tc>
        <w:tc>
          <w:tcPr>
            <w:tcW w:w="851" w:type="dxa"/>
          </w:tcPr>
          <w:p w:rsidR="007C7A70" w:rsidRPr="00DA065D" w:rsidRDefault="007C7A70" w:rsidP="001C4F3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60,0</w:t>
            </w:r>
          </w:p>
        </w:tc>
        <w:tc>
          <w:tcPr>
            <w:tcW w:w="992" w:type="dxa"/>
          </w:tcPr>
          <w:p w:rsidR="007C7A70" w:rsidRPr="00DA065D" w:rsidRDefault="007C7A70" w:rsidP="001C4F3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7C7A70" w:rsidRPr="00DA065D" w:rsidRDefault="007C7A70" w:rsidP="001C4F3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7C7A70" w:rsidRPr="00DA065D" w:rsidRDefault="007C7A70" w:rsidP="001C4F31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DA065D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7C7A70" w:rsidRPr="00DA065D" w:rsidRDefault="007C7A70" w:rsidP="001C4F31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DA065D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  <w:tc>
          <w:tcPr>
            <w:tcW w:w="1338" w:type="dxa"/>
          </w:tcPr>
          <w:p w:rsidR="007C7A70" w:rsidRPr="00DA065D" w:rsidRDefault="007C7A70" w:rsidP="001C4F3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7C7A70" w:rsidRPr="00DA065D" w:rsidRDefault="007C7A70" w:rsidP="001C4F3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1317691,49</w:t>
            </w:r>
          </w:p>
        </w:tc>
        <w:tc>
          <w:tcPr>
            <w:tcW w:w="1080" w:type="dxa"/>
          </w:tcPr>
          <w:p w:rsidR="007C7A70" w:rsidRPr="00DA065D" w:rsidRDefault="007C7A70" w:rsidP="001C4F3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7C7A70" w:rsidRPr="00DA065D" w:rsidTr="009D614F">
        <w:tc>
          <w:tcPr>
            <w:tcW w:w="426" w:type="dxa"/>
            <w:vMerge w:val="restart"/>
          </w:tcPr>
          <w:p w:rsidR="007C7A70" w:rsidRPr="00DA065D" w:rsidRDefault="007C7A70" w:rsidP="001C4F31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6</w:t>
            </w:r>
          </w:p>
        </w:tc>
        <w:tc>
          <w:tcPr>
            <w:tcW w:w="1482" w:type="dxa"/>
            <w:vMerge w:val="restart"/>
          </w:tcPr>
          <w:p w:rsidR="007C7A70" w:rsidRPr="00DA065D" w:rsidRDefault="007C7A70" w:rsidP="001C4F31">
            <w:pPr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Сокольских Е.А.</w:t>
            </w:r>
          </w:p>
        </w:tc>
        <w:tc>
          <w:tcPr>
            <w:tcW w:w="1440" w:type="dxa"/>
            <w:vMerge w:val="restart"/>
          </w:tcPr>
          <w:p w:rsidR="007C7A70" w:rsidRPr="00DA065D" w:rsidRDefault="007C7A70" w:rsidP="001C4F31">
            <w:pPr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Главный специалист-эксперт</w:t>
            </w:r>
          </w:p>
        </w:tc>
        <w:tc>
          <w:tcPr>
            <w:tcW w:w="1440" w:type="dxa"/>
          </w:tcPr>
          <w:p w:rsidR="007C7A70" w:rsidRPr="00DA065D" w:rsidRDefault="007C7A70" w:rsidP="001C4F3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1440" w:type="dxa"/>
          </w:tcPr>
          <w:p w:rsidR="007C7A70" w:rsidRPr="00DA065D" w:rsidRDefault="007C7A70" w:rsidP="001C4F31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</w:t>
            </w:r>
            <w:r w:rsidRPr="00DA065D">
              <w:rPr>
                <w:rFonts w:ascii="Verdana" w:hAnsi="Verdana"/>
                <w:sz w:val="16"/>
                <w:szCs w:val="16"/>
              </w:rPr>
              <w:t>ндивидуальная</w:t>
            </w:r>
          </w:p>
        </w:tc>
        <w:tc>
          <w:tcPr>
            <w:tcW w:w="851" w:type="dxa"/>
          </w:tcPr>
          <w:p w:rsidR="007C7A70" w:rsidRPr="00DA065D" w:rsidRDefault="007C7A70" w:rsidP="001C4F3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38,8</w:t>
            </w:r>
          </w:p>
        </w:tc>
        <w:tc>
          <w:tcPr>
            <w:tcW w:w="992" w:type="dxa"/>
          </w:tcPr>
          <w:p w:rsidR="007C7A70" w:rsidRPr="00DA065D" w:rsidRDefault="007C7A70" w:rsidP="001C4F3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7C7A70" w:rsidRPr="00DA065D" w:rsidRDefault="007C7A70" w:rsidP="001C4F3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  <w:vMerge w:val="restart"/>
          </w:tcPr>
          <w:p w:rsidR="007C7A70" w:rsidRPr="00DA065D" w:rsidRDefault="007C7A70" w:rsidP="001C4F31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DA065D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  <w:tc>
          <w:tcPr>
            <w:tcW w:w="993" w:type="dxa"/>
            <w:vMerge w:val="restart"/>
          </w:tcPr>
          <w:p w:rsidR="007C7A70" w:rsidRPr="00DA065D" w:rsidRDefault="007C7A70" w:rsidP="001C4F31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DA065D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  <w:tc>
          <w:tcPr>
            <w:tcW w:w="1338" w:type="dxa"/>
            <w:vMerge w:val="restart"/>
          </w:tcPr>
          <w:p w:rsidR="007C7A70" w:rsidRPr="00DA065D" w:rsidRDefault="007C7A70" w:rsidP="001C4F3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  <w:vMerge w:val="restart"/>
          </w:tcPr>
          <w:p w:rsidR="007C7A70" w:rsidRPr="00DA065D" w:rsidRDefault="007C7A70" w:rsidP="001C4F3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566419,61</w:t>
            </w:r>
          </w:p>
        </w:tc>
        <w:tc>
          <w:tcPr>
            <w:tcW w:w="1080" w:type="dxa"/>
            <w:vMerge w:val="restart"/>
          </w:tcPr>
          <w:p w:rsidR="007C7A70" w:rsidRPr="00DA065D" w:rsidRDefault="007C7A70" w:rsidP="001C4F31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DA065D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7C7A70" w:rsidRPr="00DA065D" w:rsidTr="009D614F">
        <w:tc>
          <w:tcPr>
            <w:tcW w:w="426" w:type="dxa"/>
            <w:vMerge/>
          </w:tcPr>
          <w:p w:rsidR="007C7A70" w:rsidRPr="00DA065D" w:rsidRDefault="007C7A70" w:rsidP="001C4F31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  <w:vMerge/>
          </w:tcPr>
          <w:p w:rsidR="007C7A70" w:rsidRPr="00DA065D" w:rsidRDefault="007C7A70" w:rsidP="001C4F31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7C7A70" w:rsidRPr="00DA065D" w:rsidRDefault="007C7A70" w:rsidP="001C4F31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7C7A70" w:rsidRPr="00DA065D" w:rsidRDefault="007C7A70" w:rsidP="001C4F3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1440" w:type="dxa"/>
          </w:tcPr>
          <w:p w:rsidR="007C7A70" w:rsidRPr="00DA065D" w:rsidRDefault="007C7A70" w:rsidP="001C4F31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</w:t>
            </w:r>
            <w:r w:rsidRPr="00DA065D">
              <w:rPr>
                <w:rFonts w:ascii="Verdana" w:hAnsi="Verdana"/>
                <w:sz w:val="16"/>
                <w:szCs w:val="16"/>
              </w:rPr>
              <w:t>ндивидуальная</w:t>
            </w:r>
          </w:p>
        </w:tc>
        <w:tc>
          <w:tcPr>
            <w:tcW w:w="851" w:type="dxa"/>
          </w:tcPr>
          <w:p w:rsidR="007C7A70" w:rsidRPr="00DA065D" w:rsidRDefault="007C7A70" w:rsidP="001C4F3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33,5</w:t>
            </w:r>
          </w:p>
        </w:tc>
        <w:tc>
          <w:tcPr>
            <w:tcW w:w="992" w:type="dxa"/>
          </w:tcPr>
          <w:p w:rsidR="007C7A70" w:rsidRPr="00DA065D" w:rsidRDefault="007C7A70" w:rsidP="001C4F3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vMerge/>
          </w:tcPr>
          <w:p w:rsidR="007C7A70" w:rsidRPr="00DA065D" w:rsidRDefault="007C7A70" w:rsidP="001C4F3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7C7A70" w:rsidRPr="00DA065D" w:rsidRDefault="007C7A70" w:rsidP="001C4F31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7C7A70" w:rsidRPr="00DA065D" w:rsidRDefault="007C7A70" w:rsidP="001C4F31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</w:p>
        </w:tc>
        <w:tc>
          <w:tcPr>
            <w:tcW w:w="1338" w:type="dxa"/>
            <w:vMerge/>
          </w:tcPr>
          <w:p w:rsidR="007C7A70" w:rsidRPr="00DA065D" w:rsidRDefault="007C7A70" w:rsidP="001C4F3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7C7A70" w:rsidRPr="00DA065D" w:rsidRDefault="007C7A70" w:rsidP="001C4F3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  <w:vMerge/>
          </w:tcPr>
          <w:p w:rsidR="007C7A70" w:rsidRPr="00DA065D" w:rsidRDefault="007C7A70" w:rsidP="001C4F31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</w:p>
        </w:tc>
      </w:tr>
      <w:tr w:rsidR="007C7A70" w:rsidRPr="00DA065D" w:rsidTr="009D614F">
        <w:tc>
          <w:tcPr>
            <w:tcW w:w="426" w:type="dxa"/>
            <w:vMerge/>
          </w:tcPr>
          <w:p w:rsidR="007C7A70" w:rsidRPr="00DA065D" w:rsidRDefault="007C7A70" w:rsidP="00942D2C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  <w:vMerge/>
          </w:tcPr>
          <w:p w:rsidR="007C7A70" w:rsidRPr="00DA065D" w:rsidRDefault="007C7A70" w:rsidP="00942D2C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7C7A70" w:rsidRPr="00DA065D" w:rsidRDefault="007C7A70" w:rsidP="00942D2C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7C7A70" w:rsidRPr="00DA065D" w:rsidRDefault="007C7A70" w:rsidP="00942D2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Садовый земельный участок</w:t>
            </w:r>
          </w:p>
        </w:tc>
        <w:tc>
          <w:tcPr>
            <w:tcW w:w="1440" w:type="dxa"/>
          </w:tcPr>
          <w:p w:rsidR="007C7A70" w:rsidRPr="00DA065D" w:rsidRDefault="007C7A70" w:rsidP="00942D2C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</w:t>
            </w:r>
            <w:r w:rsidRPr="00DA065D">
              <w:rPr>
                <w:rFonts w:ascii="Verdana" w:hAnsi="Verdana"/>
                <w:sz w:val="16"/>
                <w:szCs w:val="16"/>
              </w:rPr>
              <w:t>ндивидуальная</w:t>
            </w:r>
          </w:p>
        </w:tc>
        <w:tc>
          <w:tcPr>
            <w:tcW w:w="851" w:type="dxa"/>
          </w:tcPr>
          <w:p w:rsidR="007C7A70" w:rsidRPr="00DA065D" w:rsidRDefault="007C7A70" w:rsidP="00942D2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604,0</w:t>
            </w:r>
          </w:p>
        </w:tc>
        <w:tc>
          <w:tcPr>
            <w:tcW w:w="992" w:type="dxa"/>
          </w:tcPr>
          <w:p w:rsidR="007C7A70" w:rsidRPr="00DA065D" w:rsidRDefault="007C7A70" w:rsidP="00942D2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vMerge/>
          </w:tcPr>
          <w:p w:rsidR="007C7A70" w:rsidRPr="00DA065D" w:rsidRDefault="007C7A70" w:rsidP="00942D2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7C7A70" w:rsidRPr="00DA065D" w:rsidRDefault="007C7A70" w:rsidP="00942D2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7C7A70" w:rsidRPr="00DA065D" w:rsidRDefault="007C7A70" w:rsidP="00942D2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</w:p>
        </w:tc>
        <w:tc>
          <w:tcPr>
            <w:tcW w:w="1338" w:type="dxa"/>
            <w:vMerge/>
          </w:tcPr>
          <w:p w:rsidR="007C7A70" w:rsidRPr="00DA065D" w:rsidRDefault="007C7A70" w:rsidP="00942D2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7C7A70" w:rsidRPr="00DA065D" w:rsidRDefault="007C7A70" w:rsidP="00942D2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  <w:vMerge/>
          </w:tcPr>
          <w:p w:rsidR="007C7A70" w:rsidRPr="00DA065D" w:rsidRDefault="007C7A70" w:rsidP="00942D2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</w:p>
        </w:tc>
      </w:tr>
      <w:tr w:rsidR="007C7A70" w:rsidRPr="00DA065D" w:rsidTr="009D614F">
        <w:tc>
          <w:tcPr>
            <w:tcW w:w="426" w:type="dxa"/>
            <w:vMerge/>
          </w:tcPr>
          <w:p w:rsidR="007C7A70" w:rsidRPr="00DA065D" w:rsidRDefault="007C7A70" w:rsidP="00942D2C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  <w:vMerge/>
          </w:tcPr>
          <w:p w:rsidR="007C7A70" w:rsidRPr="00DA065D" w:rsidRDefault="007C7A70" w:rsidP="00942D2C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7C7A70" w:rsidRPr="00DA065D" w:rsidRDefault="007C7A70" w:rsidP="00942D2C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7C7A70" w:rsidRPr="00DA065D" w:rsidRDefault="007C7A70" w:rsidP="00942D2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Жилое строение без права проживания</w:t>
            </w:r>
          </w:p>
        </w:tc>
        <w:tc>
          <w:tcPr>
            <w:tcW w:w="1440" w:type="dxa"/>
          </w:tcPr>
          <w:p w:rsidR="007C7A70" w:rsidRPr="00DA065D" w:rsidRDefault="007C7A70" w:rsidP="00942D2C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</w:t>
            </w:r>
            <w:r w:rsidRPr="00DA065D">
              <w:rPr>
                <w:rFonts w:ascii="Verdana" w:hAnsi="Verdana"/>
                <w:sz w:val="16"/>
                <w:szCs w:val="16"/>
              </w:rPr>
              <w:t>ндивидуальная</w:t>
            </w:r>
          </w:p>
        </w:tc>
        <w:tc>
          <w:tcPr>
            <w:tcW w:w="851" w:type="dxa"/>
          </w:tcPr>
          <w:p w:rsidR="007C7A70" w:rsidRPr="00DA065D" w:rsidRDefault="007C7A70" w:rsidP="00942D2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26,0</w:t>
            </w:r>
          </w:p>
        </w:tc>
        <w:tc>
          <w:tcPr>
            <w:tcW w:w="992" w:type="dxa"/>
          </w:tcPr>
          <w:p w:rsidR="007C7A70" w:rsidRPr="00DA065D" w:rsidRDefault="007C7A70" w:rsidP="00942D2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vMerge/>
          </w:tcPr>
          <w:p w:rsidR="007C7A70" w:rsidRPr="00DA065D" w:rsidRDefault="007C7A70" w:rsidP="00942D2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7C7A70" w:rsidRPr="00DA065D" w:rsidRDefault="007C7A70" w:rsidP="00942D2C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7C7A70" w:rsidRPr="00DA065D" w:rsidRDefault="007C7A70" w:rsidP="00942D2C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38" w:type="dxa"/>
            <w:vMerge/>
          </w:tcPr>
          <w:p w:rsidR="007C7A70" w:rsidRPr="00DA065D" w:rsidRDefault="007C7A70" w:rsidP="00942D2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7C7A70" w:rsidRPr="00DA065D" w:rsidRDefault="007C7A70" w:rsidP="00942D2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  <w:vMerge/>
          </w:tcPr>
          <w:p w:rsidR="007C7A70" w:rsidRPr="00DA065D" w:rsidRDefault="007C7A70" w:rsidP="00942D2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7C7A70" w:rsidRPr="00DA065D" w:rsidTr="009D614F">
        <w:tc>
          <w:tcPr>
            <w:tcW w:w="426" w:type="dxa"/>
            <w:vMerge w:val="restart"/>
          </w:tcPr>
          <w:p w:rsidR="007C7A70" w:rsidRPr="00DA065D" w:rsidRDefault="007C7A70" w:rsidP="00942D2C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7</w:t>
            </w:r>
          </w:p>
        </w:tc>
        <w:tc>
          <w:tcPr>
            <w:tcW w:w="1482" w:type="dxa"/>
          </w:tcPr>
          <w:p w:rsidR="007C7A70" w:rsidRPr="00DA065D" w:rsidRDefault="007C7A70" w:rsidP="00942D2C">
            <w:pPr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Шмурыгина Т.А.</w:t>
            </w:r>
          </w:p>
        </w:tc>
        <w:tc>
          <w:tcPr>
            <w:tcW w:w="1440" w:type="dxa"/>
          </w:tcPr>
          <w:p w:rsidR="007C7A70" w:rsidRPr="00DA065D" w:rsidRDefault="007C7A70" w:rsidP="00942D2C">
            <w:pPr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Главный специалист- эксперт</w:t>
            </w:r>
          </w:p>
        </w:tc>
        <w:tc>
          <w:tcPr>
            <w:tcW w:w="1440" w:type="dxa"/>
          </w:tcPr>
          <w:p w:rsidR="007C7A70" w:rsidRPr="00DA065D" w:rsidRDefault="007C7A70" w:rsidP="00942D2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DA065D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7C7A70" w:rsidRPr="00DA065D" w:rsidRDefault="007C7A70" w:rsidP="00942D2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DA065D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7C7A70" w:rsidRPr="00DA065D" w:rsidRDefault="007C7A70" w:rsidP="00942D2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DA065D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7C7A70" w:rsidRPr="00DA065D" w:rsidRDefault="007C7A70" w:rsidP="00942D2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DA065D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7C7A70" w:rsidRPr="00DA065D" w:rsidRDefault="007C7A70" w:rsidP="00942D2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</w:tcPr>
          <w:p w:rsidR="007C7A70" w:rsidRPr="00DA065D" w:rsidRDefault="007C7A70" w:rsidP="00942D2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DA065D">
              <w:rPr>
                <w:rStyle w:val="Strong"/>
                <w:rFonts w:ascii="Verdana" w:hAnsi="Verdana"/>
                <w:b w:val="0"/>
                <w:sz w:val="16"/>
                <w:szCs w:val="16"/>
              </w:rPr>
              <w:t>60,0</w:t>
            </w:r>
          </w:p>
        </w:tc>
        <w:tc>
          <w:tcPr>
            <w:tcW w:w="993" w:type="dxa"/>
          </w:tcPr>
          <w:p w:rsidR="007C7A70" w:rsidRPr="00DA065D" w:rsidRDefault="007C7A70" w:rsidP="00942D2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DA065D">
              <w:rPr>
                <w:rStyle w:val="Strong"/>
                <w:rFonts w:ascii="Verdana" w:hAnsi="Verdana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7C7A70" w:rsidRPr="00DA065D" w:rsidRDefault="007C7A70" w:rsidP="00942D2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7C7A70" w:rsidRPr="00DA065D" w:rsidRDefault="007C7A70" w:rsidP="00942D2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94115,98</w:t>
            </w:r>
          </w:p>
        </w:tc>
        <w:tc>
          <w:tcPr>
            <w:tcW w:w="1080" w:type="dxa"/>
          </w:tcPr>
          <w:p w:rsidR="007C7A70" w:rsidRPr="00DA065D" w:rsidRDefault="007C7A70" w:rsidP="00942D2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DA065D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7C7A70" w:rsidRPr="00DA065D" w:rsidTr="009D614F">
        <w:tc>
          <w:tcPr>
            <w:tcW w:w="426" w:type="dxa"/>
            <w:vMerge/>
          </w:tcPr>
          <w:p w:rsidR="007C7A70" w:rsidRPr="00DA065D" w:rsidRDefault="007C7A70" w:rsidP="00942D2C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7C7A70" w:rsidRPr="00DA065D" w:rsidRDefault="007C7A70" w:rsidP="00942D2C">
            <w:pPr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Супруг</w:t>
            </w:r>
          </w:p>
        </w:tc>
        <w:tc>
          <w:tcPr>
            <w:tcW w:w="1440" w:type="dxa"/>
          </w:tcPr>
          <w:p w:rsidR="007C7A70" w:rsidRPr="00DA065D" w:rsidRDefault="007C7A70" w:rsidP="00942D2C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7C7A70" w:rsidRPr="00DA065D" w:rsidRDefault="007C7A70" w:rsidP="00942D2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DA065D">
              <w:rPr>
                <w:rStyle w:val="Strong"/>
                <w:rFonts w:ascii="Verdana" w:hAnsi="Verdana"/>
                <w:b w:val="0"/>
                <w:sz w:val="16"/>
                <w:szCs w:val="16"/>
              </w:rPr>
              <w:t>Квартира</w:t>
            </w:r>
          </w:p>
          <w:p w:rsidR="007C7A70" w:rsidRPr="00DA065D" w:rsidRDefault="007C7A70" w:rsidP="00942D2C">
            <w:pPr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</w:p>
        </w:tc>
        <w:tc>
          <w:tcPr>
            <w:tcW w:w="1440" w:type="dxa"/>
          </w:tcPr>
          <w:p w:rsidR="007C7A70" w:rsidRPr="00DA065D" w:rsidRDefault="007C7A70" w:rsidP="00942D2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и</w:t>
            </w:r>
            <w:r w:rsidRPr="00DA065D">
              <w:rPr>
                <w:rStyle w:val="Strong"/>
                <w:rFonts w:ascii="Verdana" w:hAnsi="Verdana"/>
                <w:b w:val="0"/>
                <w:sz w:val="16"/>
                <w:szCs w:val="16"/>
              </w:rPr>
              <w:t>ндивидуальная</w:t>
            </w:r>
          </w:p>
        </w:tc>
        <w:tc>
          <w:tcPr>
            <w:tcW w:w="851" w:type="dxa"/>
          </w:tcPr>
          <w:p w:rsidR="007C7A70" w:rsidRPr="00DA065D" w:rsidRDefault="007C7A70" w:rsidP="00942D2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DA065D">
              <w:rPr>
                <w:rStyle w:val="Strong"/>
                <w:rFonts w:ascii="Verdana" w:hAnsi="Verdana"/>
                <w:b w:val="0"/>
                <w:sz w:val="16"/>
                <w:szCs w:val="16"/>
              </w:rPr>
              <w:t>43,0</w:t>
            </w:r>
          </w:p>
        </w:tc>
        <w:tc>
          <w:tcPr>
            <w:tcW w:w="992" w:type="dxa"/>
          </w:tcPr>
          <w:p w:rsidR="007C7A70" w:rsidRPr="00DA065D" w:rsidRDefault="007C7A70" w:rsidP="00942D2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DA065D">
              <w:rPr>
                <w:rStyle w:val="Strong"/>
                <w:rFonts w:ascii="Verdana" w:hAnsi="Verdana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7C7A70" w:rsidRPr="00DA065D" w:rsidRDefault="007C7A70" w:rsidP="00942D2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</w:tcPr>
          <w:p w:rsidR="007C7A70" w:rsidRPr="00DA065D" w:rsidRDefault="007C7A70" w:rsidP="00942D2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DA065D">
              <w:rPr>
                <w:rStyle w:val="Strong"/>
                <w:rFonts w:ascii="Verdana" w:hAnsi="Verdana"/>
                <w:b w:val="0"/>
                <w:sz w:val="16"/>
                <w:szCs w:val="16"/>
              </w:rPr>
              <w:t>60,0</w:t>
            </w:r>
          </w:p>
        </w:tc>
        <w:tc>
          <w:tcPr>
            <w:tcW w:w="993" w:type="dxa"/>
          </w:tcPr>
          <w:p w:rsidR="007C7A70" w:rsidRPr="00DA065D" w:rsidRDefault="007C7A70" w:rsidP="00942D2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DA065D">
              <w:rPr>
                <w:rStyle w:val="Strong"/>
                <w:rFonts w:ascii="Verdana" w:hAnsi="Verdana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7C7A70" w:rsidRPr="00DA065D" w:rsidRDefault="007C7A70" w:rsidP="00942D2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а/м Volksvagen Passat</w:t>
            </w:r>
          </w:p>
        </w:tc>
        <w:tc>
          <w:tcPr>
            <w:tcW w:w="1440" w:type="dxa"/>
          </w:tcPr>
          <w:p w:rsidR="007C7A70" w:rsidRPr="00DA065D" w:rsidRDefault="007C7A70" w:rsidP="00942D2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853927,96</w:t>
            </w:r>
          </w:p>
        </w:tc>
        <w:tc>
          <w:tcPr>
            <w:tcW w:w="1080" w:type="dxa"/>
          </w:tcPr>
          <w:p w:rsidR="007C7A70" w:rsidRPr="00DA065D" w:rsidRDefault="007C7A70" w:rsidP="00942D2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DA065D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7C7A70" w:rsidRPr="00DA065D" w:rsidTr="009D614F">
        <w:tc>
          <w:tcPr>
            <w:tcW w:w="426" w:type="dxa"/>
            <w:vMerge/>
          </w:tcPr>
          <w:p w:rsidR="007C7A70" w:rsidRPr="00DA065D" w:rsidRDefault="007C7A70" w:rsidP="00942D2C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7C7A70" w:rsidRPr="00DA065D" w:rsidRDefault="007C7A70" w:rsidP="00942D2C">
            <w:pPr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440" w:type="dxa"/>
          </w:tcPr>
          <w:p w:rsidR="007C7A70" w:rsidRPr="00DA065D" w:rsidRDefault="007C7A70" w:rsidP="00942D2C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7C7A70" w:rsidRPr="00DA065D" w:rsidRDefault="007C7A70" w:rsidP="00942D2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DA065D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7C7A70" w:rsidRPr="00DA065D" w:rsidRDefault="007C7A70" w:rsidP="00942D2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DA065D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7C7A70" w:rsidRPr="00DA065D" w:rsidRDefault="007C7A70" w:rsidP="00942D2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DA065D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7C7A70" w:rsidRPr="00DA065D" w:rsidRDefault="007C7A70" w:rsidP="00942D2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DA065D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7C7A70" w:rsidRPr="00DA065D" w:rsidRDefault="007C7A70" w:rsidP="00942D2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</w:tcPr>
          <w:p w:rsidR="007C7A70" w:rsidRPr="00DA065D" w:rsidRDefault="007C7A70" w:rsidP="00942D2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DA065D">
              <w:rPr>
                <w:rStyle w:val="Strong"/>
                <w:rFonts w:ascii="Verdana" w:hAnsi="Verdana"/>
                <w:b w:val="0"/>
                <w:sz w:val="16"/>
                <w:szCs w:val="16"/>
              </w:rPr>
              <w:t>60,0</w:t>
            </w:r>
          </w:p>
        </w:tc>
        <w:tc>
          <w:tcPr>
            <w:tcW w:w="993" w:type="dxa"/>
          </w:tcPr>
          <w:p w:rsidR="007C7A70" w:rsidRPr="00DA065D" w:rsidRDefault="007C7A70" w:rsidP="00942D2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DA065D">
              <w:rPr>
                <w:rStyle w:val="Strong"/>
                <w:rFonts w:ascii="Verdana" w:hAnsi="Verdana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7C7A70" w:rsidRPr="00DA065D" w:rsidRDefault="007C7A70" w:rsidP="00942D2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7C7A70" w:rsidRPr="00DA065D" w:rsidRDefault="007C7A70" w:rsidP="00942D2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080" w:type="dxa"/>
          </w:tcPr>
          <w:p w:rsidR="007C7A70" w:rsidRPr="00DA065D" w:rsidRDefault="007C7A70" w:rsidP="00942D2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DA065D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7C7A70" w:rsidRPr="00DA065D" w:rsidTr="009D614F">
        <w:tc>
          <w:tcPr>
            <w:tcW w:w="426" w:type="dxa"/>
            <w:vMerge w:val="restart"/>
          </w:tcPr>
          <w:p w:rsidR="007C7A70" w:rsidRPr="00DA065D" w:rsidRDefault="007C7A70" w:rsidP="00942D2C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8</w:t>
            </w:r>
          </w:p>
        </w:tc>
        <w:tc>
          <w:tcPr>
            <w:tcW w:w="1482" w:type="dxa"/>
            <w:vMerge w:val="restart"/>
          </w:tcPr>
          <w:p w:rsidR="007C7A70" w:rsidRPr="00DA065D" w:rsidRDefault="007C7A70" w:rsidP="00942D2C">
            <w:pPr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Ярина О.А.</w:t>
            </w:r>
          </w:p>
        </w:tc>
        <w:tc>
          <w:tcPr>
            <w:tcW w:w="1440" w:type="dxa"/>
            <w:vMerge w:val="restart"/>
          </w:tcPr>
          <w:p w:rsidR="007C7A70" w:rsidRPr="00DA065D" w:rsidRDefault="007C7A70" w:rsidP="00942D2C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 xml:space="preserve">Главный специалист-эксперт </w:t>
            </w:r>
          </w:p>
        </w:tc>
        <w:tc>
          <w:tcPr>
            <w:tcW w:w="1440" w:type="dxa"/>
          </w:tcPr>
          <w:p w:rsidR="007C7A70" w:rsidRPr="00DA065D" w:rsidRDefault="007C7A70" w:rsidP="00942D2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Style w:val="Strong"/>
                <w:rFonts w:ascii="Verdana" w:hAnsi="Verdana"/>
                <w:b w:val="0"/>
                <w:sz w:val="16"/>
                <w:szCs w:val="16"/>
              </w:rPr>
              <w:t xml:space="preserve">Квартира </w:t>
            </w:r>
          </w:p>
        </w:tc>
        <w:tc>
          <w:tcPr>
            <w:tcW w:w="1440" w:type="dxa"/>
          </w:tcPr>
          <w:p w:rsidR="007C7A70" w:rsidRPr="00DA065D" w:rsidRDefault="007C7A70" w:rsidP="00942D2C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д</w:t>
            </w:r>
            <w:r w:rsidRPr="00DA065D">
              <w:rPr>
                <w:rStyle w:val="Strong"/>
                <w:rFonts w:ascii="Verdana" w:hAnsi="Verdana"/>
                <w:b w:val="0"/>
                <w:sz w:val="16"/>
                <w:szCs w:val="16"/>
              </w:rPr>
              <w:t>олевая  ¼</w:t>
            </w:r>
          </w:p>
        </w:tc>
        <w:tc>
          <w:tcPr>
            <w:tcW w:w="851" w:type="dxa"/>
          </w:tcPr>
          <w:p w:rsidR="007C7A70" w:rsidRPr="00DA065D" w:rsidRDefault="007C7A70" w:rsidP="00942D2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Style w:val="Strong"/>
                <w:rFonts w:ascii="Verdana" w:hAnsi="Verdana"/>
                <w:b w:val="0"/>
                <w:sz w:val="16"/>
                <w:szCs w:val="16"/>
              </w:rPr>
              <w:t>54,0</w:t>
            </w:r>
          </w:p>
        </w:tc>
        <w:tc>
          <w:tcPr>
            <w:tcW w:w="992" w:type="dxa"/>
          </w:tcPr>
          <w:p w:rsidR="007C7A70" w:rsidRPr="00DA065D" w:rsidRDefault="007C7A70" w:rsidP="00942D2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Style w:val="Strong"/>
                <w:rFonts w:ascii="Verdana" w:hAnsi="Verdana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7C7A70" w:rsidRPr="00DA065D" w:rsidRDefault="007C7A70" w:rsidP="00942D2C">
            <w:pPr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  <w:r w:rsidRPr="00DA065D">
              <w:rPr>
                <w:rFonts w:ascii="Verdana" w:hAnsi="Verdana"/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vMerge w:val="restart"/>
          </w:tcPr>
          <w:p w:rsidR="007C7A70" w:rsidRPr="00DA065D" w:rsidRDefault="007C7A70" w:rsidP="00942D2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  <w:lang w:val="en-US"/>
              </w:rPr>
            </w:pPr>
            <w:r w:rsidRPr="00DA065D">
              <w:rPr>
                <w:rStyle w:val="Strong"/>
                <w:rFonts w:ascii="Verdana" w:hAnsi="Verdana"/>
                <w:b w:val="0"/>
                <w:sz w:val="16"/>
                <w:szCs w:val="16"/>
                <w:lang w:val="en-US"/>
              </w:rPr>
              <w:t>-</w:t>
            </w:r>
          </w:p>
        </w:tc>
        <w:tc>
          <w:tcPr>
            <w:tcW w:w="993" w:type="dxa"/>
            <w:vMerge w:val="restart"/>
          </w:tcPr>
          <w:p w:rsidR="007C7A70" w:rsidRPr="00DA065D" w:rsidRDefault="007C7A70" w:rsidP="00942D2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  <w:lang w:val="en-US"/>
              </w:rPr>
            </w:pPr>
            <w:r w:rsidRPr="00DA065D">
              <w:rPr>
                <w:rStyle w:val="Strong"/>
                <w:rFonts w:ascii="Verdana" w:hAnsi="Verdana"/>
                <w:b w:val="0"/>
                <w:sz w:val="16"/>
                <w:szCs w:val="16"/>
                <w:lang w:val="en-US"/>
              </w:rPr>
              <w:t>-</w:t>
            </w:r>
          </w:p>
        </w:tc>
        <w:tc>
          <w:tcPr>
            <w:tcW w:w="1338" w:type="dxa"/>
            <w:vMerge w:val="restart"/>
          </w:tcPr>
          <w:p w:rsidR="007C7A70" w:rsidRPr="00DA065D" w:rsidRDefault="007C7A70" w:rsidP="00942D2C">
            <w:pPr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  <w:r w:rsidRPr="00DA065D">
              <w:rPr>
                <w:rFonts w:ascii="Verdana" w:hAnsi="Verdana"/>
                <w:sz w:val="16"/>
                <w:szCs w:val="16"/>
                <w:lang w:val="en-US"/>
              </w:rPr>
              <w:t>-</w:t>
            </w:r>
          </w:p>
        </w:tc>
        <w:tc>
          <w:tcPr>
            <w:tcW w:w="1440" w:type="dxa"/>
            <w:vMerge w:val="restart"/>
          </w:tcPr>
          <w:p w:rsidR="007C7A70" w:rsidRPr="00DA065D" w:rsidRDefault="007C7A70" w:rsidP="00942D2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536932,62</w:t>
            </w:r>
          </w:p>
        </w:tc>
        <w:tc>
          <w:tcPr>
            <w:tcW w:w="1080" w:type="dxa"/>
            <w:vMerge w:val="restart"/>
          </w:tcPr>
          <w:p w:rsidR="007C7A70" w:rsidRPr="00DA065D" w:rsidRDefault="007C7A70" w:rsidP="00942D2C">
            <w:pPr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  <w:r w:rsidRPr="00DA065D">
              <w:rPr>
                <w:rFonts w:ascii="Verdana" w:hAnsi="Verdana"/>
                <w:sz w:val="16"/>
                <w:szCs w:val="16"/>
                <w:lang w:val="en-US"/>
              </w:rPr>
              <w:t>-</w:t>
            </w:r>
          </w:p>
        </w:tc>
      </w:tr>
      <w:tr w:rsidR="007C7A70" w:rsidRPr="00DA065D" w:rsidTr="009D614F">
        <w:tc>
          <w:tcPr>
            <w:tcW w:w="426" w:type="dxa"/>
            <w:vMerge/>
          </w:tcPr>
          <w:p w:rsidR="007C7A70" w:rsidRPr="00DA065D" w:rsidRDefault="007C7A70" w:rsidP="00942D2C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  <w:vMerge/>
          </w:tcPr>
          <w:p w:rsidR="007C7A70" w:rsidRPr="00DA065D" w:rsidRDefault="007C7A70" w:rsidP="00942D2C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7C7A70" w:rsidRPr="00DA065D" w:rsidRDefault="007C7A70" w:rsidP="00942D2C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7C7A70" w:rsidRPr="00DA065D" w:rsidRDefault="007C7A70" w:rsidP="00942D2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DA065D">
              <w:rPr>
                <w:rStyle w:val="Strong"/>
                <w:rFonts w:ascii="Verdana" w:hAnsi="Verdana"/>
                <w:b w:val="0"/>
                <w:sz w:val="16"/>
                <w:szCs w:val="16"/>
              </w:rPr>
              <w:t xml:space="preserve">Квартира </w:t>
            </w:r>
          </w:p>
        </w:tc>
        <w:tc>
          <w:tcPr>
            <w:tcW w:w="1440" w:type="dxa"/>
          </w:tcPr>
          <w:p w:rsidR="007C7A70" w:rsidRPr="00DA065D" w:rsidRDefault="007C7A70" w:rsidP="00942D2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и</w:t>
            </w:r>
            <w:r w:rsidRPr="00DA065D">
              <w:rPr>
                <w:rStyle w:val="Strong"/>
                <w:rFonts w:ascii="Verdana" w:hAnsi="Verdana"/>
                <w:b w:val="0"/>
                <w:sz w:val="16"/>
                <w:szCs w:val="16"/>
              </w:rPr>
              <w:t>ндиви-</w:t>
            </w:r>
          </w:p>
          <w:p w:rsidR="007C7A70" w:rsidRPr="00DA065D" w:rsidRDefault="007C7A70" w:rsidP="00942D2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DA065D">
              <w:rPr>
                <w:rStyle w:val="Strong"/>
                <w:rFonts w:ascii="Verdana" w:hAnsi="Verdana"/>
                <w:b w:val="0"/>
                <w:sz w:val="16"/>
                <w:szCs w:val="16"/>
              </w:rPr>
              <w:t xml:space="preserve">дуальная </w:t>
            </w:r>
          </w:p>
        </w:tc>
        <w:tc>
          <w:tcPr>
            <w:tcW w:w="851" w:type="dxa"/>
          </w:tcPr>
          <w:p w:rsidR="007C7A70" w:rsidRPr="00DA065D" w:rsidRDefault="007C7A70" w:rsidP="00942D2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DA065D">
              <w:rPr>
                <w:rStyle w:val="Strong"/>
                <w:rFonts w:ascii="Verdana" w:hAnsi="Verdana"/>
                <w:b w:val="0"/>
                <w:sz w:val="16"/>
                <w:szCs w:val="16"/>
              </w:rPr>
              <w:t>41,8</w:t>
            </w:r>
          </w:p>
        </w:tc>
        <w:tc>
          <w:tcPr>
            <w:tcW w:w="992" w:type="dxa"/>
          </w:tcPr>
          <w:p w:rsidR="007C7A70" w:rsidRPr="00DA065D" w:rsidRDefault="007C7A70" w:rsidP="00942D2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DA065D">
              <w:rPr>
                <w:rStyle w:val="Strong"/>
                <w:rFonts w:ascii="Verdana" w:hAnsi="Verdana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vMerge/>
            <w:vAlign w:val="center"/>
          </w:tcPr>
          <w:p w:rsidR="007C7A70" w:rsidRPr="00DA065D" w:rsidRDefault="007C7A70" w:rsidP="00942D2C">
            <w:pPr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  <w:vMerge/>
            <w:vAlign w:val="center"/>
          </w:tcPr>
          <w:p w:rsidR="007C7A70" w:rsidRPr="00DA065D" w:rsidRDefault="007C7A70" w:rsidP="00942D2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  <w:lang w:val="en-US"/>
              </w:rPr>
            </w:pPr>
          </w:p>
        </w:tc>
        <w:tc>
          <w:tcPr>
            <w:tcW w:w="993" w:type="dxa"/>
            <w:vMerge/>
            <w:vAlign w:val="center"/>
          </w:tcPr>
          <w:p w:rsidR="007C7A70" w:rsidRPr="00DA065D" w:rsidRDefault="007C7A70" w:rsidP="00942D2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  <w:lang w:val="en-US"/>
              </w:rPr>
            </w:pPr>
          </w:p>
        </w:tc>
        <w:tc>
          <w:tcPr>
            <w:tcW w:w="1338" w:type="dxa"/>
            <w:vMerge/>
          </w:tcPr>
          <w:p w:rsidR="007C7A70" w:rsidRPr="00DA065D" w:rsidRDefault="007C7A70" w:rsidP="00942D2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7C7A70" w:rsidRPr="00DA065D" w:rsidRDefault="007C7A70" w:rsidP="00942D2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  <w:vMerge/>
          </w:tcPr>
          <w:p w:rsidR="007C7A70" w:rsidRPr="00DA065D" w:rsidRDefault="007C7A70" w:rsidP="00942D2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</w:p>
        </w:tc>
      </w:tr>
      <w:tr w:rsidR="007C7A70" w:rsidRPr="00DA065D" w:rsidTr="009D614F">
        <w:tc>
          <w:tcPr>
            <w:tcW w:w="426" w:type="dxa"/>
            <w:vMerge/>
          </w:tcPr>
          <w:p w:rsidR="007C7A70" w:rsidRPr="00DA065D" w:rsidRDefault="007C7A70" w:rsidP="00942D2C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7C7A70" w:rsidRPr="00DA065D" w:rsidRDefault="007C7A70" w:rsidP="00942D2C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Супруг</w:t>
            </w:r>
          </w:p>
          <w:p w:rsidR="007C7A70" w:rsidRPr="00DA065D" w:rsidRDefault="007C7A70" w:rsidP="00942D2C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7C7A70" w:rsidRPr="00DA065D" w:rsidRDefault="007C7A70" w:rsidP="00942D2C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7C7A70" w:rsidRPr="00DA065D" w:rsidRDefault="007C7A70" w:rsidP="00942D2C">
            <w:pPr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  <w:r w:rsidRPr="00DA065D">
              <w:rPr>
                <w:rFonts w:ascii="Verdana" w:hAnsi="Verdana"/>
                <w:sz w:val="16"/>
                <w:szCs w:val="16"/>
                <w:lang w:val="en-US"/>
              </w:rPr>
              <w:t>-</w:t>
            </w:r>
          </w:p>
        </w:tc>
        <w:tc>
          <w:tcPr>
            <w:tcW w:w="1440" w:type="dxa"/>
          </w:tcPr>
          <w:p w:rsidR="007C7A70" w:rsidRPr="00DA065D" w:rsidRDefault="007C7A70" w:rsidP="00942D2C">
            <w:pPr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  <w:r w:rsidRPr="00DA065D">
              <w:rPr>
                <w:rFonts w:ascii="Verdana" w:hAnsi="Verdana"/>
                <w:sz w:val="16"/>
                <w:szCs w:val="16"/>
                <w:lang w:val="en-US"/>
              </w:rPr>
              <w:t>-</w:t>
            </w:r>
          </w:p>
        </w:tc>
        <w:tc>
          <w:tcPr>
            <w:tcW w:w="851" w:type="dxa"/>
          </w:tcPr>
          <w:p w:rsidR="007C7A70" w:rsidRPr="00DA065D" w:rsidRDefault="007C7A70" w:rsidP="00942D2C">
            <w:pPr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  <w:r w:rsidRPr="00DA065D">
              <w:rPr>
                <w:rFonts w:ascii="Verdana" w:hAnsi="Verdana"/>
                <w:sz w:val="16"/>
                <w:szCs w:val="16"/>
                <w:lang w:val="en-US"/>
              </w:rPr>
              <w:t>-</w:t>
            </w:r>
          </w:p>
        </w:tc>
        <w:tc>
          <w:tcPr>
            <w:tcW w:w="992" w:type="dxa"/>
          </w:tcPr>
          <w:p w:rsidR="007C7A70" w:rsidRPr="00DA065D" w:rsidRDefault="007C7A70" w:rsidP="00942D2C">
            <w:pPr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  <w:r w:rsidRPr="00DA065D">
              <w:rPr>
                <w:rFonts w:ascii="Verdana" w:hAnsi="Verdana"/>
                <w:sz w:val="16"/>
                <w:szCs w:val="16"/>
                <w:lang w:val="en-US"/>
              </w:rPr>
              <w:t>-</w:t>
            </w:r>
          </w:p>
        </w:tc>
        <w:tc>
          <w:tcPr>
            <w:tcW w:w="1276" w:type="dxa"/>
          </w:tcPr>
          <w:p w:rsidR="007C7A70" w:rsidRPr="00DA065D" w:rsidRDefault="007C7A70" w:rsidP="00942D2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Style w:val="Strong"/>
                <w:rFonts w:ascii="Verdana" w:hAnsi="Verdana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</w:tcPr>
          <w:p w:rsidR="007C7A70" w:rsidRPr="00DA065D" w:rsidRDefault="007C7A70" w:rsidP="00942D2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DA065D">
              <w:rPr>
                <w:rStyle w:val="Strong"/>
                <w:rFonts w:ascii="Verdana" w:hAnsi="Verdana"/>
                <w:b w:val="0"/>
                <w:sz w:val="16"/>
                <w:szCs w:val="16"/>
              </w:rPr>
              <w:t>41,8</w:t>
            </w:r>
          </w:p>
        </w:tc>
        <w:tc>
          <w:tcPr>
            <w:tcW w:w="993" w:type="dxa"/>
          </w:tcPr>
          <w:p w:rsidR="007C7A70" w:rsidRPr="00DA065D" w:rsidRDefault="007C7A70" w:rsidP="00942D2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DA065D">
              <w:rPr>
                <w:rStyle w:val="Strong"/>
                <w:rFonts w:ascii="Verdana" w:hAnsi="Verdana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7C7A70" w:rsidRPr="00DA065D" w:rsidRDefault="007C7A70" w:rsidP="00942D2C">
            <w:pPr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 xml:space="preserve">а/м </w:t>
            </w:r>
            <w:r w:rsidRPr="00DA065D">
              <w:rPr>
                <w:rFonts w:ascii="Verdana" w:hAnsi="Verdana"/>
                <w:sz w:val="16"/>
                <w:szCs w:val="16"/>
                <w:lang w:val="en-US"/>
              </w:rPr>
              <w:t>Toyota Echo</w:t>
            </w:r>
          </w:p>
        </w:tc>
        <w:tc>
          <w:tcPr>
            <w:tcW w:w="1440" w:type="dxa"/>
          </w:tcPr>
          <w:p w:rsidR="007C7A70" w:rsidRPr="00DA065D" w:rsidRDefault="007C7A70" w:rsidP="00942D2C">
            <w:pPr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  <w:r w:rsidRPr="00DA065D">
              <w:rPr>
                <w:rFonts w:ascii="Verdana" w:hAnsi="Verdana"/>
                <w:sz w:val="16"/>
                <w:szCs w:val="16"/>
                <w:lang w:val="en-US"/>
              </w:rPr>
              <w:t>165898</w:t>
            </w:r>
            <w:r w:rsidRPr="00DA065D">
              <w:rPr>
                <w:rFonts w:ascii="Verdana" w:hAnsi="Verdana"/>
                <w:sz w:val="16"/>
                <w:szCs w:val="16"/>
              </w:rPr>
              <w:t>,</w:t>
            </w:r>
            <w:r w:rsidRPr="00DA065D">
              <w:rPr>
                <w:rFonts w:ascii="Verdana" w:hAnsi="Verdana"/>
                <w:sz w:val="16"/>
                <w:szCs w:val="16"/>
                <w:lang w:val="en-US"/>
              </w:rPr>
              <w:t>73</w:t>
            </w:r>
          </w:p>
        </w:tc>
        <w:tc>
          <w:tcPr>
            <w:tcW w:w="1080" w:type="dxa"/>
          </w:tcPr>
          <w:p w:rsidR="007C7A70" w:rsidRPr="00DA065D" w:rsidRDefault="007C7A70" w:rsidP="00942D2C">
            <w:pPr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  <w:r w:rsidRPr="00DA065D">
              <w:rPr>
                <w:rFonts w:ascii="Verdana" w:hAnsi="Verdana"/>
                <w:sz w:val="16"/>
                <w:szCs w:val="16"/>
                <w:lang w:val="en-US"/>
              </w:rPr>
              <w:t>-</w:t>
            </w:r>
          </w:p>
        </w:tc>
      </w:tr>
      <w:tr w:rsidR="007C7A70" w:rsidRPr="00DA065D" w:rsidTr="009D614F">
        <w:tc>
          <w:tcPr>
            <w:tcW w:w="426" w:type="dxa"/>
            <w:vMerge/>
          </w:tcPr>
          <w:p w:rsidR="007C7A70" w:rsidRPr="00DA065D" w:rsidRDefault="007C7A70" w:rsidP="00942D2C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7C7A70" w:rsidRPr="00DA065D" w:rsidRDefault="007C7A70" w:rsidP="00942D2C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Несовершен-нолетний ребенок</w:t>
            </w:r>
          </w:p>
        </w:tc>
        <w:tc>
          <w:tcPr>
            <w:tcW w:w="1440" w:type="dxa"/>
          </w:tcPr>
          <w:p w:rsidR="007C7A70" w:rsidRPr="00DA065D" w:rsidRDefault="007C7A70" w:rsidP="00942D2C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7C7A70" w:rsidRPr="00DA065D" w:rsidRDefault="007C7A70" w:rsidP="00942D2C">
            <w:pPr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  <w:r w:rsidRPr="00DA065D">
              <w:rPr>
                <w:rFonts w:ascii="Verdana" w:hAnsi="Verdana"/>
                <w:sz w:val="16"/>
                <w:szCs w:val="16"/>
                <w:lang w:val="en-US"/>
              </w:rPr>
              <w:t>-</w:t>
            </w:r>
          </w:p>
        </w:tc>
        <w:tc>
          <w:tcPr>
            <w:tcW w:w="1440" w:type="dxa"/>
          </w:tcPr>
          <w:p w:rsidR="007C7A70" w:rsidRPr="00DA065D" w:rsidRDefault="007C7A70" w:rsidP="00942D2C">
            <w:pPr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  <w:r w:rsidRPr="00DA065D">
              <w:rPr>
                <w:rFonts w:ascii="Verdana" w:hAnsi="Verdana"/>
                <w:sz w:val="16"/>
                <w:szCs w:val="16"/>
                <w:lang w:val="en-US"/>
              </w:rPr>
              <w:t>-</w:t>
            </w:r>
          </w:p>
        </w:tc>
        <w:tc>
          <w:tcPr>
            <w:tcW w:w="851" w:type="dxa"/>
          </w:tcPr>
          <w:p w:rsidR="007C7A70" w:rsidRPr="00DA065D" w:rsidRDefault="007C7A70" w:rsidP="00942D2C">
            <w:pPr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  <w:r w:rsidRPr="00DA065D">
              <w:rPr>
                <w:rFonts w:ascii="Verdana" w:hAnsi="Verdana"/>
                <w:sz w:val="16"/>
                <w:szCs w:val="16"/>
                <w:lang w:val="en-US"/>
              </w:rPr>
              <w:t>-</w:t>
            </w:r>
          </w:p>
        </w:tc>
        <w:tc>
          <w:tcPr>
            <w:tcW w:w="992" w:type="dxa"/>
          </w:tcPr>
          <w:p w:rsidR="007C7A70" w:rsidRPr="00DA065D" w:rsidRDefault="007C7A70" w:rsidP="00942D2C">
            <w:pPr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  <w:r w:rsidRPr="00DA065D">
              <w:rPr>
                <w:rFonts w:ascii="Verdana" w:hAnsi="Verdana"/>
                <w:sz w:val="16"/>
                <w:szCs w:val="16"/>
                <w:lang w:val="en-US"/>
              </w:rPr>
              <w:t>-</w:t>
            </w:r>
          </w:p>
        </w:tc>
        <w:tc>
          <w:tcPr>
            <w:tcW w:w="1276" w:type="dxa"/>
          </w:tcPr>
          <w:p w:rsidR="007C7A70" w:rsidRPr="00DA065D" w:rsidRDefault="007C7A70" w:rsidP="00942D2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Style w:val="Strong"/>
                <w:rFonts w:ascii="Verdana" w:hAnsi="Verdana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</w:tcPr>
          <w:p w:rsidR="007C7A70" w:rsidRPr="00DA065D" w:rsidRDefault="007C7A70" w:rsidP="00942D2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DA065D">
              <w:rPr>
                <w:rStyle w:val="Strong"/>
                <w:rFonts w:ascii="Verdana" w:hAnsi="Verdana"/>
                <w:b w:val="0"/>
                <w:sz w:val="16"/>
                <w:szCs w:val="16"/>
              </w:rPr>
              <w:t>41,8</w:t>
            </w:r>
          </w:p>
        </w:tc>
        <w:tc>
          <w:tcPr>
            <w:tcW w:w="993" w:type="dxa"/>
          </w:tcPr>
          <w:p w:rsidR="007C7A70" w:rsidRPr="00DA065D" w:rsidRDefault="007C7A70" w:rsidP="00942D2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DA065D">
              <w:rPr>
                <w:rStyle w:val="Strong"/>
                <w:rFonts w:ascii="Verdana" w:hAnsi="Verdana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7C7A70" w:rsidRPr="00DA065D" w:rsidRDefault="007C7A70" w:rsidP="00942D2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7C7A70" w:rsidRPr="00DA065D" w:rsidRDefault="007C7A70" w:rsidP="00942D2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080" w:type="dxa"/>
          </w:tcPr>
          <w:p w:rsidR="007C7A70" w:rsidRPr="00DA065D" w:rsidRDefault="007C7A70" w:rsidP="00942D2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7C7A70" w:rsidRPr="00DA065D" w:rsidTr="009D614F">
        <w:tc>
          <w:tcPr>
            <w:tcW w:w="426" w:type="dxa"/>
            <w:vMerge w:val="restart"/>
          </w:tcPr>
          <w:p w:rsidR="007C7A70" w:rsidRPr="00DA065D" w:rsidRDefault="007C7A70" w:rsidP="00942D2C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9</w:t>
            </w:r>
          </w:p>
        </w:tc>
        <w:tc>
          <w:tcPr>
            <w:tcW w:w="1482" w:type="dxa"/>
          </w:tcPr>
          <w:p w:rsidR="007C7A70" w:rsidRPr="00DA065D" w:rsidRDefault="007C7A70" w:rsidP="00942D2C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Коржавина А.Е.</w:t>
            </w:r>
          </w:p>
        </w:tc>
        <w:tc>
          <w:tcPr>
            <w:tcW w:w="1440" w:type="dxa"/>
          </w:tcPr>
          <w:p w:rsidR="007C7A70" w:rsidRPr="00DA065D" w:rsidRDefault="007C7A70" w:rsidP="00942D2C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Ведущий специалист- эксперт</w:t>
            </w:r>
          </w:p>
        </w:tc>
        <w:tc>
          <w:tcPr>
            <w:tcW w:w="1440" w:type="dxa"/>
          </w:tcPr>
          <w:p w:rsidR="007C7A70" w:rsidRPr="00DA065D" w:rsidRDefault="007C7A70" w:rsidP="00942D2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Комната</w:t>
            </w:r>
          </w:p>
          <w:p w:rsidR="007C7A70" w:rsidRPr="00DA065D" w:rsidRDefault="007C7A70" w:rsidP="00942D2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7C7A70" w:rsidRPr="00DA065D" w:rsidRDefault="007C7A70" w:rsidP="00942D2C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</w:t>
            </w:r>
            <w:r w:rsidRPr="00DA065D">
              <w:rPr>
                <w:rFonts w:ascii="Verdana" w:hAnsi="Verdana"/>
                <w:sz w:val="16"/>
                <w:szCs w:val="16"/>
              </w:rPr>
              <w:t xml:space="preserve">ндивидуальная </w:t>
            </w:r>
          </w:p>
        </w:tc>
        <w:tc>
          <w:tcPr>
            <w:tcW w:w="851" w:type="dxa"/>
          </w:tcPr>
          <w:p w:rsidR="007C7A70" w:rsidRPr="00DA065D" w:rsidRDefault="007C7A70" w:rsidP="00942D2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21,8</w:t>
            </w:r>
          </w:p>
        </w:tc>
        <w:tc>
          <w:tcPr>
            <w:tcW w:w="992" w:type="dxa"/>
          </w:tcPr>
          <w:p w:rsidR="007C7A70" w:rsidRPr="00DA065D" w:rsidRDefault="007C7A70" w:rsidP="00942D2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7C7A70" w:rsidRPr="00DA065D" w:rsidRDefault="007C7A70" w:rsidP="00942D2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DA065D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7C7A70" w:rsidRPr="00DA065D" w:rsidRDefault="007C7A70" w:rsidP="00942D2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DA065D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7C7A70" w:rsidRPr="00DA065D" w:rsidRDefault="007C7A70" w:rsidP="00942D2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DA065D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  <w:tc>
          <w:tcPr>
            <w:tcW w:w="1338" w:type="dxa"/>
          </w:tcPr>
          <w:p w:rsidR="007C7A70" w:rsidRPr="00DA065D" w:rsidRDefault="007C7A70" w:rsidP="00942D2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а/м Ауди А6</w:t>
            </w:r>
          </w:p>
        </w:tc>
        <w:tc>
          <w:tcPr>
            <w:tcW w:w="1440" w:type="dxa"/>
          </w:tcPr>
          <w:p w:rsidR="007C7A70" w:rsidRPr="00DA065D" w:rsidRDefault="007C7A70" w:rsidP="00942D2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463216,93</w:t>
            </w:r>
          </w:p>
        </w:tc>
        <w:tc>
          <w:tcPr>
            <w:tcW w:w="1080" w:type="dxa"/>
          </w:tcPr>
          <w:p w:rsidR="007C7A70" w:rsidRPr="00DA065D" w:rsidRDefault="007C7A70" w:rsidP="00942D2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7C7A70" w:rsidRPr="00DA065D" w:rsidTr="009D614F">
        <w:tc>
          <w:tcPr>
            <w:tcW w:w="426" w:type="dxa"/>
            <w:vMerge/>
          </w:tcPr>
          <w:p w:rsidR="007C7A70" w:rsidRPr="00DA065D" w:rsidRDefault="007C7A70" w:rsidP="00942D2C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7C7A70" w:rsidRPr="00DA065D" w:rsidRDefault="007C7A70" w:rsidP="00942D2C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440" w:type="dxa"/>
          </w:tcPr>
          <w:p w:rsidR="007C7A70" w:rsidRPr="00DA065D" w:rsidRDefault="007C7A70" w:rsidP="00942D2C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7C7A70" w:rsidRPr="00DA065D" w:rsidRDefault="007C7A70" w:rsidP="00942D2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7C7A70" w:rsidRPr="00DA065D" w:rsidRDefault="007C7A70" w:rsidP="00942D2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7C7A70" w:rsidRPr="00DA065D" w:rsidRDefault="007C7A70" w:rsidP="00942D2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7C7A70" w:rsidRPr="00DA065D" w:rsidRDefault="007C7A70" w:rsidP="00942D2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7C7A70" w:rsidRPr="00DA065D" w:rsidRDefault="007C7A70" w:rsidP="00942D2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DA065D">
              <w:rPr>
                <w:rStyle w:val="Strong"/>
                <w:rFonts w:ascii="Verdana" w:hAnsi="Verdana"/>
                <w:b w:val="0"/>
                <w:sz w:val="16"/>
                <w:szCs w:val="16"/>
              </w:rPr>
              <w:t>Комната</w:t>
            </w:r>
          </w:p>
        </w:tc>
        <w:tc>
          <w:tcPr>
            <w:tcW w:w="850" w:type="dxa"/>
          </w:tcPr>
          <w:p w:rsidR="007C7A70" w:rsidRPr="00DA065D" w:rsidRDefault="007C7A70" w:rsidP="00942D2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DA065D">
              <w:rPr>
                <w:rStyle w:val="Strong"/>
                <w:rFonts w:ascii="Verdana" w:hAnsi="Verdana"/>
                <w:b w:val="0"/>
                <w:sz w:val="16"/>
                <w:szCs w:val="16"/>
              </w:rPr>
              <w:t>21,8</w:t>
            </w:r>
          </w:p>
        </w:tc>
        <w:tc>
          <w:tcPr>
            <w:tcW w:w="993" w:type="dxa"/>
          </w:tcPr>
          <w:p w:rsidR="007C7A70" w:rsidRPr="00DA065D" w:rsidRDefault="007C7A70" w:rsidP="00942D2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DA065D">
              <w:rPr>
                <w:rStyle w:val="Strong"/>
                <w:rFonts w:ascii="Verdana" w:hAnsi="Verdana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7C7A70" w:rsidRPr="00DA065D" w:rsidRDefault="007C7A70" w:rsidP="00942D2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7C7A70" w:rsidRPr="00DA065D" w:rsidRDefault="007C7A70" w:rsidP="00942D2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080" w:type="dxa"/>
          </w:tcPr>
          <w:p w:rsidR="007C7A70" w:rsidRPr="00DA065D" w:rsidRDefault="007C7A70" w:rsidP="00942D2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7C7A70" w:rsidRPr="00DA065D" w:rsidTr="009D614F">
        <w:tc>
          <w:tcPr>
            <w:tcW w:w="426" w:type="dxa"/>
            <w:vMerge w:val="restart"/>
          </w:tcPr>
          <w:p w:rsidR="007C7A70" w:rsidRPr="00DA065D" w:rsidRDefault="007C7A70" w:rsidP="00942D2C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1482" w:type="dxa"/>
          </w:tcPr>
          <w:p w:rsidR="007C7A70" w:rsidRPr="00DA065D" w:rsidRDefault="007C7A70" w:rsidP="00942D2C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Сергеева А.Е.</w:t>
            </w:r>
          </w:p>
        </w:tc>
        <w:tc>
          <w:tcPr>
            <w:tcW w:w="1440" w:type="dxa"/>
          </w:tcPr>
          <w:p w:rsidR="007C7A70" w:rsidRPr="00DA065D" w:rsidRDefault="007C7A70" w:rsidP="00942D2C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Специалист- эксперт</w:t>
            </w:r>
          </w:p>
        </w:tc>
        <w:tc>
          <w:tcPr>
            <w:tcW w:w="1440" w:type="dxa"/>
          </w:tcPr>
          <w:p w:rsidR="007C7A70" w:rsidRPr="00DA065D" w:rsidRDefault="007C7A70" w:rsidP="00942D2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7C7A70" w:rsidRPr="00DA065D" w:rsidRDefault="007C7A70" w:rsidP="00942D2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7C7A70" w:rsidRPr="00DA065D" w:rsidRDefault="007C7A70" w:rsidP="00942D2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7C7A70" w:rsidRPr="00DA065D" w:rsidRDefault="007C7A70" w:rsidP="00942D2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7C7A70" w:rsidRPr="00DA065D" w:rsidRDefault="007C7A70" w:rsidP="00942D2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DA065D">
              <w:rPr>
                <w:rStyle w:val="Strong"/>
                <w:rFonts w:ascii="Verdana" w:hAnsi="Verdana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</w:tcPr>
          <w:p w:rsidR="007C7A70" w:rsidRPr="00DA065D" w:rsidRDefault="007C7A70" w:rsidP="00942D2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DA065D">
              <w:rPr>
                <w:rStyle w:val="Strong"/>
                <w:rFonts w:ascii="Verdana" w:hAnsi="Verdana"/>
                <w:b w:val="0"/>
                <w:sz w:val="16"/>
                <w:szCs w:val="16"/>
              </w:rPr>
              <w:t>43,7</w:t>
            </w:r>
          </w:p>
        </w:tc>
        <w:tc>
          <w:tcPr>
            <w:tcW w:w="993" w:type="dxa"/>
          </w:tcPr>
          <w:p w:rsidR="007C7A70" w:rsidRPr="00DA065D" w:rsidRDefault="007C7A70" w:rsidP="00942D2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DA065D">
              <w:rPr>
                <w:rStyle w:val="Strong"/>
                <w:rFonts w:ascii="Verdana" w:hAnsi="Verdana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7C7A70" w:rsidRPr="00DA065D" w:rsidRDefault="007C7A70" w:rsidP="00942D2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7C7A70" w:rsidRPr="00DA065D" w:rsidRDefault="007C7A70" w:rsidP="00942D2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267227,30</w:t>
            </w:r>
          </w:p>
        </w:tc>
        <w:tc>
          <w:tcPr>
            <w:tcW w:w="1080" w:type="dxa"/>
          </w:tcPr>
          <w:p w:rsidR="007C7A70" w:rsidRPr="00DA065D" w:rsidRDefault="007C7A70" w:rsidP="00942D2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7C7A70" w:rsidRPr="00DA065D" w:rsidTr="009D614F">
        <w:tc>
          <w:tcPr>
            <w:tcW w:w="426" w:type="dxa"/>
            <w:vMerge/>
          </w:tcPr>
          <w:p w:rsidR="007C7A70" w:rsidRPr="00DA065D" w:rsidRDefault="007C7A70" w:rsidP="00942D2C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7C7A70" w:rsidRPr="00DA065D" w:rsidRDefault="007C7A70" w:rsidP="00942D2C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Супруг</w:t>
            </w:r>
          </w:p>
        </w:tc>
        <w:tc>
          <w:tcPr>
            <w:tcW w:w="1440" w:type="dxa"/>
          </w:tcPr>
          <w:p w:rsidR="007C7A70" w:rsidRPr="00DA065D" w:rsidRDefault="007C7A70" w:rsidP="00942D2C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7C7A70" w:rsidRPr="00DA065D" w:rsidRDefault="007C7A70" w:rsidP="00942D2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7C7A70" w:rsidRPr="00DA065D" w:rsidRDefault="007C7A70" w:rsidP="00942D2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7C7A70" w:rsidRPr="00DA065D" w:rsidRDefault="007C7A70" w:rsidP="00942D2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7C7A70" w:rsidRPr="00DA065D" w:rsidRDefault="007C7A70" w:rsidP="00942D2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7C7A70" w:rsidRPr="00DA065D" w:rsidRDefault="007C7A70" w:rsidP="00942D2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DA065D">
              <w:rPr>
                <w:rStyle w:val="Strong"/>
                <w:rFonts w:ascii="Verdana" w:hAnsi="Verdana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</w:tcPr>
          <w:p w:rsidR="007C7A70" w:rsidRPr="00DA065D" w:rsidRDefault="007C7A70" w:rsidP="00942D2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DA065D">
              <w:rPr>
                <w:rStyle w:val="Strong"/>
                <w:rFonts w:ascii="Verdana" w:hAnsi="Verdana"/>
                <w:b w:val="0"/>
                <w:sz w:val="16"/>
                <w:szCs w:val="16"/>
              </w:rPr>
              <w:t>43,7</w:t>
            </w:r>
          </w:p>
        </w:tc>
        <w:tc>
          <w:tcPr>
            <w:tcW w:w="993" w:type="dxa"/>
          </w:tcPr>
          <w:p w:rsidR="007C7A70" w:rsidRPr="00DA065D" w:rsidRDefault="007C7A70" w:rsidP="00942D2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DA065D">
              <w:rPr>
                <w:rStyle w:val="Strong"/>
                <w:rFonts w:ascii="Verdana" w:hAnsi="Verdana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7C7A70" w:rsidRPr="00DA065D" w:rsidRDefault="007C7A70" w:rsidP="00942D2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а/м ВАЗ- 21093</w:t>
            </w:r>
          </w:p>
        </w:tc>
        <w:tc>
          <w:tcPr>
            <w:tcW w:w="1440" w:type="dxa"/>
          </w:tcPr>
          <w:p w:rsidR="007C7A70" w:rsidRPr="00DA065D" w:rsidRDefault="007C7A70" w:rsidP="00942D2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605441,98</w:t>
            </w:r>
          </w:p>
        </w:tc>
        <w:tc>
          <w:tcPr>
            <w:tcW w:w="1080" w:type="dxa"/>
          </w:tcPr>
          <w:p w:rsidR="007C7A70" w:rsidRPr="00DA065D" w:rsidRDefault="007C7A70" w:rsidP="00942D2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7C7A70" w:rsidRPr="00DA065D" w:rsidTr="009D614F">
        <w:tc>
          <w:tcPr>
            <w:tcW w:w="426" w:type="dxa"/>
            <w:vMerge/>
          </w:tcPr>
          <w:p w:rsidR="007C7A70" w:rsidRPr="00DA065D" w:rsidRDefault="007C7A70" w:rsidP="00942D2C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7C7A70" w:rsidRPr="00DA065D" w:rsidRDefault="007C7A70" w:rsidP="00942D2C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440" w:type="dxa"/>
          </w:tcPr>
          <w:p w:rsidR="007C7A70" w:rsidRPr="00DA065D" w:rsidRDefault="007C7A70" w:rsidP="00942D2C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7C7A70" w:rsidRPr="00DA065D" w:rsidRDefault="007C7A70" w:rsidP="00942D2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7C7A70" w:rsidRPr="00DA065D" w:rsidRDefault="007C7A70" w:rsidP="00942D2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7C7A70" w:rsidRPr="00DA065D" w:rsidRDefault="007C7A70" w:rsidP="00942D2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7C7A70" w:rsidRPr="00DA065D" w:rsidRDefault="007C7A70" w:rsidP="00942D2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7C7A70" w:rsidRPr="00DA065D" w:rsidRDefault="007C7A70" w:rsidP="00942D2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DA065D">
              <w:rPr>
                <w:rStyle w:val="Strong"/>
                <w:rFonts w:ascii="Verdana" w:hAnsi="Verdana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</w:tcPr>
          <w:p w:rsidR="007C7A70" w:rsidRPr="00DA065D" w:rsidRDefault="007C7A70" w:rsidP="00942D2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DA065D">
              <w:rPr>
                <w:rStyle w:val="Strong"/>
                <w:rFonts w:ascii="Verdana" w:hAnsi="Verdana"/>
                <w:b w:val="0"/>
                <w:sz w:val="16"/>
                <w:szCs w:val="16"/>
              </w:rPr>
              <w:t>43,7</w:t>
            </w:r>
          </w:p>
        </w:tc>
        <w:tc>
          <w:tcPr>
            <w:tcW w:w="993" w:type="dxa"/>
          </w:tcPr>
          <w:p w:rsidR="007C7A70" w:rsidRPr="00DA065D" w:rsidRDefault="007C7A70" w:rsidP="00942D2C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DA065D">
              <w:rPr>
                <w:rStyle w:val="Strong"/>
                <w:rFonts w:ascii="Verdana" w:hAnsi="Verdana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7C7A70" w:rsidRPr="00DA065D" w:rsidRDefault="007C7A70" w:rsidP="00942D2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7C7A70" w:rsidRPr="00DA065D" w:rsidRDefault="007C7A70" w:rsidP="00942D2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080" w:type="dxa"/>
          </w:tcPr>
          <w:p w:rsidR="007C7A70" w:rsidRPr="00DA065D" w:rsidRDefault="007C7A70" w:rsidP="00942D2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</w:tbl>
    <w:p w:rsidR="007C7A70" w:rsidRPr="00DA065D" w:rsidRDefault="007C7A70" w:rsidP="002A6755">
      <w:pPr>
        <w:pStyle w:val="FootnoteText"/>
        <w:ind w:firstLine="709"/>
        <w:jc w:val="both"/>
        <w:rPr>
          <w:rFonts w:ascii="Verdana" w:hAnsi="Verdana"/>
        </w:rPr>
      </w:pPr>
    </w:p>
    <w:sectPr w:rsidR="007C7A70" w:rsidRPr="00DA065D" w:rsidSect="001C1B8F">
      <w:pgSz w:w="15840" w:h="12240" w:orient="landscape" w:code="1"/>
      <w:pgMar w:top="1259" w:right="1134" w:bottom="851" w:left="1134" w:header="720" w:footer="720" w:gutter="0"/>
      <w:cols w:space="720"/>
      <w:noEndnote/>
      <w:titlePg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E0846"/>
    <w:rsid w:val="000543AC"/>
    <w:rsid w:val="000712AE"/>
    <w:rsid w:val="000818A1"/>
    <w:rsid w:val="00091391"/>
    <w:rsid w:val="0009733E"/>
    <w:rsid w:val="000A3E1E"/>
    <w:rsid w:val="001C1B8F"/>
    <w:rsid w:val="001C4F31"/>
    <w:rsid w:val="001D7A8F"/>
    <w:rsid w:val="001E0846"/>
    <w:rsid w:val="002508A3"/>
    <w:rsid w:val="002A6755"/>
    <w:rsid w:val="002B3B61"/>
    <w:rsid w:val="002C177D"/>
    <w:rsid w:val="002D3A21"/>
    <w:rsid w:val="002E5FBE"/>
    <w:rsid w:val="00301780"/>
    <w:rsid w:val="00304199"/>
    <w:rsid w:val="00326578"/>
    <w:rsid w:val="00327B45"/>
    <w:rsid w:val="00334685"/>
    <w:rsid w:val="00335988"/>
    <w:rsid w:val="003435CD"/>
    <w:rsid w:val="00352293"/>
    <w:rsid w:val="003600B1"/>
    <w:rsid w:val="00377B21"/>
    <w:rsid w:val="00465BDE"/>
    <w:rsid w:val="00476D14"/>
    <w:rsid w:val="00483DDF"/>
    <w:rsid w:val="0048686C"/>
    <w:rsid w:val="004C45A9"/>
    <w:rsid w:val="005342B3"/>
    <w:rsid w:val="005673E5"/>
    <w:rsid w:val="00582C4C"/>
    <w:rsid w:val="005A005E"/>
    <w:rsid w:val="005F7C85"/>
    <w:rsid w:val="00607679"/>
    <w:rsid w:val="00620F54"/>
    <w:rsid w:val="0066704A"/>
    <w:rsid w:val="00683549"/>
    <w:rsid w:val="0076622A"/>
    <w:rsid w:val="00792CD4"/>
    <w:rsid w:val="007C7A70"/>
    <w:rsid w:val="007E1A4B"/>
    <w:rsid w:val="0083778D"/>
    <w:rsid w:val="008A331F"/>
    <w:rsid w:val="008E1242"/>
    <w:rsid w:val="008F6E42"/>
    <w:rsid w:val="00942D2C"/>
    <w:rsid w:val="00966AC6"/>
    <w:rsid w:val="009A58D6"/>
    <w:rsid w:val="009C6467"/>
    <w:rsid w:val="009D614F"/>
    <w:rsid w:val="00A00949"/>
    <w:rsid w:val="00A82688"/>
    <w:rsid w:val="00AB37CE"/>
    <w:rsid w:val="00B77BB7"/>
    <w:rsid w:val="00B911F4"/>
    <w:rsid w:val="00BA3B61"/>
    <w:rsid w:val="00BB3DEC"/>
    <w:rsid w:val="00BD2055"/>
    <w:rsid w:val="00BF3706"/>
    <w:rsid w:val="00C27519"/>
    <w:rsid w:val="00C82970"/>
    <w:rsid w:val="00CB74B1"/>
    <w:rsid w:val="00CF4CBA"/>
    <w:rsid w:val="00D35BC5"/>
    <w:rsid w:val="00D8317C"/>
    <w:rsid w:val="00D8362B"/>
    <w:rsid w:val="00DA065D"/>
    <w:rsid w:val="00DE125B"/>
    <w:rsid w:val="00E309ED"/>
    <w:rsid w:val="00E61144"/>
    <w:rsid w:val="00E83CD0"/>
    <w:rsid w:val="00ED1C3A"/>
    <w:rsid w:val="00F00E91"/>
    <w:rsid w:val="00F1016A"/>
    <w:rsid w:val="00F268F2"/>
    <w:rsid w:val="00F37B49"/>
    <w:rsid w:val="00F6179A"/>
    <w:rsid w:val="00F77840"/>
    <w:rsid w:val="00FE1CFC"/>
    <w:rsid w:val="00FF37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0846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rsid w:val="001E0846"/>
    <w:pPr>
      <w:autoSpaceDE w:val="0"/>
      <w:autoSpaceDN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1E0846"/>
    <w:rPr>
      <w:rFonts w:ascii="Times New Roman" w:hAnsi="Times New Roman" w:cs="Times New Roman"/>
      <w:sz w:val="20"/>
      <w:szCs w:val="20"/>
      <w:lang w:eastAsia="ru-RU"/>
    </w:rPr>
  </w:style>
  <w:style w:type="character" w:styleId="FootnoteReference">
    <w:name w:val="footnote reference"/>
    <w:basedOn w:val="DefaultParagraphFont"/>
    <w:uiPriority w:val="99"/>
    <w:rsid w:val="001E0846"/>
    <w:rPr>
      <w:rFonts w:cs="Times New Roman"/>
      <w:vertAlign w:val="superscript"/>
    </w:rPr>
  </w:style>
  <w:style w:type="character" w:styleId="Strong">
    <w:name w:val="Strong"/>
    <w:basedOn w:val="DefaultParagraphFont"/>
    <w:uiPriority w:val="99"/>
    <w:qFormat/>
    <w:rsid w:val="001E0846"/>
    <w:rPr>
      <w:rFonts w:cs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1E084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E0846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91</TotalTime>
  <Pages>2</Pages>
  <Words>441</Words>
  <Characters>2519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EgorovaMN</dc:creator>
  <cp:keywords/>
  <dc:description/>
  <cp:lastModifiedBy>osipovats</cp:lastModifiedBy>
  <cp:revision>9</cp:revision>
  <cp:lastPrinted>2014-04-02T08:46:00Z</cp:lastPrinted>
  <dcterms:created xsi:type="dcterms:W3CDTF">2014-05-14T05:17:00Z</dcterms:created>
  <dcterms:modified xsi:type="dcterms:W3CDTF">2014-05-21T03:17:00Z</dcterms:modified>
</cp:coreProperties>
</file>