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BAC" w:rsidRPr="008E1242" w:rsidRDefault="003E3BAC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3E3BAC" w:rsidRDefault="003E3BAC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Управления Федерального казначейства по Свердловской области</w:t>
      </w:r>
    </w:p>
    <w:p w:rsidR="003E3BAC" w:rsidRPr="00DA065D" w:rsidRDefault="003E3BAC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260"/>
        <w:gridCol w:w="1620"/>
        <w:gridCol w:w="162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3E3BAC" w:rsidRPr="00DA065D" w:rsidTr="009610A8">
        <w:trPr>
          <w:trHeight w:val="805"/>
        </w:trPr>
        <w:tc>
          <w:tcPr>
            <w:tcW w:w="426" w:type="dxa"/>
            <w:vMerge w:val="restart"/>
          </w:tcPr>
          <w:p w:rsidR="003E3BAC" w:rsidRPr="00DA065D" w:rsidRDefault="003E3BAC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3E3BAC" w:rsidRPr="00DA065D" w:rsidRDefault="003E3BAC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5083" w:type="dxa"/>
            <w:gridSpan w:val="4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3E3BAC" w:rsidRPr="00DA065D" w:rsidRDefault="003E3BAC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3E3BAC" w:rsidRPr="00DA065D" w:rsidRDefault="003E3BAC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E3BAC" w:rsidRPr="00DA065D" w:rsidTr="009610A8">
        <w:tc>
          <w:tcPr>
            <w:tcW w:w="426" w:type="dxa"/>
            <w:vMerge/>
          </w:tcPr>
          <w:p w:rsidR="003E3BAC" w:rsidRPr="00DA065D" w:rsidRDefault="003E3BAC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E3BAC" w:rsidRPr="00DA065D" w:rsidRDefault="003E3BAC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3E3BAC" w:rsidRPr="00DA065D" w:rsidRDefault="003E3BAC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620" w:type="dxa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E3BAC" w:rsidRPr="00DA065D" w:rsidRDefault="003E3BA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E3BAC" w:rsidRPr="000D16E6" w:rsidTr="009610A8"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Грамматчикова Т.С.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Style w:val="Strong"/>
                <w:rFonts w:ascii="Verdana" w:hAnsi="Verdana"/>
                <w:b w:val="0"/>
                <w:bCs w:val="0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М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ашиноместо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60,8</w:t>
            </w: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39,1</w:t>
            </w: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13,0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а/м</w:t>
            </w: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C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hevrolet</w:t>
            </w:r>
            <w:r w:rsidRPr="000D16E6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Spark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1971967,75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60,8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Попова И.С.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84,0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215724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,</w:t>
            </w:r>
            <w:r w:rsidRPr="000D16E6">
              <w:rPr>
                <w:rFonts w:ascii="Verdana" w:hAnsi="Verdana"/>
                <w:sz w:val="16"/>
                <w:szCs w:val="16"/>
              </w:rPr>
              <w:t>1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0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84,0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а/м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BMW-X6</w:t>
            </w: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1175000,00</w:t>
            </w: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3BAC" w:rsidRPr="000D16E6" w:rsidTr="009610A8">
        <w:trPr>
          <w:trHeight w:val="454"/>
        </w:trPr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84,0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3BAC" w:rsidRPr="000D16E6" w:rsidTr="009610A8">
        <w:trPr>
          <w:trHeight w:val="454"/>
        </w:trPr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Ершова В.В.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43,3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а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/</w:t>
            </w:r>
            <w:r w:rsidRPr="000D16E6">
              <w:rPr>
                <w:rFonts w:ascii="Verdana" w:hAnsi="Verdana"/>
                <w:sz w:val="16"/>
                <w:szCs w:val="16"/>
              </w:rPr>
              <w:t>м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 xml:space="preserve">  CHEVROLET KL1T AVEO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979526,37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3BAC" w:rsidRPr="000D16E6" w:rsidTr="009610A8">
        <w:trPr>
          <w:trHeight w:val="454"/>
        </w:trPr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43,3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а/м Фольксваген Поло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99700,13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3BAC" w:rsidRPr="000D16E6" w:rsidTr="009610A8">
        <w:trPr>
          <w:trHeight w:val="454"/>
        </w:trPr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Кузнецов В.А.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48,4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42,2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548619,82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3BAC" w:rsidRPr="000D16E6" w:rsidTr="009610A8">
        <w:trPr>
          <w:trHeight w:val="454"/>
        </w:trPr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Супруга</w:t>
            </w: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48,4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448670,14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3BAC" w:rsidRPr="000D16E6" w:rsidTr="009610A8">
        <w:trPr>
          <w:trHeight w:val="454"/>
        </w:trPr>
        <w:tc>
          <w:tcPr>
            <w:tcW w:w="426" w:type="dxa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Дизик А.В.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½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48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522402,89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Темерева Н.В.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tabs>
                <w:tab w:val="left" w:pos="1065"/>
              </w:tabs>
              <w:jc w:val="center"/>
              <w:rPr>
                <w:rFonts w:ascii="Verdana" w:hAnsi="Verdana"/>
                <w:color w:val="000000"/>
                <w:spacing w:val="-5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Квартира</w:t>
            </w:r>
          </w:p>
          <w:p w:rsidR="003E3BAC" w:rsidRPr="000D16E6" w:rsidRDefault="003E3BAC" w:rsidP="000D16E6">
            <w:pPr>
              <w:tabs>
                <w:tab w:val="left" w:pos="1065"/>
              </w:tabs>
              <w:jc w:val="center"/>
              <w:rPr>
                <w:rFonts w:ascii="Verdana" w:hAnsi="Verdana"/>
                <w:color w:val="000000"/>
                <w:spacing w:val="-5"/>
                <w:sz w:val="16"/>
                <w:szCs w:val="16"/>
              </w:rPr>
            </w:pPr>
          </w:p>
          <w:p w:rsidR="003E3BAC" w:rsidRPr="000D16E6" w:rsidRDefault="003E3BAC" w:rsidP="000D16E6">
            <w:pPr>
              <w:tabs>
                <w:tab w:val="left" w:pos="10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Долевая 1/2</w:t>
            </w:r>
          </w:p>
          <w:p w:rsidR="003E3BAC" w:rsidRPr="000D16E6" w:rsidRDefault="003E3BAC" w:rsidP="000D16E6">
            <w:pPr>
              <w:tabs>
                <w:tab w:val="left" w:pos="240"/>
              </w:tabs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tabs>
                <w:tab w:val="left" w:pos="240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 xml:space="preserve">Долевая  </w:t>
            </w:r>
            <w:r w:rsidRPr="000D16E6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1/2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66,0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24,0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pacing w:val="-4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pacing w:val="-4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bCs/>
                <w:color w:val="000000"/>
                <w:spacing w:val="-4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tabs>
                <w:tab w:val="center" w:pos="572"/>
              </w:tabs>
              <w:spacing w:line="240" w:lineRule="exact"/>
              <w:ind w:right="756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tabs>
                <w:tab w:val="left" w:pos="10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467652,53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  <w:vMerge w:val="restart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22" w:hanging="7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96" w:hanging="5"/>
              <w:jc w:val="center"/>
              <w:rPr>
                <w:rFonts w:ascii="Verdana" w:hAnsi="Verdana"/>
                <w:color w:val="000000"/>
                <w:spacing w:val="-4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>а/м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>Фольксваген-Пассат</w:t>
            </w:r>
          </w:p>
        </w:tc>
        <w:tc>
          <w:tcPr>
            <w:tcW w:w="1440" w:type="dxa"/>
            <w:vMerge w:val="restart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313033,00</w:t>
            </w: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tabs>
                <w:tab w:val="left" w:pos="1065"/>
              </w:tabs>
              <w:jc w:val="center"/>
              <w:rPr>
                <w:rFonts w:ascii="Verdana" w:hAnsi="Verdana"/>
                <w:color w:val="000000"/>
                <w:spacing w:val="-5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Квартира</w:t>
            </w:r>
          </w:p>
          <w:p w:rsidR="003E3BAC" w:rsidRPr="000D16E6" w:rsidRDefault="003E3BAC" w:rsidP="000D16E6">
            <w:pPr>
              <w:tabs>
                <w:tab w:val="left" w:pos="1065"/>
              </w:tabs>
              <w:jc w:val="center"/>
              <w:rPr>
                <w:rFonts w:ascii="Verdana" w:hAnsi="Verdana"/>
                <w:color w:val="000000"/>
                <w:spacing w:val="-5"/>
                <w:sz w:val="16"/>
                <w:szCs w:val="16"/>
              </w:rPr>
            </w:pPr>
          </w:p>
          <w:p w:rsidR="003E3BAC" w:rsidRPr="000D16E6" w:rsidRDefault="003E3BAC" w:rsidP="000D16E6">
            <w:pPr>
              <w:tabs>
                <w:tab w:val="left" w:pos="10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Долевая 1/2</w:t>
            </w:r>
          </w:p>
          <w:p w:rsidR="003E3BAC" w:rsidRPr="000D16E6" w:rsidRDefault="003E3BAC" w:rsidP="000D16E6">
            <w:pPr>
              <w:tabs>
                <w:tab w:val="left" w:pos="240"/>
              </w:tabs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tabs>
                <w:tab w:val="left" w:pos="240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 xml:space="preserve">Долевая  </w:t>
            </w:r>
            <w:r w:rsidRPr="000D16E6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1/2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66,0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24,0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pacing w:val="-4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pacing w:val="-4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bCs/>
                <w:color w:val="000000"/>
                <w:spacing w:val="-4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bCs/>
                <w:color w:val="000000"/>
                <w:spacing w:val="11"/>
                <w:sz w:val="16"/>
                <w:szCs w:val="16"/>
              </w:rPr>
              <w:t>66,0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Колмакова Ю.Ю.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77,4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4</w:t>
            </w:r>
            <w:r w:rsidRPr="000D16E6">
              <w:rPr>
                <w:rFonts w:ascii="Verdana" w:hAnsi="Verdana"/>
                <w:sz w:val="16"/>
                <w:szCs w:val="16"/>
              </w:rPr>
              <w:t>7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6</w:t>
            </w:r>
            <w:r w:rsidRPr="000D16E6">
              <w:rPr>
                <w:rFonts w:ascii="Verdana" w:hAnsi="Verdana"/>
                <w:sz w:val="16"/>
                <w:szCs w:val="16"/>
              </w:rPr>
              <w:t>744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,</w:t>
            </w:r>
            <w:r w:rsidRPr="000D16E6">
              <w:rPr>
                <w:rFonts w:ascii="Verdana" w:hAnsi="Verdana"/>
                <w:sz w:val="16"/>
                <w:szCs w:val="16"/>
              </w:rPr>
              <w:t>9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8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77,4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756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6</w:t>
            </w:r>
            <w:r w:rsidRPr="000D16E6">
              <w:rPr>
                <w:rFonts w:ascii="Verdana" w:hAnsi="Verdana"/>
                <w:sz w:val="16"/>
                <w:szCs w:val="16"/>
              </w:rPr>
              <w:t>22137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,</w:t>
            </w:r>
            <w:r w:rsidRPr="000D16E6"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77,4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Шевченко К.Н.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48,0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498161,17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48,0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Наумова Н.Д.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Дачный земельный участок</w:t>
            </w:r>
          </w:p>
          <w:p w:rsidR="003E3BAC" w:rsidRPr="000D16E6" w:rsidRDefault="003E3BAC" w:rsidP="000D16E6">
            <w:pPr>
              <w:shd w:val="clear" w:color="auto" w:fill="FFFFFF"/>
              <w:spacing w:line="240" w:lineRule="exact"/>
              <w:ind w:hanging="2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Дачный дом</w:t>
            </w:r>
          </w:p>
          <w:p w:rsidR="003E3BAC" w:rsidRDefault="003E3BAC" w:rsidP="000D16E6">
            <w:pPr>
              <w:shd w:val="clear" w:color="auto" w:fill="FFFFFF"/>
              <w:spacing w:line="240" w:lineRule="exact"/>
              <w:ind w:hanging="2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spacing w:line="240" w:lineRule="exact"/>
              <w:ind w:hanging="2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</w:t>
            </w:r>
            <w:r w:rsidRPr="000D16E6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13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13"/>
                <w:sz w:val="16"/>
                <w:szCs w:val="16"/>
              </w:rPr>
              <w:t>1250,0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39,3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  <w:t>49,3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6"/>
                <w:sz w:val="16"/>
                <w:szCs w:val="16"/>
                <w:lang w:val="en-US"/>
              </w:rPr>
              <w:t>643501</w:t>
            </w:r>
            <w:r w:rsidRPr="000D16E6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,</w:t>
            </w:r>
            <w:r w:rsidRPr="000D16E6">
              <w:rPr>
                <w:rFonts w:ascii="Verdana" w:hAnsi="Verdana"/>
                <w:color w:val="000000"/>
                <w:spacing w:val="-6"/>
                <w:sz w:val="16"/>
                <w:szCs w:val="16"/>
                <w:lang w:val="en-US"/>
              </w:rPr>
              <w:t>7</w:t>
            </w:r>
            <w:r w:rsidRPr="000D16E6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6</w:t>
            </w:r>
          </w:p>
          <w:p w:rsidR="003E3BAC" w:rsidRPr="000D16E6" w:rsidRDefault="003E3BAC" w:rsidP="000D16E6">
            <w:pPr>
              <w:shd w:val="clear" w:color="auto" w:fill="FFFFFF"/>
              <w:spacing w:line="240" w:lineRule="exact"/>
              <w:ind w:left="312" w:right="278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Дачный земельный участок</w:t>
            </w:r>
          </w:p>
          <w:p w:rsidR="003E3BAC" w:rsidRPr="000D16E6" w:rsidRDefault="003E3BAC" w:rsidP="000D16E6">
            <w:pPr>
              <w:shd w:val="clear" w:color="auto" w:fill="FFFFFF"/>
              <w:spacing w:line="240" w:lineRule="exact"/>
              <w:ind w:hanging="2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Дачный дом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</w:t>
            </w:r>
            <w:r w:rsidRPr="000D16E6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E3BAC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13"/>
                <w:sz w:val="16"/>
                <w:szCs w:val="16"/>
              </w:rPr>
              <w:t>1781,0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31,0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bCs/>
                <w:color w:val="000000"/>
                <w:spacing w:val="2"/>
                <w:sz w:val="16"/>
                <w:szCs w:val="16"/>
              </w:rPr>
              <w:t>49,3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pacing w:val="-4"/>
                <w:sz w:val="16"/>
                <w:szCs w:val="16"/>
              </w:rPr>
              <w:t>а/м Газ 3110</w:t>
            </w:r>
          </w:p>
        </w:tc>
        <w:tc>
          <w:tcPr>
            <w:tcW w:w="1440" w:type="dxa"/>
          </w:tcPr>
          <w:p w:rsidR="003E3BAC" w:rsidRPr="00F86738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297913,3</w:t>
            </w:r>
            <w:r>
              <w:rPr>
                <w:rFonts w:ascii="Verdana" w:hAnsi="Verdana"/>
                <w:sz w:val="16"/>
                <w:szCs w:val="16"/>
              </w:rPr>
              <w:t>0</w:t>
            </w: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Ларина О.В.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86,80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а/м Форд Фокус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428538,76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Новоселова Е.В.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ind w:left="57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3E3BAC" w:rsidRPr="000D16E6" w:rsidRDefault="003E3BAC" w:rsidP="000D16E6">
            <w:pPr>
              <w:ind w:left="57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488,0</w:t>
            </w: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47,1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  <w:lang w:val="en-US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ind w:left="852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ind w:left="852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  <w:lang w:val="en-US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445517</w:t>
            </w: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,</w:t>
            </w:r>
            <w:r w:rsidRPr="000D16E6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84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ind w:left="120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ind w:left="-41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51,0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ind w:left="-41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а/м</w:t>
            </w:r>
          </w:p>
          <w:p w:rsidR="003E3BAC" w:rsidRPr="000D16E6" w:rsidRDefault="003E3BAC" w:rsidP="000D16E6">
            <w:pPr>
              <w:shd w:val="clear" w:color="auto" w:fill="FFFFFF"/>
              <w:ind w:left="-41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ВАЗ 2112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378237,74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ind w:left="1205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ind w:left="852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--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47,1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0D16E6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Валькова Т.В.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13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13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Комната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43,4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10,0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0D16E6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455588,16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Нехорошкова Е.Л.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13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13"/>
                <w:sz w:val="16"/>
                <w:szCs w:val="16"/>
              </w:rPr>
              <w:t>73,0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0D16E6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467194,37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13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13"/>
                <w:sz w:val="16"/>
                <w:szCs w:val="16"/>
              </w:rPr>
              <w:t>45,3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color w:val="000000"/>
                <w:spacing w:val="-7"/>
                <w:sz w:val="16"/>
                <w:szCs w:val="16"/>
              </w:rPr>
            </w:pPr>
            <w:r w:rsidRPr="000D16E6">
              <w:rPr>
                <w:rFonts w:ascii="Verdana" w:hAnsi="Verdana"/>
                <w:color w:val="000000"/>
                <w:spacing w:val="-7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ind w:right="141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73,0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0D16E6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0D16E6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E3BAC" w:rsidRPr="000D16E6" w:rsidTr="009610A8"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Лысак Т.В.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20,0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0D16E6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386949,68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52,7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20,0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 xml:space="preserve">а/м ШЕВРОЛЕ 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KL</w:t>
            </w:r>
            <w:r w:rsidRPr="000D16E6">
              <w:rPr>
                <w:rFonts w:ascii="Verdana" w:hAnsi="Verdana"/>
                <w:sz w:val="16"/>
                <w:szCs w:val="16"/>
              </w:rPr>
              <w:t>1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J</w:t>
            </w:r>
            <w:r w:rsidRPr="000D16E6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0D16E6">
              <w:rPr>
                <w:rFonts w:ascii="Verdana" w:hAnsi="Verdana"/>
                <w:sz w:val="16"/>
                <w:szCs w:val="16"/>
                <w:lang w:val="en-US"/>
              </w:rPr>
              <w:t>CRUZE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419672,36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3E3BAC" w:rsidRPr="000D16E6" w:rsidTr="009610A8">
        <w:tc>
          <w:tcPr>
            <w:tcW w:w="426" w:type="dxa"/>
            <w:vMerge w:val="restart"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Вилисова Н.Ф.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Старший специалист 1 разряда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E3BAC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46,0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1000,0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0D16E6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514498,53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3E3BAC" w:rsidRPr="000D16E6" w:rsidTr="009610A8">
        <w:tc>
          <w:tcPr>
            <w:tcW w:w="426" w:type="dxa"/>
            <w:vMerge/>
          </w:tcPr>
          <w:p w:rsidR="003E3BAC" w:rsidRPr="000D16E6" w:rsidRDefault="003E3BAC" w:rsidP="000D16E6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260" w:type="dxa"/>
          </w:tcPr>
          <w:p w:rsidR="003E3BAC" w:rsidRPr="000D16E6" w:rsidRDefault="003E3BAC" w:rsidP="000D16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2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3BAC" w:rsidRPr="000D16E6" w:rsidRDefault="003E3BAC" w:rsidP="000D16E6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0D16E6">
              <w:rPr>
                <w:rFonts w:ascii="Verdana" w:hAnsi="Verdana"/>
                <w:sz w:val="16"/>
                <w:szCs w:val="16"/>
              </w:rPr>
              <w:t>вартира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85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46,0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1000,0</w:t>
            </w:r>
          </w:p>
        </w:tc>
        <w:tc>
          <w:tcPr>
            <w:tcW w:w="993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pacing w:val="-4"/>
                <w:sz w:val="16"/>
                <w:szCs w:val="16"/>
              </w:rPr>
            </w:pPr>
            <w:r w:rsidRPr="000D16E6">
              <w:rPr>
                <w:rFonts w:ascii="Verdana" w:hAnsi="Verdana"/>
                <w:spacing w:val="-4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3BAC" w:rsidRPr="000D16E6" w:rsidRDefault="003E3BAC" w:rsidP="000D16E6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0D16E6">
              <w:rPr>
                <w:rFonts w:ascii="Verdana" w:hAnsi="Verdana"/>
                <w:sz w:val="16"/>
                <w:szCs w:val="16"/>
              </w:rPr>
              <w:t>604341,50</w:t>
            </w:r>
          </w:p>
        </w:tc>
        <w:tc>
          <w:tcPr>
            <w:tcW w:w="1080" w:type="dxa"/>
          </w:tcPr>
          <w:p w:rsidR="003E3BAC" w:rsidRPr="000D16E6" w:rsidRDefault="003E3BAC" w:rsidP="000D16E6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</w:tbl>
    <w:p w:rsidR="003E3BAC" w:rsidRPr="000D16E6" w:rsidRDefault="003E3BAC" w:rsidP="000D16E6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3E3BAC" w:rsidRPr="000D16E6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818A1"/>
    <w:rsid w:val="00091391"/>
    <w:rsid w:val="0009733E"/>
    <w:rsid w:val="000A3E1E"/>
    <w:rsid w:val="000D16E6"/>
    <w:rsid w:val="001C1B8F"/>
    <w:rsid w:val="001C4F31"/>
    <w:rsid w:val="001D7A8F"/>
    <w:rsid w:val="001E0846"/>
    <w:rsid w:val="00227DD3"/>
    <w:rsid w:val="002508A3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2162"/>
    <w:rsid w:val="003435CD"/>
    <w:rsid w:val="00352293"/>
    <w:rsid w:val="003600B1"/>
    <w:rsid w:val="00377B21"/>
    <w:rsid w:val="003E3BAC"/>
    <w:rsid w:val="00465BDE"/>
    <w:rsid w:val="00476D14"/>
    <w:rsid w:val="00483DDF"/>
    <w:rsid w:val="0048686C"/>
    <w:rsid w:val="004C45A9"/>
    <w:rsid w:val="005337F1"/>
    <w:rsid w:val="005342B3"/>
    <w:rsid w:val="005673E5"/>
    <w:rsid w:val="00582C4C"/>
    <w:rsid w:val="005A005E"/>
    <w:rsid w:val="005A50F1"/>
    <w:rsid w:val="005F7C85"/>
    <w:rsid w:val="00607679"/>
    <w:rsid w:val="00620F54"/>
    <w:rsid w:val="0066704A"/>
    <w:rsid w:val="00683549"/>
    <w:rsid w:val="0076622A"/>
    <w:rsid w:val="00785E52"/>
    <w:rsid w:val="007E1A4B"/>
    <w:rsid w:val="0083778D"/>
    <w:rsid w:val="008A331F"/>
    <w:rsid w:val="008E1242"/>
    <w:rsid w:val="008F6E42"/>
    <w:rsid w:val="00942D2C"/>
    <w:rsid w:val="009610A8"/>
    <w:rsid w:val="00966AC6"/>
    <w:rsid w:val="009A58D6"/>
    <w:rsid w:val="009C6467"/>
    <w:rsid w:val="009D614F"/>
    <w:rsid w:val="00A00949"/>
    <w:rsid w:val="00A34388"/>
    <w:rsid w:val="00A62C3E"/>
    <w:rsid w:val="00A82688"/>
    <w:rsid w:val="00AB37CE"/>
    <w:rsid w:val="00AD15BB"/>
    <w:rsid w:val="00B77BB7"/>
    <w:rsid w:val="00B911F4"/>
    <w:rsid w:val="00BA3B61"/>
    <w:rsid w:val="00BB3DEC"/>
    <w:rsid w:val="00BD2055"/>
    <w:rsid w:val="00BF3706"/>
    <w:rsid w:val="00C27519"/>
    <w:rsid w:val="00C82970"/>
    <w:rsid w:val="00CD17C4"/>
    <w:rsid w:val="00CF4CBA"/>
    <w:rsid w:val="00D35BC5"/>
    <w:rsid w:val="00D8317C"/>
    <w:rsid w:val="00D8362B"/>
    <w:rsid w:val="00DA065D"/>
    <w:rsid w:val="00DE125B"/>
    <w:rsid w:val="00E309ED"/>
    <w:rsid w:val="00E61144"/>
    <w:rsid w:val="00E83CD0"/>
    <w:rsid w:val="00ED1C3A"/>
    <w:rsid w:val="00F00E91"/>
    <w:rsid w:val="00F06BEC"/>
    <w:rsid w:val="00F1016A"/>
    <w:rsid w:val="00F2162B"/>
    <w:rsid w:val="00F37B49"/>
    <w:rsid w:val="00F6179A"/>
    <w:rsid w:val="00F77840"/>
    <w:rsid w:val="00F86738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3</Pages>
  <Words>585</Words>
  <Characters>3339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osipovats</cp:lastModifiedBy>
  <cp:revision>5</cp:revision>
  <cp:lastPrinted>2014-04-02T08:46:00Z</cp:lastPrinted>
  <dcterms:created xsi:type="dcterms:W3CDTF">2014-05-15T04:53:00Z</dcterms:created>
  <dcterms:modified xsi:type="dcterms:W3CDTF">2014-05-21T03:29:00Z</dcterms:modified>
</cp:coreProperties>
</file>