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8C" w:rsidRPr="008E1242" w:rsidRDefault="000C618C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0C618C" w:rsidRDefault="000C618C" w:rsidP="00344A4B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60  Управления Федерального казначейства по Свердловской области</w:t>
      </w:r>
    </w:p>
    <w:p w:rsidR="000C618C" w:rsidRPr="00DA065D" w:rsidRDefault="000C618C" w:rsidP="00344A4B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0C618C" w:rsidRPr="00DA065D" w:rsidTr="000543AC">
        <w:trPr>
          <w:trHeight w:val="805"/>
        </w:trPr>
        <w:tc>
          <w:tcPr>
            <w:tcW w:w="426" w:type="dxa"/>
            <w:vMerge w:val="restart"/>
          </w:tcPr>
          <w:p w:rsidR="000C618C" w:rsidRPr="00DA065D" w:rsidRDefault="000C618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0C618C" w:rsidRPr="00DA065D" w:rsidRDefault="000C618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0C618C" w:rsidRPr="00DA065D" w:rsidRDefault="000C618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0C618C" w:rsidRPr="00DA065D" w:rsidRDefault="000C618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C618C" w:rsidRPr="00DA065D" w:rsidTr="009D614F">
        <w:tc>
          <w:tcPr>
            <w:tcW w:w="426" w:type="dxa"/>
            <w:vMerge/>
          </w:tcPr>
          <w:p w:rsidR="000C618C" w:rsidRPr="00DA065D" w:rsidRDefault="000C618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0C618C" w:rsidRPr="00DA065D" w:rsidRDefault="000C618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0C618C" w:rsidRPr="00DA065D" w:rsidRDefault="000C618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0C618C" w:rsidRPr="00DA065D" w:rsidRDefault="000C618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C618C" w:rsidRPr="00344A4B" w:rsidTr="009D614F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Кардапольцева Е.В.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Садовый дом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922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82,2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38,2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а\м ВАЗ 2106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915444,09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9D614F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82,2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9D614F">
        <w:tc>
          <w:tcPr>
            <w:tcW w:w="426" w:type="dxa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Лукашук Н.А.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34,5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694093,20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9D614F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Шипина Г.Н.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56,9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858367,47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9D614F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56,9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а\м Ауди А3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581100,62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9D614F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Распопова О.В.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386344,74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734453,53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Буцкая О.С.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32,7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449883,24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Забродина Л.Б.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а\м Форд Фокус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425562,16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67,2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Тюрина О.В.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33,9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164411,00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33,9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Дунаева О.Б.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Земельный приусадебный участок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23,9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573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42,0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486835,77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Харитонова О.И.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87336,86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70,8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Комарова Н.В.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63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403463,71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Лопаева А.С.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Земельный участок для ведения подсобного хозяйства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1295,0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а\м Т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 w:rsidRPr="00344A4B">
              <w:rPr>
                <w:rFonts w:ascii="Verdana" w:hAnsi="Verdana"/>
                <w:sz w:val="16"/>
                <w:szCs w:val="16"/>
              </w:rPr>
              <w:t>йота Королла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367555,40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454187,89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Солоид О.В.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80,4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34,3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100,5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16,9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449041,74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Земельный садовый участок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570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18,6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23,5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22,3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100,5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Тойота Лэн</w:t>
            </w:r>
            <w:r w:rsidRPr="00344A4B">
              <w:rPr>
                <w:rFonts w:ascii="Verdana" w:hAnsi="Verdana"/>
                <w:sz w:val="16"/>
                <w:szCs w:val="16"/>
              </w:rPr>
              <w:t>д Крузер, Т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 w:rsidRPr="00344A4B">
              <w:rPr>
                <w:rFonts w:ascii="Verdana" w:hAnsi="Verdana"/>
                <w:sz w:val="16"/>
                <w:szCs w:val="16"/>
              </w:rPr>
              <w:t xml:space="preserve">йота </w:t>
            </w:r>
          </w:p>
          <w:p w:rsidR="000C618C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Рав 4, Т</w:t>
            </w:r>
            <w:r>
              <w:rPr>
                <w:rFonts w:ascii="Verdana" w:hAnsi="Verdana"/>
                <w:sz w:val="16"/>
                <w:szCs w:val="16"/>
              </w:rPr>
              <w:t>ойота Хайлендер,</w:t>
            </w:r>
            <w:r w:rsidRPr="00344A4B">
              <w:rPr>
                <w:rFonts w:ascii="Verdana" w:hAnsi="Verdana"/>
                <w:sz w:val="16"/>
                <w:szCs w:val="16"/>
              </w:rPr>
              <w:t xml:space="preserve"> Автоприцеп КМЗ-8284, 821307.</w:t>
            </w:r>
          </w:p>
          <w:p w:rsidR="000C618C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Мотовезде</w:t>
            </w:r>
          </w:p>
          <w:p w:rsidR="000C618C" w:rsidRPr="00641B4D" w:rsidRDefault="000C618C" w:rsidP="00344A4B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ход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CAN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AM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OUTLANDR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MAX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XT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650-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MO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. </w:t>
            </w:r>
            <w:r w:rsidRPr="00344A4B">
              <w:rPr>
                <w:rFonts w:ascii="Verdana" w:hAnsi="Verdana"/>
                <w:sz w:val="16"/>
                <w:szCs w:val="16"/>
              </w:rPr>
              <w:t>Снегоход</w:t>
            </w:r>
            <w:r w:rsidRPr="00641B4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344A4B">
              <w:rPr>
                <w:rFonts w:ascii="Verdana" w:hAnsi="Verdana"/>
                <w:sz w:val="16"/>
                <w:szCs w:val="16"/>
                <w:lang w:val="en-US"/>
              </w:rPr>
              <w:t>Linx Yeti Pro Army V-800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300000,00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100,5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100,5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100,5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Чирва О.А.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89120,69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 xml:space="preserve">а\м ВАЗ 21103, </w:t>
            </w:r>
          </w:p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Пежо Партнер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120000,00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67,7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Потепалова Е.С.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Долевая 1\2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95,4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53,6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а\м Черри Тигго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194523,47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Долевая 1\2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95,4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44,0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223992,58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95,4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95,4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 w:val="restart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Давыдова Н.В.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 комнаты в квартире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694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21,1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497009,01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  <w:vMerge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15,1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205168,86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C618C" w:rsidRPr="00344A4B" w:rsidTr="000F1919">
        <w:tc>
          <w:tcPr>
            <w:tcW w:w="426" w:type="dxa"/>
          </w:tcPr>
          <w:p w:rsidR="000C618C" w:rsidRPr="00344A4B" w:rsidRDefault="000C618C" w:rsidP="00344A4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482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Колегова О.В.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70,7</w:t>
            </w:r>
          </w:p>
        </w:tc>
        <w:tc>
          <w:tcPr>
            <w:tcW w:w="992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C618C" w:rsidRPr="00344A4B" w:rsidRDefault="000C618C" w:rsidP="00344A4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C618C" w:rsidRPr="00344A4B" w:rsidRDefault="000C618C" w:rsidP="00344A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C618C" w:rsidRPr="00344A4B" w:rsidRDefault="000C618C" w:rsidP="00344A4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344A4B">
              <w:rPr>
                <w:rFonts w:ascii="Verdana" w:hAnsi="Verdana"/>
                <w:sz w:val="16"/>
                <w:szCs w:val="16"/>
              </w:rPr>
              <w:t>321578,14</w:t>
            </w:r>
          </w:p>
        </w:tc>
        <w:tc>
          <w:tcPr>
            <w:tcW w:w="1080" w:type="dxa"/>
          </w:tcPr>
          <w:p w:rsidR="000C618C" w:rsidRPr="00344A4B" w:rsidRDefault="000C618C" w:rsidP="00344A4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344A4B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0C618C" w:rsidRPr="00344A4B" w:rsidRDefault="000C618C" w:rsidP="00344A4B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p w:rsidR="000C618C" w:rsidRPr="00344A4B" w:rsidRDefault="000C618C" w:rsidP="00344A4B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p w:rsidR="000C618C" w:rsidRPr="00344A4B" w:rsidRDefault="000C618C" w:rsidP="00344A4B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p w:rsidR="000C618C" w:rsidRPr="00344A4B" w:rsidRDefault="000C618C" w:rsidP="00344A4B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p w:rsidR="000C618C" w:rsidRPr="00344A4B" w:rsidRDefault="000C618C" w:rsidP="00344A4B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0C618C" w:rsidRPr="00344A4B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63872"/>
    <w:rsid w:val="000712AE"/>
    <w:rsid w:val="000738E2"/>
    <w:rsid w:val="000818A1"/>
    <w:rsid w:val="00091391"/>
    <w:rsid w:val="0009733E"/>
    <w:rsid w:val="000A3E1E"/>
    <w:rsid w:val="000C618C"/>
    <w:rsid w:val="000F1919"/>
    <w:rsid w:val="001720CA"/>
    <w:rsid w:val="001849E4"/>
    <w:rsid w:val="001C1B8F"/>
    <w:rsid w:val="001C4F31"/>
    <w:rsid w:val="001D7A8F"/>
    <w:rsid w:val="001E0846"/>
    <w:rsid w:val="00236541"/>
    <w:rsid w:val="00245FFC"/>
    <w:rsid w:val="002508A3"/>
    <w:rsid w:val="0026419B"/>
    <w:rsid w:val="002A6755"/>
    <w:rsid w:val="002B3B61"/>
    <w:rsid w:val="002C177D"/>
    <w:rsid w:val="002D3A21"/>
    <w:rsid w:val="002D4584"/>
    <w:rsid w:val="002E5FBE"/>
    <w:rsid w:val="00301780"/>
    <w:rsid w:val="00304199"/>
    <w:rsid w:val="00326578"/>
    <w:rsid w:val="00327B45"/>
    <w:rsid w:val="00334685"/>
    <w:rsid w:val="00335988"/>
    <w:rsid w:val="003435CD"/>
    <w:rsid w:val="00344A4B"/>
    <w:rsid w:val="00352293"/>
    <w:rsid w:val="003600B1"/>
    <w:rsid w:val="00361838"/>
    <w:rsid w:val="003743A3"/>
    <w:rsid w:val="00377B21"/>
    <w:rsid w:val="003B6B5B"/>
    <w:rsid w:val="003C5F32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41B4D"/>
    <w:rsid w:val="0066704A"/>
    <w:rsid w:val="00683549"/>
    <w:rsid w:val="006A539A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0D42"/>
    <w:rsid w:val="00B911F4"/>
    <w:rsid w:val="00BA3B61"/>
    <w:rsid w:val="00BB3DEC"/>
    <w:rsid w:val="00BD2055"/>
    <w:rsid w:val="00BF3706"/>
    <w:rsid w:val="00BF7858"/>
    <w:rsid w:val="00C27519"/>
    <w:rsid w:val="00C82970"/>
    <w:rsid w:val="00CF4CBA"/>
    <w:rsid w:val="00D0070C"/>
    <w:rsid w:val="00D011A6"/>
    <w:rsid w:val="00D35BC5"/>
    <w:rsid w:val="00D8317C"/>
    <w:rsid w:val="00D8362B"/>
    <w:rsid w:val="00DA065D"/>
    <w:rsid w:val="00DE125B"/>
    <w:rsid w:val="00DF1535"/>
    <w:rsid w:val="00E309ED"/>
    <w:rsid w:val="00E312A9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4</Pages>
  <Words>687</Words>
  <Characters>3917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19</cp:revision>
  <cp:lastPrinted>2014-04-02T08:46:00Z</cp:lastPrinted>
  <dcterms:created xsi:type="dcterms:W3CDTF">2014-05-14T05:17:00Z</dcterms:created>
  <dcterms:modified xsi:type="dcterms:W3CDTF">2014-05-22T09:35:00Z</dcterms:modified>
</cp:coreProperties>
</file>