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C9" w:rsidRPr="008E1242" w:rsidRDefault="00C573C9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C573C9" w:rsidRDefault="00C573C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</w:t>
      </w:r>
      <w:r w:rsidRPr="00FC73A3">
        <w:rPr>
          <w:rStyle w:val="Strong"/>
          <w:color w:val="333333"/>
          <w:sz w:val="28"/>
          <w:szCs w:val="28"/>
        </w:rPr>
        <w:t>7</w:t>
      </w:r>
      <w:r>
        <w:rPr>
          <w:rStyle w:val="Strong"/>
          <w:color w:val="333333"/>
          <w:sz w:val="28"/>
          <w:szCs w:val="28"/>
        </w:rPr>
        <w:t xml:space="preserve">  Управления Федерального казначейства по Свердловской области</w:t>
      </w:r>
    </w:p>
    <w:p w:rsidR="00C573C9" w:rsidRPr="00DA065D" w:rsidRDefault="00C573C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C573C9" w:rsidRPr="00DA065D" w:rsidTr="000543AC">
        <w:trPr>
          <w:trHeight w:val="805"/>
        </w:trPr>
        <w:tc>
          <w:tcPr>
            <w:tcW w:w="426" w:type="dxa"/>
            <w:vMerge w:val="restart"/>
          </w:tcPr>
          <w:p w:rsidR="00C573C9" w:rsidRPr="00DA065D" w:rsidRDefault="00C573C9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C573C9" w:rsidRPr="00DA065D" w:rsidRDefault="00C573C9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C573C9" w:rsidRPr="00DA065D" w:rsidRDefault="00C573C9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C573C9" w:rsidRPr="00DA065D" w:rsidRDefault="00C573C9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573C9" w:rsidRPr="00DA065D" w:rsidTr="009D614F">
        <w:tc>
          <w:tcPr>
            <w:tcW w:w="426" w:type="dxa"/>
            <w:vMerge/>
          </w:tcPr>
          <w:p w:rsidR="00C573C9" w:rsidRPr="00DA065D" w:rsidRDefault="00C573C9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C573C9" w:rsidRPr="00DA065D" w:rsidRDefault="00C573C9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73C9" w:rsidRPr="00DA065D" w:rsidRDefault="00C573C9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C573C9" w:rsidRPr="00DA065D" w:rsidRDefault="00C573C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573C9" w:rsidRPr="00DA065D" w:rsidTr="009D614F">
        <w:tc>
          <w:tcPr>
            <w:tcW w:w="426" w:type="dxa"/>
            <w:vMerge w:val="restart"/>
          </w:tcPr>
          <w:p w:rsidR="00C573C9" w:rsidRPr="0086276B" w:rsidRDefault="00C573C9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C573C9" w:rsidRPr="0086276B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Елизарьева И.В.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573C9" w:rsidRDefault="00C573C9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C573C9" w:rsidRDefault="00C573C9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39,9</w:t>
            </w: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2742,0</w:t>
            </w: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573C9" w:rsidRDefault="00C573C9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588859,34</w:t>
            </w:r>
          </w:p>
        </w:tc>
        <w:tc>
          <w:tcPr>
            <w:tcW w:w="1080" w:type="dxa"/>
          </w:tcPr>
          <w:p w:rsidR="00C573C9" w:rsidRDefault="00C573C9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D66FE3">
        <w:trPr>
          <w:trHeight w:val="2105"/>
        </w:trPr>
        <w:tc>
          <w:tcPr>
            <w:tcW w:w="426" w:type="dxa"/>
            <w:vMerge/>
          </w:tcPr>
          <w:p w:rsidR="00C573C9" w:rsidRPr="00DA065D" w:rsidRDefault="00C573C9" w:rsidP="00D66FE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Земельный </w:t>
            </w:r>
          </w:p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участок под индивидуальное жилищное строительство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39,9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2742,0</w:t>
            </w:r>
          </w:p>
        </w:tc>
        <w:tc>
          <w:tcPr>
            <w:tcW w:w="992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573C9" w:rsidRDefault="00C573C9" w:rsidP="00D66F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21213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79488,27</w:t>
            </w:r>
          </w:p>
        </w:tc>
        <w:tc>
          <w:tcPr>
            <w:tcW w:w="1080" w:type="dxa"/>
          </w:tcPr>
          <w:p w:rsidR="00C573C9" w:rsidRDefault="00C573C9" w:rsidP="00D66FE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  <w:vMerge/>
          </w:tcPr>
          <w:p w:rsidR="00C573C9" w:rsidRPr="00DA065D" w:rsidRDefault="00C573C9" w:rsidP="00D66FE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39,9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2742,0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573C9" w:rsidRDefault="00C573C9" w:rsidP="00D66F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573C9" w:rsidRDefault="00C573C9" w:rsidP="00D66FE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</w:tcPr>
          <w:p w:rsidR="00C573C9" w:rsidRPr="00DA065D" w:rsidRDefault="00C573C9" w:rsidP="00D66FE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Блинова Л.П.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Индивидуальное</w:t>
            </w:r>
          </w:p>
        </w:tc>
        <w:tc>
          <w:tcPr>
            <w:tcW w:w="851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2573,0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28,4</w:t>
            </w:r>
          </w:p>
        </w:tc>
        <w:tc>
          <w:tcPr>
            <w:tcW w:w="992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573C9" w:rsidRDefault="00C573C9" w:rsidP="00D66F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532871,11</w:t>
            </w:r>
          </w:p>
        </w:tc>
        <w:tc>
          <w:tcPr>
            <w:tcW w:w="1080" w:type="dxa"/>
          </w:tcPr>
          <w:p w:rsidR="00C573C9" w:rsidRDefault="00C573C9" w:rsidP="00D66FE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</w:tcPr>
          <w:p w:rsidR="00C573C9" w:rsidRPr="00DA065D" w:rsidRDefault="00C573C9" w:rsidP="00D66FE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Никулина Н.В.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63,2</w:t>
            </w:r>
          </w:p>
        </w:tc>
        <w:tc>
          <w:tcPr>
            <w:tcW w:w="992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573C9" w:rsidRDefault="00C573C9" w:rsidP="00D66F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340263,39</w:t>
            </w:r>
          </w:p>
        </w:tc>
        <w:tc>
          <w:tcPr>
            <w:tcW w:w="1080" w:type="dxa"/>
          </w:tcPr>
          <w:p w:rsidR="00C573C9" w:rsidRDefault="00C573C9" w:rsidP="00D66FE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</w:tcPr>
          <w:p w:rsidR="00C573C9" w:rsidRPr="00DA065D" w:rsidRDefault="00C573C9" w:rsidP="00D66FE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63,2</w:t>
            </w:r>
          </w:p>
        </w:tc>
        <w:tc>
          <w:tcPr>
            <w:tcW w:w="993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573C9" w:rsidRDefault="00C573C9" w:rsidP="00D66F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573C9" w:rsidRDefault="00C573C9" w:rsidP="00D66FE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2575DF">
        <w:trPr>
          <w:trHeight w:val="727"/>
        </w:trPr>
        <w:tc>
          <w:tcPr>
            <w:tcW w:w="426" w:type="dxa"/>
            <w:vMerge w:val="restart"/>
          </w:tcPr>
          <w:p w:rsidR="00C573C9" w:rsidRPr="00DA065D" w:rsidRDefault="00C573C9" w:rsidP="00D66FE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Гилева Т.В.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</w:tc>
        <w:tc>
          <w:tcPr>
            <w:tcW w:w="992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573C9" w:rsidRDefault="00C573C9" w:rsidP="00D66FE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C573C9" w:rsidRDefault="00C573C9" w:rsidP="00D66F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D66F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310572,00</w:t>
            </w:r>
          </w:p>
        </w:tc>
        <w:tc>
          <w:tcPr>
            <w:tcW w:w="1080" w:type="dxa"/>
          </w:tcPr>
          <w:p w:rsidR="00C573C9" w:rsidRDefault="00C573C9" w:rsidP="00D66FE3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  <w:vMerge/>
          </w:tcPr>
          <w:p w:rsidR="00C573C9" w:rsidRPr="00DA065D" w:rsidRDefault="00C573C9" w:rsidP="002575D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37,30</w:t>
            </w:r>
          </w:p>
        </w:tc>
        <w:tc>
          <w:tcPr>
            <w:tcW w:w="992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573C9" w:rsidRDefault="00C573C9" w:rsidP="002575D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</w:tc>
        <w:tc>
          <w:tcPr>
            <w:tcW w:w="993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573C9" w:rsidRDefault="00C573C9" w:rsidP="002575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Дэу Матиз</w:t>
            </w: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441616,00</w:t>
            </w:r>
          </w:p>
        </w:tc>
        <w:tc>
          <w:tcPr>
            <w:tcW w:w="1080" w:type="dxa"/>
          </w:tcPr>
          <w:p w:rsidR="00C573C9" w:rsidRDefault="00C573C9" w:rsidP="002575D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  <w:vMerge/>
          </w:tcPr>
          <w:p w:rsidR="00C573C9" w:rsidRPr="00DA065D" w:rsidRDefault="00C573C9" w:rsidP="002575D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573C9" w:rsidRDefault="00C573C9" w:rsidP="002575D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</w:tc>
        <w:tc>
          <w:tcPr>
            <w:tcW w:w="993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573C9" w:rsidRDefault="00C573C9" w:rsidP="002575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573C9" w:rsidRDefault="00C573C9" w:rsidP="002575D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C573C9" w:rsidRPr="00DA065D" w:rsidTr="009D614F">
        <w:tc>
          <w:tcPr>
            <w:tcW w:w="426" w:type="dxa"/>
            <w:vMerge/>
          </w:tcPr>
          <w:p w:rsidR="00C573C9" w:rsidRPr="00DA065D" w:rsidRDefault="00C573C9" w:rsidP="002575D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C573C9" w:rsidRDefault="00C573C9" w:rsidP="00D652F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C573C9" w:rsidRDefault="00C573C9" w:rsidP="002575D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50,4</w:t>
            </w:r>
          </w:p>
        </w:tc>
        <w:tc>
          <w:tcPr>
            <w:tcW w:w="993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C573C9" w:rsidRDefault="00C573C9" w:rsidP="002575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C573C9" w:rsidRDefault="00C573C9" w:rsidP="002575D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C573C9" w:rsidRDefault="00C573C9" w:rsidP="002575D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C573C9" w:rsidRPr="00DA065D" w:rsidRDefault="00C573C9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C573C9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20B41"/>
    <w:rsid w:val="00037DEB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575DF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B7067"/>
    <w:rsid w:val="005F7C85"/>
    <w:rsid w:val="00607679"/>
    <w:rsid w:val="00620F54"/>
    <w:rsid w:val="0066704A"/>
    <w:rsid w:val="00683549"/>
    <w:rsid w:val="006A539A"/>
    <w:rsid w:val="0072719A"/>
    <w:rsid w:val="0076622A"/>
    <w:rsid w:val="007E1A4B"/>
    <w:rsid w:val="0083778D"/>
    <w:rsid w:val="0086276B"/>
    <w:rsid w:val="008A331F"/>
    <w:rsid w:val="008E1242"/>
    <w:rsid w:val="008E4726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0BFD"/>
    <w:rsid w:val="00AC1A28"/>
    <w:rsid w:val="00AF2965"/>
    <w:rsid w:val="00B77BB7"/>
    <w:rsid w:val="00B911F4"/>
    <w:rsid w:val="00BA3B61"/>
    <w:rsid w:val="00BB3DEC"/>
    <w:rsid w:val="00BD2055"/>
    <w:rsid w:val="00BF3706"/>
    <w:rsid w:val="00C27519"/>
    <w:rsid w:val="00C573C9"/>
    <w:rsid w:val="00C82970"/>
    <w:rsid w:val="00C8663A"/>
    <w:rsid w:val="00CF4CBA"/>
    <w:rsid w:val="00D35BC5"/>
    <w:rsid w:val="00D652F4"/>
    <w:rsid w:val="00D66FE3"/>
    <w:rsid w:val="00D8317C"/>
    <w:rsid w:val="00D8362B"/>
    <w:rsid w:val="00DA065D"/>
    <w:rsid w:val="00DE125B"/>
    <w:rsid w:val="00E309ED"/>
    <w:rsid w:val="00E43EA9"/>
    <w:rsid w:val="00E61144"/>
    <w:rsid w:val="00E717B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284</Words>
  <Characters>1621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6</cp:revision>
  <cp:lastPrinted>2014-04-02T08:46:00Z</cp:lastPrinted>
  <dcterms:created xsi:type="dcterms:W3CDTF">2014-05-20T04:47:00Z</dcterms:created>
  <dcterms:modified xsi:type="dcterms:W3CDTF">2014-05-22T09:03:00Z</dcterms:modified>
</cp:coreProperties>
</file>