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09" w:rsidRPr="008E1242" w:rsidRDefault="00B86609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B86609" w:rsidRDefault="00B8660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52  Управления Федерального казначейства по Свердловской области</w:t>
      </w:r>
    </w:p>
    <w:p w:rsidR="00B86609" w:rsidRPr="00DA065D" w:rsidRDefault="00B8660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B86609" w:rsidRPr="00DA065D" w:rsidTr="0048245F">
        <w:trPr>
          <w:trHeight w:val="805"/>
        </w:trPr>
        <w:tc>
          <w:tcPr>
            <w:tcW w:w="426" w:type="dxa"/>
            <w:vMerge w:val="restart"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B86609" w:rsidRPr="00DA065D" w:rsidRDefault="00B86609" w:rsidP="0048245F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B86609" w:rsidRPr="00DA065D" w:rsidRDefault="00B86609" w:rsidP="0048245F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86609" w:rsidRPr="00DA065D" w:rsidTr="0048245F"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Pr="00DA065D" w:rsidRDefault="00B86609" w:rsidP="004824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Pr="00DA065D" w:rsidRDefault="00B86609" w:rsidP="004824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Pr="00DA065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405"/>
        </w:trPr>
        <w:tc>
          <w:tcPr>
            <w:tcW w:w="426" w:type="dxa"/>
            <w:vMerge w:val="restart"/>
          </w:tcPr>
          <w:p w:rsidR="00B86609" w:rsidRPr="00881C5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1482" w:type="dxa"/>
            <w:vMerge w:val="restart"/>
          </w:tcPr>
          <w:p w:rsidR="00B86609" w:rsidRPr="0086276B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Медведева Н.А.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567651,83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555"/>
        </w:trPr>
        <w:tc>
          <w:tcPr>
            <w:tcW w:w="426" w:type="dxa"/>
            <w:vMerge/>
          </w:tcPr>
          <w:p w:rsidR="00B8660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48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участок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700,0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Pr="00881C5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1C59">
              <w:rPr>
                <w:rFonts w:ascii="Verdana" w:hAnsi="Verdana"/>
                <w:sz w:val="16"/>
                <w:szCs w:val="16"/>
              </w:rPr>
              <w:t>а/м</w:t>
            </w:r>
          </w:p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1C59">
              <w:rPr>
                <w:rFonts w:ascii="Verdana" w:hAnsi="Verdana"/>
                <w:sz w:val="16"/>
                <w:szCs w:val="16"/>
              </w:rPr>
              <w:t>РЕНО-ЛОГАН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373537,26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28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42,6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c>
          <w:tcPr>
            <w:tcW w:w="426" w:type="dxa"/>
            <w:vMerge w:val="restart"/>
          </w:tcPr>
          <w:p w:rsidR="00B86609" w:rsidRPr="0086276B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B86609" w:rsidRPr="0086276B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Глызина В.П.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44,9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45,7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470319,25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37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45,7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2E7D">
              <w:rPr>
                <w:rFonts w:ascii="Verdana" w:hAnsi="Verdana"/>
                <w:sz w:val="16"/>
                <w:szCs w:val="16"/>
              </w:rPr>
              <w:t xml:space="preserve">а/м  </w:t>
            </w:r>
          </w:p>
          <w:p w:rsidR="00B86609" w:rsidRPr="00A52E7D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Дэу</w:t>
            </w:r>
            <w:r w:rsidRPr="00A52E7D">
              <w:rPr>
                <w:rFonts w:ascii="Verdana" w:hAnsi="Verdana"/>
                <w:sz w:val="16"/>
                <w:szCs w:val="16"/>
              </w:rPr>
              <w:t xml:space="preserve"> Матиз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124200,12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21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18,5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c>
          <w:tcPr>
            <w:tcW w:w="426" w:type="dxa"/>
            <w:vMerge w:val="restart"/>
          </w:tcPr>
          <w:p w:rsidR="00B86609" w:rsidRPr="00881C5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</w:tcPr>
          <w:p w:rsidR="00B86609" w:rsidRPr="0086276B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Гущина Н.В.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318473,91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60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400,0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 21061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650238,58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33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48245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348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48245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c>
          <w:tcPr>
            <w:tcW w:w="426" w:type="dxa"/>
            <w:vMerge w:val="restart"/>
          </w:tcPr>
          <w:p w:rsidR="00B86609" w:rsidRPr="00881C5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</w:tcPr>
          <w:p w:rsidR="00B86609" w:rsidRPr="0086276B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Хусаинова Л.Г.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Грузовой фургон 172441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139031,80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43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624,07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Pr="000E7351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E7351">
              <w:rPr>
                <w:rFonts w:ascii="Verdana" w:hAnsi="Verdana"/>
                <w:sz w:val="16"/>
                <w:szCs w:val="16"/>
              </w:rPr>
              <w:t xml:space="preserve">а/м </w:t>
            </w:r>
          </w:p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E7351">
              <w:rPr>
                <w:rFonts w:ascii="Verdana" w:hAnsi="Verdana"/>
                <w:sz w:val="16"/>
                <w:szCs w:val="16"/>
              </w:rPr>
              <w:t>Mitsubishi Lancer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824523,44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34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67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30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57,0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555"/>
        </w:trPr>
        <w:tc>
          <w:tcPr>
            <w:tcW w:w="426" w:type="dxa"/>
            <w:vMerge w:val="restart"/>
          </w:tcPr>
          <w:p w:rsidR="00B86609" w:rsidRPr="00881C5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1482" w:type="dxa"/>
            <w:vMerge w:val="restart"/>
          </w:tcPr>
          <w:p w:rsidR="00B86609" w:rsidRPr="0086276B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Фатхулова Е.А.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жилым домом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900,0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99915,29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495"/>
        </w:trPr>
        <w:tc>
          <w:tcPr>
            <w:tcW w:w="426" w:type="dxa"/>
            <w:vMerge/>
          </w:tcPr>
          <w:p w:rsidR="00B8660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28,7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255"/>
        </w:trPr>
        <w:tc>
          <w:tcPr>
            <w:tcW w:w="426" w:type="dxa"/>
            <w:vMerge/>
          </w:tcPr>
          <w:p w:rsidR="00B8660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52,1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390"/>
        </w:trPr>
        <w:tc>
          <w:tcPr>
            <w:tcW w:w="426" w:type="dxa"/>
            <w:vMerge/>
          </w:tcPr>
          <w:p w:rsidR="00B86609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40,0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rPr>
          <w:trHeight w:val="360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52,1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B86609" w:rsidRPr="0048245F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8245F">
              <w:rPr>
                <w:rFonts w:ascii="Verdana" w:hAnsi="Verdana"/>
                <w:sz w:val="16"/>
                <w:szCs w:val="16"/>
              </w:rPr>
              <w:t>а/м</w:t>
            </w:r>
          </w:p>
          <w:p w:rsidR="00B86609" w:rsidRPr="0048245F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8245F">
              <w:rPr>
                <w:rFonts w:ascii="Verdana" w:hAnsi="Verdana"/>
                <w:sz w:val="16"/>
                <w:szCs w:val="16"/>
              </w:rPr>
              <w:t xml:space="preserve">Шевроле Авео, </w:t>
            </w:r>
          </w:p>
          <w:p w:rsidR="00B86609" w:rsidRPr="0048245F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8245F">
              <w:rPr>
                <w:rFonts w:ascii="Verdana" w:hAnsi="Verdana"/>
                <w:sz w:val="16"/>
                <w:szCs w:val="16"/>
              </w:rPr>
              <w:t>ВАЗ – 21074</w:t>
            </w:r>
          </w:p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290604,28</w:t>
            </w:r>
          </w:p>
        </w:tc>
        <w:tc>
          <w:tcPr>
            <w:tcW w:w="1080" w:type="dxa"/>
            <w:vMerge w:val="restart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B86609" w:rsidRPr="00DA065D" w:rsidTr="0048245F">
        <w:trPr>
          <w:trHeight w:val="405"/>
        </w:trPr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12,4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B86609" w:rsidRPr="00DA065D" w:rsidTr="0048245F">
        <w:tc>
          <w:tcPr>
            <w:tcW w:w="426" w:type="dxa"/>
            <w:vMerge/>
          </w:tcPr>
          <w:p w:rsidR="00B86609" w:rsidRPr="00DA065D" w:rsidRDefault="00B86609" w:rsidP="0048245F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B86609" w:rsidRDefault="00B86609" w:rsidP="007603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B86609" w:rsidRDefault="00B86609" w:rsidP="0048245F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52,1</w:t>
            </w:r>
          </w:p>
        </w:tc>
        <w:tc>
          <w:tcPr>
            <w:tcW w:w="993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B86609" w:rsidRDefault="00B86609" w:rsidP="0048245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B86609" w:rsidRDefault="00B86609" w:rsidP="0048245F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B86609" w:rsidRDefault="00B86609" w:rsidP="0048245F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B86609" w:rsidRPr="00DA065D" w:rsidRDefault="00B86609" w:rsidP="00881C59">
      <w:pPr>
        <w:pStyle w:val="FootnoteText"/>
        <w:ind w:firstLine="709"/>
        <w:jc w:val="both"/>
      </w:pPr>
    </w:p>
    <w:sectPr w:rsidR="00B86609" w:rsidRPr="00DA065D" w:rsidSect="002C7F6A">
      <w:headerReference w:type="even" r:id="rId6"/>
      <w:headerReference w:type="default" r:id="rId7"/>
      <w:pgSz w:w="15840" w:h="12240" w:orient="landscape" w:code="1"/>
      <w:pgMar w:top="1259" w:right="1134" w:bottom="719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609" w:rsidRDefault="00B86609">
      <w:r>
        <w:separator/>
      </w:r>
    </w:p>
  </w:endnote>
  <w:endnote w:type="continuationSeparator" w:id="1">
    <w:p w:rsidR="00B86609" w:rsidRDefault="00B86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609" w:rsidRDefault="00B86609">
      <w:r>
        <w:separator/>
      </w:r>
    </w:p>
  </w:footnote>
  <w:footnote w:type="continuationSeparator" w:id="1">
    <w:p w:rsidR="00B86609" w:rsidRDefault="00B866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9" w:rsidRDefault="00B86609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6609" w:rsidRDefault="00B8660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09" w:rsidRDefault="00B86609" w:rsidP="00B373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86609" w:rsidRDefault="00B8660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0E7351"/>
    <w:rsid w:val="00124FE8"/>
    <w:rsid w:val="001720CA"/>
    <w:rsid w:val="001849E4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C7F6A"/>
    <w:rsid w:val="002D3A21"/>
    <w:rsid w:val="002E5FBE"/>
    <w:rsid w:val="002F4CB0"/>
    <w:rsid w:val="0030172D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E3659"/>
    <w:rsid w:val="00465BDE"/>
    <w:rsid w:val="0047593A"/>
    <w:rsid w:val="00476D14"/>
    <w:rsid w:val="0048245F"/>
    <w:rsid w:val="00483DDF"/>
    <w:rsid w:val="0048686C"/>
    <w:rsid w:val="00490782"/>
    <w:rsid w:val="004C45A9"/>
    <w:rsid w:val="004E1197"/>
    <w:rsid w:val="004E798D"/>
    <w:rsid w:val="00500DD5"/>
    <w:rsid w:val="005342B3"/>
    <w:rsid w:val="005519E2"/>
    <w:rsid w:val="005673E5"/>
    <w:rsid w:val="0057653D"/>
    <w:rsid w:val="00582C4C"/>
    <w:rsid w:val="005A005E"/>
    <w:rsid w:val="005F7C85"/>
    <w:rsid w:val="00607679"/>
    <w:rsid w:val="00620F54"/>
    <w:rsid w:val="0066704A"/>
    <w:rsid w:val="00683549"/>
    <w:rsid w:val="006A539A"/>
    <w:rsid w:val="006E789F"/>
    <w:rsid w:val="0072719A"/>
    <w:rsid w:val="0076037F"/>
    <w:rsid w:val="0076622A"/>
    <w:rsid w:val="007E1A4B"/>
    <w:rsid w:val="0083778D"/>
    <w:rsid w:val="0086276B"/>
    <w:rsid w:val="0088119E"/>
    <w:rsid w:val="00881C59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52E7D"/>
    <w:rsid w:val="00A82688"/>
    <w:rsid w:val="00A92AB7"/>
    <w:rsid w:val="00AB37CE"/>
    <w:rsid w:val="00AC1A28"/>
    <w:rsid w:val="00B3731D"/>
    <w:rsid w:val="00B45E31"/>
    <w:rsid w:val="00B77BB7"/>
    <w:rsid w:val="00B86609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16B6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881C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81C5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161</TotalTime>
  <Pages>2</Pages>
  <Words>388</Words>
  <Characters>2217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8</cp:revision>
  <cp:lastPrinted>2014-04-02T08:46:00Z</cp:lastPrinted>
  <dcterms:created xsi:type="dcterms:W3CDTF">2014-05-19T06:12:00Z</dcterms:created>
  <dcterms:modified xsi:type="dcterms:W3CDTF">2014-05-22T08:25:00Z</dcterms:modified>
</cp:coreProperties>
</file>